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4550" w14:paraId="9404550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6679A4" w:rsidR="005C6D9C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proofErr w:type="spellStart"/>
      <w:r w:rsidR="00AA1368" w:rsidRPr="00BC6D9E">
        <w:rPr>
          <w:sz w:val="24"/>
          <w:szCs w:val="24"/>
        </w:rPr>
        <w:t>40</w:t>
      </w:r>
      <w:proofErr w:type="spellEnd"/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proofErr w:type="spellStart"/>
      <w:r w:rsidR="006679A4">
        <w:rPr>
          <w:sz w:val="24"/>
          <w:szCs w:val="24"/>
        </w:rPr>
        <w:t>2143</w:t>
      </w:r>
      <w:proofErr w:type="spellEnd"/>
      <w:r w:rsidR="006679A4">
        <w:rPr>
          <w:sz w:val="24"/>
          <w:szCs w:val="24"/>
        </w:rPr>
        <w:t>/</w:t>
      </w:r>
      <w:proofErr w:type="spellStart"/>
      <w:r w:rsidR="006679A4">
        <w:rPr>
          <w:sz w:val="24"/>
          <w:szCs w:val="24"/>
        </w:rPr>
        <w:t>17</w:t>
      </w:r>
      <w:proofErr w:type="spellEnd"/>
    </w:p>
    <w:p w:rsidRDefault="005C6D9C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skraćenog </w:t>
      </w:r>
      <w:r w:rsidR="00D16AFA" w:rsidRPr="008600EF">
        <w:t>stečajnog postupka nad dužnikom</w:t>
      </w:r>
      <w:r w:rsidR="007B59FE" w:rsidRPr="007B59FE">
        <w:t xml:space="preserve"> </w:t>
      </w:r>
      <w:proofErr w:type="spellStart"/>
      <w:r w:rsidR="006679A4">
        <w:t>AUREOLUS</w:t>
      </w:r>
      <w:proofErr w:type="spellEnd"/>
      <w:r w:rsidR="006679A4">
        <w:t xml:space="preserve"> d.o.o. Karlovac, Senjska </w:t>
      </w:r>
      <w:proofErr w:type="spellStart"/>
      <w:r w:rsidR="006679A4">
        <w:t>66</w:t>
      </w:r>
      <w:proofErr w:type="spellEnd"/>
      <w:r w:rsidR="007B59FE">
        <w:t xml:space="preserve"> (</w:t>
      </w:r>
      <w:proofErr w:type="spellStart"/>
      <w:r w:rsidR="007B59FE">
        <w:t>OIB</w:t>
      </w:r>
      <w:proofErr w:type="spellEnd"/>
      <w:r w:rsidR="007B59FE">
        <w:t xml:space="preserve"> </w:t>
      </w:r>
      <w:proofErr w:type="spellStart"/>
      <w:r w:rsidR="006679A4">
        <w:t>29314810811</w:t>
      </w:r>
      <w:proofErr w:type="spellEnd"/>
      <w:r w:rsidR="007B59FE">
        <w:t>)</w:t>
      </w:r>
      <w:r w:rsidR="007B59FE" w:rsidRPr="009B2967">
        <w:t xml:space="preserve">, dana </w:t>
      </w:r>
      <w:r w:rsidR="006679A4">
        <w:t>7. rujna</w:t>
      </w:r>
      <w:r w:rsidR="007B59FE" w:rsidRPr="009B2967">
        <w:t xml:space="preserve"> </w:t>
      </w:r>
      <w:proofErr w:type="spellStart"/>
      <w:r w:rsidR="007B59FE" w:rsidRPr="009B2967">
        <w:t>201</w:t>
      </w:r>
      <w:r w:rsidR="007B59FE">
        <w:t>7</w:t>
      </w:r>
      <w:proofErr w:type="spellEnd"/>
      <w:r w:rsidR="007B59FE" w:rsidRPr="009B2967"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C34E8E" w:rsidR="00873F34">
      <w:pPr>
        <w:ind w:firstLine="709"/>
        <w:jc w:val="both"/>
      </w:pPr>
      <w:r>
        <w:rPr>
          <w:sz w:val="24"/>
        </w:rPr>
        <w:t xml:space="preserve"> </w:t>
      </w:r>
      <w:r w:rsidR="0081003E">
        <w:rPr>
          <w:sz w:val="24"/>
        </w:rPr>
        <w:t>O</w:t>
      </w:r>
      <w:r w:rsidR="00AD3F06">
        <w:rPr>
          <w:sz w:val="24"/>
        </w:rPr>
        <w:t>bustavlja</w:t>
      </w:r>
      <w:r w:rsidR="0081003E">
        <w:rPr>
          <w:sz w:val="24"/>
        </w:rPr>
        <w:t xml:space="preserve"> se </w:t>
      </w:r>
      <w:r w:rsidR="00D16AFA">
        <w:rPr>
          <w:sz w:val="24"/>
        </w:rPr>
        <w:t>stečajn</w:t>
      </w:r>
      <w:r w:rsidR="00AD3F06">
        <w:rPr>
          <w:sz w:val="24"/>
        </w:rPr>
        <w:t>i</w:t>
      </w:r>
      <w:r w:rsidR="00D16AFA">
        <w:rPr>
          <w:sz w:val="24"/>
        </w:rPr>
        <w:t xml:space="preserve"> postup</w:t>
      </w:r>
      <w:r w:rsidR="00AD3F06">
        <w:rPr>
          <w:sz w:val="24"/>
        </w:rPr>
        <w:t>a</w:t>
      </w:r>
      <w:r w:rsidR="00D16AFA">
        <w:rPr>
          <w:sz w:val="24"/>
        </w:rPr>
        <w:t xml:space="preserve">k nad dužnikom </w:t>
      </w:r>
      <w:r w:rsidR="0081003E">
        <w:rPr>
          <w:sz w:val="24"/>
        </w:rPr>
        <w:t xml:space="preserve"> </w:t>
      </w:r>
      <w:proofErr w:type="spellStart"/>
      <w:r w:rsidR="00086CAC">
        <w:t>AUREOLUS</w:t>
      </w:r>
      <w:proofErr w:type="spellEnd"/>
      <w:r w:rsidR="00086CAC">
        <w:t xml:space="preserve"> d.o.o. Karlovac, Senjska </w:t>
      </w:r>
      <w:proofErr w:type="spellStart"/>
      <w:r w:rsidR="00086CAC">
        <w:t>66</w:t>
      </w:r>
      <w:proofErr w:type="spellEnd"/>
      <w:r w:rsidR="00086CAC">
        <w:t xml:space="preserve"> (</w:t>
      </w:r>
      <w:proofErr w:type="spellStart"/>
      <w:r w:rsidR="00086CAC">
        <w:t>OIB</w:t>
      </w:r>
      <w:proofErr w:type="spellEnd"/>
      <w:r w:rsidR="00086CAC">
        <w:t xml:space="preserve"> </w:t>
      </w:r>
      <w:proofErr w:type="spellStart"/>
      <w:r w:rsidR="00086CAC">
        <w:t>29314810811</w:t>
      </w:r>
      <w:proofErr w:type="spellEnd"/>
      <w:r w:rsidR="00086CAC">
        <w:t>).</w:t>
      </w:r>
    </w:p>
    <w:p w:rsidRDefault="00086CAC" w:rsidP="00C34E8E" w:rsidR="00086CAC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 xml:space="preserve">nesen temeljem odredbe članka </w:t>
      </w:r>
      <w:proofErr w:type="spellStart"/>
      <w:r w:rsidR="00086CAC">
        <w:rPr>
          <w:sz w:val="24"/>
          <w:szCs w:val="24"/>
        </w:rPr>
        <w:t>110</w:t>
      </w:r>
      <w:proofErr w:type="spellEnd"/>
      <w:r>
        <w:rPr>
          <w:sz w:val="24"/>
          <w:szCs w:val="24"/>
        </w:rPr>
        <w:t xml:space="preserve">. stavak </w:t>
      </w:r>
      <w:r w:rsidR="00086CAC">
        <w:rPr>
          <w:sz w:val="24"/>
          <w:szCs w:val="24"/>
        </w:rPr>
        <w:t>1</w:t>
      </w:r>
      <w:r>
        <w:rPr>
          <w:sz w:val="24"/>
          <w:szCs w:val="24"/>
        </w:rPr>
        <w:t>. 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51526E">
        <w:rPr>
          <w:sz w:val="24"/>
          <w:szCs w:val="24"/>
        </w:rPr>
        <w:t>6. rujna</w:t>
      </w:r>
      <w:r w:rsidR="003D72A4">
        <w:rPr>
          <w:sz w:val="24"/>
          <w:szCs w:val="24"/>
        </w:rPr>
        <w:t xml:space="preserve"> </w:t>
      </w:r>
      <w:proofErr w:type="spellStart"/>
      <w:r w:rsidR="003D72A4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 xml:space="preserve">nu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r w:rsidR="0051526E">
        <w:rPr>
          <w:sz w:val="24"/>
          <w:szCs w:val="24"/>
        </w:rPr>
        <w:t>4. rujna</w:t>
      </w:r>
      <w:r w:rsidR="004B410E">
        <w:rPr>
          <w:sz w:val="24"/>
          <w:szCs w:val="24"/>
        </w:rPr>
        <w:t xml:space="preserve"> </w:t>
      </w:r>
      <w:proofErr w:type="spellStart"/>
      <w:r w:rsidR="004B410E">
        <w:rPr>
          <w:sz w:val="24"/>
          <w:szCs w:val="24"/>
        </w:rPr>
        <w:t>201</w:t>
      </w:r>
      <w:r w:rsidR="003D72A4">
        <w:rPr>
          <w:sz w:val="24"/>
          <w:szCs w:val="24"/>
        </w:rPr>
        <w:t>7</w:t>
      </w:r>
      <w:proofErr w:type="spellEnd"/>
      <w:r w:rsidR="004B410E">
        <w:rPr>
          <w:sz w:val="24"/>
          <w:szCs w:val="24"/>
        </w:rPr>
        <w:t xml:space="preserve">. </w:t>
      </w:r>
      <w:r w:rsidR="000F00A8">
        <w:rPr>
          <w:sz w:val="24"/>
          <w:szCs w:val="24"/>
        </w:rPr>
        <w:t xml:space="preserve">iz kojeg je vidljivo da dužnik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>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 xml:space="preserve">potvrde </w:t>
      </w:r>
      <w:r>
        <w:rPr>
          <w:sz w:val="24"/>
          <w:szCs w:val="24"/>
        </w:rPr>
        <w:t xml:space="preserve">FINA-a od </w:t>
      </w:r>
      <w:r w:rsidR="0051526E">
        <w:rPr>
          <w:sz w:val="24"/>
          <w:szCs w:val="24"/>
        </w:rPr>
        <w:t xml:space="preserve">4. rujna </w:t>
      </w:r>
      <w:proofErr w:type="spellStart"/>
      <w:r w:rsidR="0051526E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 xml:space="preserve">. st. 9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51526E">
        <w:rPr>
          <w:sz w:val="24"/>
        </w:rPr>
        <w:t>7. rujna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proofErr w:type="spellStart"/>
      <w:r w:rsidR="00D16AFA">
        <w:rPr>
          <w:sz w:val="24"/>
        </w:rPr>
        <w:t>201</w:t>
      </w:r>
      <w:r w:rsidR="00FC4923">
        <w:rPr>
          <w:sz w:val="24"/>
        </w:rPr>
        <w:t>7</w:t>
      </w:r>
      <w:proofErr w:type="spellEnd"/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25082E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2203EC" w:rsidP="001E5C11" w:rsidR="002203EC">
      <w:pPr>
        <w:jc w:val="both"/>
      </w:pPr>
    </w:p>
    <w:p w:rsidRDefault="0025082E" w:rsidP="0025082E" w:rsidR="0025082E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25082E" w:rsidP="00422EE0" w:rsidR="0025082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34CDB" w:rsidP="0025082E" w:rsidR="00134CDB">
      <w:pPr>
        <w:pStyle w:val="Odlomakpopisa"/>
        <w:jc w:val="both"/>
      </w:pPr>
    </w:p>
    <w:p w:rsidRDefault="00C67794" w:rsidP="00B472C7" w:rsidR="00C67794">
      <w:pPr>
        <w:ind w:left="36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933" w:rsidR="00167933">
      <w:r>
        <w:separator/>
      </w:r>
    </w:p>
  </w:endnote>
  <w:endnote w:id="0" w:type="continuationSeparator">
    <w:p w:rsidRDefault="00167933" w:rsidR="00167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933" w:rsidR="00167933">
      <w:r>
        <w:separator/>
      </w:r>
    </w:p>
  </w:footnote>
  <w:footnote w:id="0" w:type="continuationSeparator">
    <w:p w:rsidRDefault="00167933" w:rsidR="001679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8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proofErr w:type="spellStart"/>
    <w:r>
      <w:rPr>
        <w:sz w:val="24"/>
      </w:rPr>
      <w:t>40.St</w:t>
    </w:r>
    <w:proofErr w:type="spellEnd"/>
    <w:r>
      <w:rPr>
        <w:sz w:val="24"/>
      </w:rPr>
      <w:t>-</w:t>
    </w:r>
    <w:proofErr w:type="spellStart"/>
    <w:r w:rsidR="002203EC">
      <w:rPr>
        <w:sz w:val="24"/>
      </w:rPr>
      <w:t>4777</w:t>
    </w:r>
    <w:proofErr w:type="spellEnd"/>
    <w:r>
      <w:rPr>
        <w:sz w:val="24"/>
      </w:rPr>
      <w:t>/</w:t>
    </w:r>
    <w:proofErr w:type="spellStart"/>
    <w:r w:rsidR="00FC4923">
      <w:rPr>
        <w:sz w:val="24"/>
      </w:rPr>
      <w:t>20</w:t>
    </w:r>
    <w:r>
      <w:rPr>
        <w:sz w:val="24"/>
      </w:rPr>
      <w:t>1</w:t>
    </w:r>
    <w:r w:rsidR="002203EC">
      <w:rPr>
        <w:sz w:val="24"/>
      </w:rPr>
      <w:t>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86CAC"/>
    <w:rsid w:val="00095D88"/>
    <w:rsid w:val="000D0788"/>
    <w:rsid w:val="000D7644"/>
    <w:rsid w:val="000E41A8"/>
    <w:rsid w:val="000E6B8C"/>
    <w:rsid w:val="000F00A8"/>
    <w:rsid w:val="00134CDB"/>
    <w:rsid w:val="00134DAF"/>
    <w:rsid w:val="00137A98"/>
    <w:rsid w:val="00162DB5"/>
    <w:rsid w:val="00167933"/>
    <w:rsid w:val="00183C93"/>
    <w:rsid w:val="001962F8"/>
    <w:rsid w:val="001C5681"/>
    <w:rsid w:val="00212617"/>
    <w:rsid w:val="002203EC"/>
    <w:rsid w:val="00220DAD"/>
    <w:rsid w:val="00234A79"/>
    <w:rsid w:val="0023760C"/>
    <w:rsid w:val="00243B08"/>
    <w:rsid w:val="0025082E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1648"/>
    <w:rsid w:val="003D51A2"/>
    <w:rsid w:val="003D72A4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2EB1"/>
    <w:rsid w:val="004A25F7"/>
    <w:rsid w:val="004B26A3"/>
    <w:rsid w:val="004B410E"/>
    <w:rsid w:val="004B7172"/>
    <w:rsid w:val="004D0D7F"/>
    <w:rsid w:val="004E16CF"/>
    <w:rsid w:val="00503E0C"/>
    <w:rsid w:val="0050671E"/>
    <w:rsid w:val="0051526E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5C6D9C"/>
    <w:rsid w:val="00651A23"/>
    <w:rsid w:val="00654600"/>
    <w:rsid w:val="00664710"/>
    <w:rsid w:val="006679A4"/>
    <w:rsid w:val="00680DB6"/>
    <w:rsid w:val="00681E60"/>
    <w:rsid w:val="006912BE"/>
    <w:rsid w:val="006A235E"/>
    <w:rsid w:val="006A276E"/>
    <w:rsid w:val="00700550"/>
    <w:rsid w:val="00720A5A"/>
    <w:rsid w:val="00737229"/>
    <w:rsid w:val="00756FC8"/>
    <w:rsid w:val="00766A2A"/>
    <w:rsid w:val="007965E4"/>
    <w:rsid w:val="007B59FE"/>
    <w:rsid w:val="007E1DC0"/>
    <w:rsid w:val="007F6BA1"/>
    <w:rsid w:val="0081003E"/>
    <w:rsid w:val="008166B4"/>
    <w:rsid w:val="00817164"/>
    <w:rsid w:val="00845591"/>
    <w:rsid w:val="00873F34"/>
    <w:rsid w:val="008907A5"/>
    <w:rsid w:val="00894632"/>
    <w:rsid w:val="008A469F"/>
    <w:rsid w:val="008C65D5"/>
    <w:rsid w:val="008D48A7"/>
    <w:rsid w:val="008F49AE"/>
    <w:rsid w:val="00900EF3"/>
    <w:rsid w:val="0091572F"/>
    <w:rsid w:val="00920A4C"/>
    <w:rsid w:val="0092593B"/>
    <w:rsid w:val="00956527"/>
    <w:rsid w:val="00966CAC"/>
    <w:rsid w:val="00976CFE"/>
    <w:rsid w:val="00977AE2"/>
    <w:rsid w:val="009820E8"/>
    <w:rsid w:val="00983E5A"/>
    <w:rsid w:val="009866F0"/>
    <w:rsid w:val="009E57C7"/>
    <w:rsid w:val="00A04D30"/>
    <w:rsid w:val="00A14AD5"/>
    <w:rsid w:val="00A17827"/>
    <w:rsid w:val="00A34BFB"/>
    <w:rsid w:val="00A37AAD"/>
    <w:rsid w:val="00A40753"/>
    <w:rsid w:val="00A94419"/>
    <w:rsid w:val="00AA00B4"/>
    <w:rsid w:val="00AA1368"/>
    <w:rsid w:val="00AC7220"/>
    <w:rsid w:val="00AD007D"/>
    <w:rsid w:val="00AD0149"/>
    <w:rsid w:val="00AD3F06"/>
    <w:rsid w:val="00AD650B"/>
    <w:rsid w:val="00AF01C9"/>
    <w:rsid w:val="00B13588"/>
    <w:rsid w:val="00B250CC"/>
    <w:rsid w:val="00B45A04"/>
    <w:rsid w:val="00B472C7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0BDF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5425A"/>
    <w:rsid w:val="00ED1B77"/>
    <w:rsid w:val="00ED7085"/>
    <w:rsid w:val="00EE7835"/>
    <w:rsid w:val="00EF640C"/>
    <w:rsid w:val="00F14277"/>
    <w:rsid w:val="00F3746E"/>
    <w:rsid w:val="00F835DD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0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8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82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8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8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0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8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82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8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8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St-2143/2017</izvorni_sadrzaj>
    <derivirana_varijabla naziv="DomainObject.Predmet.OznakaBroj_1">St-2143/2017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AUREOLUS d.o.o.</izvorni_sadrzaj>
    <derivirana_varijabla naziv="DomainObject.Predmet.ProtustrankaFormated_1">  AUREOLUS d.o.o.</derivirana_varijabla>
  </DomainObject.Predmet.ProtustrankaFormated>
  <DomainObject.Predmet.ProtustrankaFormatedOIB>
    <izvorni_sadrzaj>  AUREOLUS d.o.o., OIB 29314810811</izvorni_sadrzaj>
    <derivirana_varijabla naziv="DomainObject.Predmet.ProtustrankaFormatedOIB_1">  AUREOLUS d.o.o., OIB 29314810811</derivirana_varijabla>
  </DomainObject.Predmet.ProtustrankaFormatedOIB>
  <DomainObject.Predmet.ProtustrankaFormatedWithAdress>
    <izvorni_sadrzaj> AUREOLUS d.o.o., Senjska 66, 47000 Karlovac</izvorni_sadrzaj>
    <derivirana_varijabla naziv="DomainObject.Predmet.ProtustrankaFormatedWithAdress_1"> AUREOLUS d.o.o., Senjska 66, 47000 Karlovac</derivirana_varijabla>
  </DomainObject.Predmet.ProtustrankaFormatedWithAdress>
  <DomainObject.Predmet.ProtustrankaFormatedWithAdressOIB>
    <izvorni_sadrzaj> AUREOLUS d.o.o., OIB 29314810811, Senjska 66, 47000 Karlovac</izvorni_sadrzaj>
    <derivirana_varijabla naziv="DomainObject.Predmet.ProtustrankaFormatedWithAdressOIB_1"> AUREOLUS d.o.o., OIB 29314810811, Senjska 66, 47000 Karlovac</derivirana_varijabla>
  </DomainObject.Predmet.ProtustrankaFormatedWithAdressOIB>
  <DomainObject.Predmet.ProtustrankaWithAdress>
    <izvorni_sadrzaj>AUREOLUS d.o.o. Senjska 66, 47000 Karlovac</izvorni_sadrzaj>
    <derivirana_varijabla naziv="DomainObject.Predmet.ProtustrankaWithAdress_1">AUREOLUS d.o.o. Senjska 66, 47000 Karlovac</derivirana_varijabla>
  </DomainObject.Predmet.ProtustrankaWithAdress>
  <DomainObject.Predmet.ProtustrankaWithAdressOIB>
    <izvorni_sadrzaj>AUREOLUS d.o.o., OIB 29314810811, Senjska 66, 47000 Karlovac</izvorni_sadrzaj>
    <derivirana_varijabla naziv="DomainObject.Predmet.ProtustrankaWithAdressOIB_1">AUREOLUS d.o.o., OIB 29314810811, Senjska 66, 47000 Karlovac</derivirana_varijabla>
  </DomainObject.Predmet.ProtustrankaWithAdressOIB>
  <DomainObject.Predmet.ProtustrankaNazivFormated>
    <izvorni_sadrzaj>AUREOLUS d.o.o.</izvorni_sadrzaj>
    <derivirana_varijabla naziv="DomainObject.Predmet.ProtustrankaNazivFormated_1">AUREOLUS d.o.o.</derivirana_varijabla>
  </DomainObject.Predmet.ProtustrankaNazivFormated>
  <DomainObject.Predmet.ProtustrankaNazivFormatedOIB>
    <izvorni_sadrzaj>AUREOLUS d.o.o., OIB 29314810811</izvorni_sadrzaj>
    <derivirana_varijabla naziv="DomainObject.Predmet.ProtustrankaNazivFormatedOIB_1">AUREOLUS d.o.o., OIB 29314810811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AUREOLUS d.o.o.</item>
    </izvorni_sadrzaj>
    <derivirana_varijabla naziv="DomainObject.Predmet.ProtuStrankaListFormated_1">
      <item>AUREOLUS d.o.o.</item>
    </derivirana_varijabla>
  </DomainObject.Predmet.ProtuStrankaListFormated>
  <DomainObject.Predmet.ProtuStrankaListFormatedOIB>
    <izvorni_sadrzaj>
      <item>AUREOLUS d.o.o., OIB 29314810811</item>
    </izvorni_sadrzaj>
    <derivirana_varijabla naziv="DomainObject.Predmet.ProtuStrankaListFormatedOIB_1">
      <item>AUREOLUS d.o.o., OIB 29314810811</item>
    </derivirana_varijabla>
  </DomainObject.Predmet.ProtuStrankaListFormatedOIB>
  <DomainObject.Predmet.ProtuStrankaListFormatedWithAdress>
    <izvorni_sadrzaj>
      <item>AUREOLUS d.o.o., Senjska 66, 47000 Karlovac</item>
    </izvorni_sadrzaj>
    <derivirana_varijabla naziv="DomainObject.Predmet.ProtuStrankaListFormatedWithAdress_1">
      <item>AUREOLUS d.o.o., Senjska 66, 47000 Karlovac</item>
    </derivirana_varijabla>
  </DomainObject.Predmet.ProtuStrankaListFormatedWithAdress>
  <DomainObject.Predmet.ProtuStrankaListFormatedWithAdressOIB>
    <izvorni_sadrzaj>
      <item>AUREOLUS d.o.o., OIB 29314810811, Senjska 66, 47000 Karlovac</item>
    </izvorni_sadrzaj>
    <derivirana_varijabla naziv="DomainObject.Predmet.ProtuStrankaListFormatedWithAdressOIB_1">
      <item>AUREOLUS d.o.o., OIB 29314810811, Senjska 66, 47000 Karlovac</item>
    </derivirana_varijabla>
  </DomainObject.Predmet.ProtuStrankaListFormatedWithAdressOIB>
  <DomainObject.Predmet.ProtuStrankaListNazivFormated>
    <izvorni_sadrzaj>
      <item>AUREOLUS d.o.o.</item>
    </izvorni_sadrzaj>
    <derivirana_varijabla naziv="DomainObject.Predmet.ProtuStrankaListNazivFormated_1">
      <item>AUREOLUS d.o.o.</item>
    </derivirana_varijabla>
  </DomainObject.Predmet.ProtuStrankaListNazivFormated>
  <DomainObject.Predmet.ProtuStrankaListNazivFormatedOIB>
    <izvorni_sadrzaj>
      <item>AUREOLUS d.o.o., OIB 29314810811</item>
    </izvorni_sadrzaj>
    <derivirana_varijabla naziv="DomainObject.Predmet.ProtuStrankaListNazivFormatedOIB_1">
      <item>AUREOLUS d.o.o., OIB 29314810811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AUREOLUS d.o.o.</izvorni_sadrzaj>
    <derivirana_varijabla naziv="DomainObject.Predmet.ProtustrankaIDrugi_1">AUREOLUS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AUREOLUS d.o.o., OIB 29314810811, Senjska 66, 47000 Karlovac</izvorni_sadrzaj>
    <derivirana_varijabla naziv="DomainObject.Predmet.ProtustrankaIDrugiAdressOIB_1">AUREOLUS d.o.o., OIB 29314810811, Senjska 66,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AUREOLUS d.o.o.</item>
    </izvorni_sadrzaj>
    <derivirana_varijabla naziv="DomainObject.Predmet.SudioniciListNaziv_1">
      <item>FINA Regionalni centar Zagreb, Podružnica Karlovac</item>
      <item>AUREOLUS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AUREOLUS d.o.o., OIB 29314810811, Senjska 66,47000 Karlovac</item>
    </izvorni_sadrzaj>
    <derivirana_varijabla naziv="DomainObject.Predmet.SudioniciListAdressOIB_1">
      <item>FINA Regionalni centar Zagreb, Podružnica Karlovac, OIB 85821130368, Pavla Vitezovića 1,47000 Karlovac</item>
      <item>AUREOLUS d.o.o., OIB 29314810811, Senjska 66,47000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29314810811</item>
    </izvorni_sadrzaj>
    <derivirana_varijabla naziv="DomainObject.Predmet.SudioniciListNazivOIB_1">
      <item>, OIB 85821130368</item>
      <item>, OIB 29314810811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282</properties:Words>
  <properties:Characters>1447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2017-09-07T06:30:00Z</dcterms:created>
  <dc:creator>Ante</dc:creator>
  <cp:lastModifiedBy>Valentina Delač</cp:lastModifiedBy>
  <cp:lastPrinted>2017-09-07T07:39:00Z</cp:lastPrinted>
  <dcterms:modified xmlns:xsi="http://www.w3.org/2001/XMLSchema-instance" xsi:type="dcterms:W3CDTF">2017-09-07T07:39:00Z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