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a71da" w14:paraId="9da71da" w:rsidRDefault="00775E47" w:rsidP="00775E47" w:rsidR="00775E47" w:rsidRPr="007A281D">
      <w:pPr>
        <w:jc w:val="center"/>
        <w15:collapsed w:val="false"/>
        <w:rPr>
          <w:color w:val="FF0000"/>
        </w:rPr>
      </w:pPr>
      <w:bookmarkStart w:name="_GoBack" w:id="0"/>
      <w:bookmarkEnd w:id="0"/>
    </w:p>
    <w:p w:rsidRDefault="00775E47" w:rsidP="00775E47" w:rsidR="00775E47" w:rsidRPr="007A281D">
      <w:pPr>
        <w:jc w:val="both"/>
      </w:pPr>
      <w:r w:rsidRPr="007A281D">
        <w:t xml:space="preserve">                 </w:t>
      </w:r>
      <w:r w:rsidRPr="007A281D">
        <w:rPr>
          <w:noProof/>
        </w:rPr>
        <w:drawing>
          <wp:inline distR="0" distL="0" distB="0" distT="0">
            <wp:extent cy="694944" cx="604258"/>
            <wp:effectExtent b="0" r="571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604" cx="606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281D">
        <w:t xml:space="preserve">                                                         </w:t>
      </w:r>
    </w:p>
    <w:p w:rsidRDefault="00775E47" w:rsidP="00775E47" w:rsidR="00775E47" w:rsidRPr="007A281D">
      <w:r w:rsidRPr="007A281D">
        <w:t xml:space="preserve">    REPUBLIKA HRVATSKA </w:t>
      </w:r>
      <w:r w:rsidRPr="007A281D">
        <w:tab/>
      </w:r>
      <w:r w:rsidRPr="007A281D">
        <w:tab/>
      </w:r>
      <w:r w:rsidRPr="007A281D">
        <w:tab/>
      </w:r>
      <w:r w:rsidRPr="007A281D">
        <w:tab/>
      </w:r>
      <w:r w:rsidRPr="007A281D">
        <w:tab/>
        <w:t xml:space="preserve">    </w:t>
      </w:r>
      <w:r w:rsidR="009F648D" w:rsidRPr="007A281D">
        <w:t>1</w:t>
      </w:r>
      <w:r w:rsidRPr="007A281D">
        <w:t xml:space="preserve"> St-</w:t>
      </w:r>
      <w:r w:rsidR="007A281D" w:rsidRPr="007A281D">
        <w:t>343</w:t>
      </w:r>
      <w:r w:rsidRPr="007A281D">
        <w:t>/</w:t>
      </w:r>
      <w:r w:rsidR="008D6133">
        <w:t>20</w:t>
      </w:r>
      <w:r w:rsidRPr="007A281D">
        <w:t>1</w:t>
      </w:r>
      <w:r w:rsidR="009F648D" w:rsidRPr="007A281D">
        <w:t>6</w:t>
      </w:r>
      <w:r w:rsidRPr="007A281D">
        <w:t>-</w:t>
      </w:r>
      <w:r w:rsidR="008D6133">
        <w:t>46</w:t>
      </w:r>
    </w:p>
    <w:p w:rsidRDefault="00775E47" w:rsidP="00775E47" w:rsidR="00775E47" w:rsidRPr="007A281D">
      <w:r w:rsidRPr="007A281D">
        <w:t xml:space="preserve"> TRGOVAČKI SUD U PAZINU</w:t>
      </w:r>
    </w:p>
    <w:p w:rsidRDefault="00775E47" w:rsidP="00775E47" w:rsidR="00775E47" w:rsidRPr="007A281D">
      <w:r w:rsidRPr="007A281D">
        <w:t xml:space="preserve">      52000 Pazin, Dršćevka 1 </w:t>
      </w:r>
      <w:r w:rsidRPr="007A281D">
        <w:tab/>
      </w:r>
      <w:r w:rsidRPr="007A281D">
        <w:tab/>
      </w:r>
      <w:r w:rsidRPr="007A281D">
        <w:tab/>
      </w:r>
      <w:r w:rsidRPr="007A281D">
        <w:tab/>
      </w:r>
      <w:r w:rsidRPr="007A281D">
        <w:tab/>
        <w:t xml:space="preserve">                </w:t>
      </w:r>
    </w:p>
    <w:p w:rsidRDefault="00775E47" w:rsidP="00775E47" w:rsidR="00775E47" w:rsidRPr="007A281D">
      <w:pPr>
        <w:jc w:val="center"/>
      </w:pPr>
    </w:p>
    <w:p w:rsidRDefault="00CF759D" w:rsidP="00775E47" w:rsidR="00CF759D" w:rsidRPr="007A281D">
      <w:pPr>
        <w:jc w:val="center"/>
      </w:pPr>
    </w:p>
    <w:p w:rsidRDefault="00775E47" w:rsidP="00775E47" w:rsidR="00775E47" w:rsidRPr="007A281D">
      <w:pPr>
        <w:jc w:val="center"/>
      </w:pPr>
      <w:r w:rsidRPr="007A281D">
        <w:t>R E P U B L I K A  H R V A T S K A</w:t>
      </w:r>
    </w:p>
    <w:p w:rsidRDefault="00775E47" w:rsidP="00775E47" w:rsidR="00775E47" w:rsidRPr="007A281D">
      <w:pPr>
        <w:jc w:val="center"/>
      </w:pPr>
    </w:p>
    <w:p w:rsidRDefault="00775E47" w:rsidP="00775E47" w:rsidR="00775E47" w:rsidRPr="007A281D">
      <w:pPr>
        <w:jc w:val="center"/>
      </w:pPr>
      <w:r w:rsidRPr="007A281D">
        <w:t>R J E Š E NJ E</w:t>
      </w:r>
    </w:p>
    <w:p w:rsidRDefault="00775E47" w:rsidP="00775E47" w:rsidR="00775E47" w:rsidRPr="00BB76D4">
      <w:pPr>
        <w:jc w:val="center"/>
      </w:pPr>
    </w:p>
    <w:p w:rsidRDefault="00775E47" w:rsidP="00775E47" w:rsidR="00775E47" w:rsidRPr="00BB76D4">
      <w:pPr>
        <w:ind w:firstLine="708"/>
        <w:jc w:val="both"/>
      </w:pPr>
      <w:r w:rsidRPr="00BB76D4">
        <w:t xml:space="preserve">Trgovački sud u Pazinu, po stečajnom sucu </w:t>
      </w:r>
      <w:r w:rsidR="009F648D" w:rsidRPr="00BB76D4">
        <w:t>Damiru Rabaru</w:t>
      </w:r>
      <w:r w:rsidRPr="00BB76D4">
        <w:t>, u stečajnom postupku nad stečajnim dužnikom</w:t>
      </w:r>
      <w:r w:rsidR="000362CA" w:rsidRPr="00BB76D4">
        <w:t xml:space="preserve"> </w:t>
      </w:r>
      <w:r w:rsidR="007A281D" w:rsidRPr="00BB76D4">
        <w:t>NEŠPROJEKT d.o.o. Novigrad, u stečaju, Paulija bb, OIB: 66625788091</w:t>
      </w:r>
      <w:r w:rsidRPr="00BB76D4">
        <w:t xml:space="preserve">, </w:t>
      </w:r>
      <w:r w:rsidR="000362CA" w:rsidRPr="00BB76D4">
        <w:t>1</w:t>
      </w:r>
      <w:r w:rsidR="00262461" w:rsidRPr="00BB76D4">
        <w:t>0</w:t>
      </w:r>
      <w:r w:rsidR="000362CA" w:rsidRPr="00BB76D4">
        <w:t xml:space="preserve">. </w:t>
      </w:r>
      <w:r w:rsidR="00262461" w:rsidRPr="00BB76D4">
        <w:t xml:space="preserve">listopada </w:t>
      </w:r>
      <w:r w:rsidRPr="00BB76D4">
        <w:t xml:space="preserve">2017. </w:t>
      </w:r>
    </w:p>
    <w:p w:rsidRDefault="00775E47" w:rsidP="00775E47" w:rsidR="00775E47" w:rsidRPr="00BB76D4">
      <w:pPr>
        <w:ind w:firstLine="708"/>
        <w:jc w:val="both"/>
      </w:pPr>
    </w:p>
    <w:p w:rsidRDefault="00775E47" w:rsidP="00775E47" w:rsidR="00775E47" w:rsidRPr="00BB76D4">
      <w:pPr>
        <w:jc w:val="center"/>
      </w:pPr>
      <w:r w:rsidRPr="00BB76D4">
        <w:t>r i j e š i o  j e</w:t>
      </w:r>
    </w:p>
    <w:p w:rsidRDefault="00775E47" w:rsidP="00775E47" w:rsidR="00775E47" w:rsidRPr="007A281D">
      <w:pPr>
        <w:rPr>
          <w:color w:val="FF0000"/>
        </w:rPr>
      </w:pPr>
    </w:p>
    <w:p w:rsidRDefault="00775E47" w:rsidP="006B074F" w:rsidR="00EF4CF6" w:rsidRPr="006B074F">
      <w:pPr>
        <w:ind w:firstLine="708"/>
        <w:jc w:val="both"/>
      </w:pPr>
      <w:r w:rsidRPr="006B074F">
        <w:rPr>
          <w:bCs w:val="false"/>
        </w:rPr>
        <w:t>I.</w:t>
      </w:r>
      <w:r w:rsidRPr="006B074F">
        <w:rPr>
          <w:bCs w:val="false"/>
        </w:rPr>
        <w:tab/>
      </w:r>
      <w:r w:rsidR="00F926E8" w:rsidRPr="006B074F">
        <w:t xml:space="preserve">Kupcu </w:t>
      </w:r>
      <w:r w:rsidR="00EE2604">
        <w:t>Vjekoslavu Vahtariću iz Opatije, Ulica Augusta Šenoe 1</w:t>
      </w:r>
      <w:r w:rsidRPr="006B074F">
        <w:t>,</w:t>
      </w:r>
      <w:r w:rsidR="00EE2604">
        <w:t xml:space="preserve"> OIB: 18851267335,</w:t>
      </w:r>
      <w:r w:rsidRPr="006B074F">
        <w:rPr>
          <w:i/>
        </w:rPr>
        <w:t xml:space="preserve"> </w:t>
      </w:r>
      <w:r w:rsidRPr="006B074F">
        <w:t>dosuđuj</w:t>
      </w:r>
      <w:r w:rsidR="006B074F">
        <w:t>e</w:t>
      </w:r>
      <w:r w:rsidRPr="006B074F">
        <w:t xml:space="preserve"> se</w:t>
      </w:r>
      <w:r w:rsidR="001F4BB2" w:rsidRPr="006B074F">
        <w:t xml:space="preserve"> </w:t>
      </w:r>
      <w:r w:rsidR="007A281D" w:rsidRPr="006B074F">
        <w:t>k.č.br.</w:t>
      </w:r>
      <w:r w:rsidR="001F4BB2" w:rsidRPr="006B074F">
        <w:t xml:space="preserve"> 3312/3 upisane u zk. ul. 2251 k.o. Buje</w:t>
      </w:r>
      <w:r w:rsidR="006B074F" w:rsidRPr="006B074F">
        <w:t xml:space="preserve">, </w:t>
      </w:r>
      <w:r w:rsidR="008920DA" w:rsidRPr="006B074F">
        <w:t>za iznos</w:t>
      </w:r>
      <w:r w:rsidR="00EF4CF6" w:rsidRPr="006B074F">
        <w:t xml:space="preserve"> </w:t>
      </w:r>
      <w:r w:rsidR="008920DA" w:rsidRPr="006B074F">
        <w:t xml:space="preserve">od </w:t>
      </w:r>
      <w:r w:rsidR="001F4BB2" w:rsidRPr="006B074F">
        <w:t>123</w:t>
      </w:r>
      <w:r w:rsidR="00262461" w:rsidRPr="006B074F">
        <w:t>.</w:t>
      </w:r>
      <w:r w:rsidR="001F4BB2" w:rsidRPr="006B074F">
        <w:t>893,69</w:t>
      </w:r>
      <w:r w:rsidR="00EF4CF6" w:rsidRPr="006B074F">
        <w:t xml:space="preserve"> kn. </w:t>
      </w:r>
    </w:p>
    <w:p w:rsidRDefault="00EF4CF6" w:rsidP="00775E47" w:rsidR="00EF4CF6" w:rsidRPr="007A281D">
      <w:pPr>
        <w:ind w:firstLine="708"/>
        <w:jc w:val="both"/>
        <w:rPr>
          <w:bCs w:val="false"/>
          <w:color w:val="FF0000"/>
        </w:rPr>
      </w:pPr>
    </w:p>
    <w:p w:rsidRDefault="00775E47" w:rsidP="00775E47" w:rsidR="00775E47" w:rsidRPr="00721253">
      <w:pPr>
        <w:jc w:val="both"/>
      </w:pPr>
      <w:r w:rsidRPr="00721253">
        <w:rPr>
          <w:bCs w:val="false"/>
        </w:rPr>
        <w:tab/>
        <w:t>II.</w:t>
      </w:r>
      <w:r w:rsidRPr="00721253">
        <w:rPr>
          <w:bCs w:val="false"/>
        </w:rPr>
        <w:tab/>
      </w:r>
      <w:r w:rsidR="00D24089" w:rsidRPr="00721253">
        <w:rPr>
          <w:bCs w:val="false"/>
        </w:rPr>
        <w:t xml:space="preserve">Kupac </w:t>
      </w:r>
      <w:r w:rsidR="00EE2604" w:rsidRPr="00721253">
        <w:t>Vjekoslav Vahtarić iz Opatije, Ulica Augusta Šenoe 1, OIB: 18851267335</w:t>
      </w:r>
      <w:r w:rsidRPr="00721253">
        <w:t>, duž</w:t>
      </w:r>
      <w:r w:rsidR="00D24089" w:rsidRPr="00721253">
        <w:t>an</w:t>
      </w:r>
      <w:r w:rsidRPr="00721253">
        <w:t xml:space="preserve"> je u roku od 30 dana od pravomoćnosti ovog rješenja  uplatiti razliku kupovnine preko iznosa uplaćene jamčevine (osiguranja), i to iznos od</w:t>
      </w:r>
      <w:r w:rsidR="00D24089" w:rsidRPr="00721253">
        <w:rPr>
          <w:bCs w:val="false"/>
        </w:rPr>
        <w:t xml:space="preserve"> </w:t>
      </w:r>
      <w:r w:rsidR="003D49B6" w:rsidRPr="003D49B6">
        <w:t xml:space="preserve">75.536,21 </w:t>
      </w:r>
      <w:r w:rsidRPr="00721253">
        <w:t>kuna,</w:t>
      </w:r>
      <w:r w:rsidRPr="00721253">
        <w:rPr>
          <w:i/>
        </w:rPr>
        <w:t xml:space="preserve"> </w:t>
      </w:r>
      <w:r w:rsidRPr="00721253">
        <w:t xml:space="preserve"> na poseban račun Financijske agencije br. HR1123900011300028787, Model: HR11, poziv na broj </w:t>
      </w:r>
      <w:r w:rsidR="00261E27" w:rsidRPr="00721253">
        <w:t>103</w:t>
      </w:r>
      <w:r w:rsidR="006B074F" w:rsidRPr="00721253">
        <w:t>756</w:t>
      </w:r>
      <w:r w:rsidRPr="00721253">
        <w:t>-</w:t>
      </w:r>
      <w:r w:rsidR="00FE08C8" w:rsidRPr="00721253">
        <w:t>47848</w:t>
      </w:r>
      <w:r w:rsidRPr="00721253">
        <w:t xml:space="preserve">. </w:t>
      </w:r>
    </w:p>
    <w:p w:rsidRDefault="00775E47" w:rsidP="00775E47" w:rsidR="00775E47" w:rsidRPr="00FE08C8">
      <w:pPr>
        <w:jc w:val="both"/>
        <w:rPr>
          <w:bCs w:val="false"/>
        </w:rPr>
      </w:pPr>
      <w:r w:rsidRPr="00FE08C8">
        <w:tab/>
        <w:t>Prilikom uplate potrebno je da uplatitelj u polje 71A na SWIFT-u ili na obrascu naloga za plaćanje u polje „Opcija troška“ naznači opciju „OUR“.</w:t>
      </w:r>
    </w:p>
    <w:p w:rsidRDefault="00775E47" w:rsidP="00775E47" w:rsidR="00775E47" w:rsidRPr="00FE08C8">
      <w:pPr>
        <w:jc w:val="both"/>
      </w:pPr>
    </w:p>
    <w:p w:rsidRDefault="00775E47" w:rsidP="00775E47" w:rsidR="00775E47" w:rsidRPr="00FE08C8">
      <w:pPr>
        <w:jc w:val="both"/>
      </w:pPr>
      <w:r w:rsidRPr="00FE08C8">
        <w:tab/>
        <w:t>Ako kupac u određenom roku ne položi kupovninu, sud će rješenjem prodaju oglasiti nevažećom i odrediti novu prodaju, uz uvjete određene za prodaju koja je oglašena nevažećom. U tom će se slučaju iz položene jamčevine namiriti troškovi nove prodaje i naknaditi razlika između kupovnine postignute na prijašnjoj i novoj prodaji. O tome odluku donosi sud i dostavlja je Financijskoj agenciji radi prijenosa novčanih sredstava.</w:t>
      </w:r>
    </w:p>
    <w:p w:rsidRDefault="00775E47" w:rsidP="00775E47" w:rsidR="00775E47" w:rsidRPr="007A281D">
      <w:pPr>
        <w:jc w:val="both"/>
        <w:rPr>
          <w:color w:val="FF0000"/>
        </w:rPr>
      </w:pPr>
    </w:p>
    <w:p w:rsidRDefault="00775E47" w:rsidP="00775E47" w:rsidR="00775E47" w:rsidRPr="00721253">
      <w:pPr>
        <w:ind w:firstLine="708"/>
        <w:jc w:val="both"/>
      </w:pPr>
      <w:r w:rsidRPr="00721253">
        <w:t>III.</w:t>
      </w:r>
      <w:r w:rsidRPr="00721253">
        <w:tab/>
        <w:t xml:space="preserve">Nakon što ovo rješenje postane pravomoćno i nakon što </w:t>
      </w:r>
      <w:r w:rsidR="00721253" w:rsidRPr="00721253">
        <w:t>kupac Vjekoslav Vahtarić iz Opatije, Ulica Augusta Šenoe 1, OIB: 18851267335</w:t>
      </w:r>
      <w:r w:rsidRPr="00721253">
        <w:t xml:space="preserve">, uplati iznos iz točke II. ovog rješenja, upisat će se u zemljišnoj knjizi u </w:t>
      </w:r>
      <w:r w:rsidR="00D24089" w:rsidRPr="00721253">
        <w:t>njegovu</w:t>
      </w:r>
      <w:r w:rsidRPr="00721253">
        <w:t xml:space="preserve"> korist pravo vlasništva na nekretninama iz točke I ovog rješenja te će se iz zemljišne knjige brisati sljedeći tereti:</w:t>
      </w:r>
    </w:p>
    <w:p w:rsidRDefault="009A6EB1" w:rsidP="00C5615F" w:rsidR="009A6EB1" w:rsidRPr="00A02B7E">
      <w:pPr>
        <w:ind w:firstLine="708"/>
        <w:jc w:val="both"/>
      </w:pPr>
    </w:p>
    <w:p w:rsidRDefault="00F328FE" w:rsidP="00F328FE" w:rsidR="00F328FE" w:rsidRPr="00A02B7E">
      <w:pPr>
        <w:ind w:firstLine="708"/>
        <w:jc w:val="both"/>
      </w:pPr>
      <w:r w:rsidRPr="00A02B7E">
        <w:t>- Temeljem Prijedloga za osiguranje od 03. prosinca 2008. broj O-DO-97/09 godine i Rješenja o osiguranju od 15. prosinca 2008. godine,</w:t>
      </w:r>
      <w:r w:rsidR="00347964" w:rsidRPr="00A02B7E">
        <w:t xml:space="preserve"> posl.br. Ovr-882/08-2, ovršno j</w:t>
      </w:r>
      <w:r w:rsidRPr="00A02B7E">
        <w:t>e uknjiž</w:t>
      </w:r>
      <w:r w:rsidR="00347964" w:rsidRPr="00A02B7E">
        <w:t xml:space="preserve">eno </w:t>
      </w:r>
      <w:r w:rsidRPr="00A02B7E">
        <w:t xml:space="preserve">pravo zaloga radi osiguranja novčane tražbine u iznosu od sedamstojednatisućačetristopedesetdevetkuna i pedesettrilipe (glavnica 520.116,63 kune i kamata 181.342,90 kn), s pripadajućom zateznom kamatom koja na iznos glavnice teče od dana 15. studenog 2006. godine do 31. prosinca 2007. godine po stopi propisanoj Uredbom o visini stope zatezne kamate, a do 01. siječnja 2008. godine od isplate po eskontnoj stopi HNB </w:t>
      </w:r>
      <w:r w:rsidRPr="00A02B7E">
        <w:lastRenderedPageBreak/>
        <w:t>koja je vrijedila zadnjeg dana polugodišta koje je prethodilo tekućem polugodištu uvećano za 5 postotnih poena, kao i radi osiguranja naplate troškova ovog postupka osiguranja s pripadajućom zakonskom zateznom kamatom po eskontnoj stopi HNB koja je vrijedila zadnjeg dana polugodišta koje je prethodilo tekućem polugodištu uvećano za 5 postotnih poena koja na taj iznos teče od dana donošenja ovog rješenja, pa sve do isplate, na nekretninama u A-1, za korist:   Republika Hrvatska - Ministarstvo financija, Porezna uprava, Područni ured Pazin</w:t>
      </w:r>
    </w:p>
    <w:p w:rsidRDefault="00F328FE" w:rsidP="00F328FE" w:rsidR="005314EC">
      <w:pPr>
        <w:ind w:firstLine="708"/>
        <w:jc w:val="both"/>
        <w:rPr>
          <w:color w:val="FF0000"/>
        </w:rPr>
      </w:pPr>
      <w:r w:rsidRPr="00A02B7E">
        <w:t>- Temeljem rješenja o ovrsi posl.br. Ovr-663/12-</w:t>
      </w:r>
      <w:r w:rsidR="00347964" w:rsidRPr="00A02B7E">
        <w:t>2 od 03. rujna 2012.g. zabilježena je</w:t>
      </w:r>
      <w:r w:rsidRPr="00A02B7E">
        <w:t xml:space="preserve"> </w:t>
      </w:r>
      <w:r w:rsidR="00347964" w:rsidRPr="00A02B7E">
        <w:t xml:space="preserve"> ovrha na nekretninama.</w:t>
      </w:r>
      <w:r w:rsidRPr="00A02B7E">
        <w:tab/>
      </w:r>
      <w:r w:rsidRPr="00F328FE">
        <w:rPr>
          <w:color w:val="FF0000"/>
        </w:rPr>
        <w:tab/>
      </w:r>
      <w:r w:rsidRPr="00F328FE">
        <w:rPr>
          <w:color w:val="FF0000"/>
        </w:rPr>
        <w:tab/>
      </w:r>
      <w:r w:rsidRPr="00F328FE">
        <w:rPr>
          <w:color w:val="FF0000"/>
        </w:rPr>
        <w:tab/>
      </w:r>
      <w:r w:rsidRPr="00F328FE">
        <w:rPr>
          <w:color w:val="FF0000"/>
        </w:rPr>
        <w:tab/>
      </w:r>
      <w:r w:rsidRPr="00F328FE">
        <w:rPr>
          <w:color w:val="FF0000"/>
        </w:rPr>
        <w:tab/>
      </w:r>
      <w:r w:rsidRPr="00F328FE">
        <w:rPr>
          <w:color w:val="FF0000"/>
        </w:rPr>
        <w:tab/>
      </w:r>
    </w:p>
    <w:p w:rsidRDefault="00FE08C8" w:rsidP="00FE08C8" w:rsidR="00FE08C8" w:rsidRPr="007A281D">
      <w:pPr>
        <w:ind w:firstLine="708"/>
        <w:jc w:val="both"/>
        <w:rPr>
          <w:color w:val="FF0000"/>
        </w:rPr>
      </w:pPr>
    </w:p>
    <w:p w:rsidRDefault="00775E47" w:rsidP="00775E47" w:rsidR="00775E47" w:rsidRPr="00721253">
      <w:pPr>
        <w:ind w:firstLine="708"/>
        <w:jc w:val="both"/>
      </w:pPr>
      <w:r w:rsidRPr="00721253">
        <w:t>IV.</w:t>
      </w:r>
      <w:r w:rsidR="00FF6B95" w:rsidRPr="00721253">
        <w:tab/>
        <w:t>Nekretnine</w:t>
      </w:r>
      <w:r w:rsidRPr="00721253">
        <w:t xml:space="preserve"> iz točke I. izreke ovog rješenja predati će se </w:t>
      </w:r>
      <w:r w:rsidR="00FF6B95" w:rsidRPr="00721253">
        <w:t xml:space="preserve">kupcu </w:t>
      </w:r>
      <w:r w:rsidR="00721253" w:rsidRPr="00721253">
        <w:t>Vjekoslavu Vahtariću iz Opatije, Ulica Augusta Šenoe 1, OIB: 18851267335</w:t>
      </w:r>
      <w:r w:rsidRPr="00721253">
        <w:t xml:space="preserve">, nakon što uplati iznos iz točke II. izreke ovog rješenja i nakon što ovo rješenje postane pravomoćno. </w:t>
      </w:r>
    </w:p>
    <w:p w:rsidRDefault="00775E47" w:rsidP="00775E47" w:rsidR="00775E47" w:rsidRPr="007A281D">
      <w:pPr>
        <w:jc w:val="both"/>
        <w:rPr>
          <w:color w:val="FF0000"/>
        </w:rPr>
      </w:pPr>
    </w:p>
    <w:p w:rsidRDefault="00775E47" w:rsidP="00775E47" w:rsidR="00775E47" w:rsidRPr="00721253">
      <w:pPr>
        <w:ind w:firstLine="708"/>
        <w:jc w:val="both"/>
      </w:pPr>
      <w:r w:rsidRPr="00721253">
        <w:t>V.</w:t>
      </w:r>
      <w:r w:rsidRPr="00721253">
        <w:tab/>
        <w:t xml:space="preserve">Nalaže se zemljišnoknjižnom odjelu Općinskog suda u Puli – Pola, </w:t>
      </w:r>
      <w:r w:rsidR="003A3A79" w:rsidRPr="00721253">
        <w:t xml:space="preserve">stalna služba u </w:t>
      </w:r>
      <w:r w:rsidR="00C46A21" w:rsidRPr="00D200AA">
        <w:t>odjel Buj</w:t>
      </w:r>
      <w:r w:rsidR="00C46A21">
        <w:t>ama</w:t>
      </w:r>
      <w:r w:rsidR="00C46A21" w:rsidRPr="00D200AA">
        <w:t xml:space="preserve"> - Buie</w:t>
      </w:r>
      <w:r w:rsidR="003A3A79" w:rsidRPr="007A281D">
        <w:rPr>
          <w:color w:val="FF0000"/>
        </w:rPr>
        <w:t xml:space="preserve">, </w:t>
      </w:r>
      <w:r w:rsidRPr="00721253">
        <w:t>da u zemljišnoj knjizi upiše zabilježbu dosude na nekretninama iz točke I. izreke ovog rješenja.</w:t>
      </w:r>
    </w:p>
    <w:p w:rsidRDefault="00775E47" w:rsidP="00775E47" w:rsidR="00775E47" w:rsidRPr="00721253">
      <w:pPr>
        <w:ind w:firstLine="708"/>
        <w:jc w:val="both"/>
      </w:pPr>
    </w:p>
    <w:p w:rsidRDefault="00775E47" w:rsidP="00775E47" w:rsidR="00775E47" w:rsidRPr="00C46A21">
      <w:pPr>
        <w:ind w:firstLine="708"/>
        <w:jc w:val="both"/>
      </w:pPr>
      <w:r w:rsidRPr="00C46A21">
        <w:t>VI.</w:t>
      </w:r>
      <w:r w:rsidRPr="00C46A21">
        <w:tab/>
        <w:t xml:space="preserve">Zemljišnoknjižni odjel Općinskog suda u Puli – Pola, </w:t>
      </w:r>
      <w:r w:rsidR="003A3A79" w:rsidRPr="00C46A21">
        <w:t xml:space="preserve">stalna služba u </w:t>
      </w:r>
      <w:r w:rsidR="00C46A21" w:rsidRPr="00C46A21">
        <w:t>odjel Bujama - Buie</w:t>
      </w:r>
      <w:r w:rsidR="003A3A79" w:rsidRPr="00C46A21">
        <w:t xml:space="preserve">, </w:t>
      </w:r>
      <w:r w:rsidRPr="00C46A21">
        <w:t>obaviti će upis iz točke III. izreke na temelju ovog pravomoćnog rješenja o dosudi nekretnina i na temelju potvrde stečajnog suda da je kupac položio kupovninu u skladu s točkom II. izreke ovog rješenja.</w:t>
      </w:r>
    </w:p>
    <w:p w:rsidRDefault="009B5726" w:rsidP="009B5726" w:rsidR="00775E47" w:rsidRPr="00592D47">
      <w:pPr>
        <w:tabs>
          <w:tab w:pos="7188" w:val="left"/>
        </w:tabs>
        <w:ind w:firstLine="708"/>
        <w:jc w:val="both"/>
      </w:pPr>
      <w:r w:rsidRPr="00592D47">
        <w:tab/>
      </w:r>
    </w:p>
    <w:p w:rsidRDefault="00775E47" w:rsidP="00775E47" w:rsidR="00775E47" w:rsidRPr="00592D47">
      <w:pPr>
        <w:ind w:firstLine="708"/>
        <w:jc w:val="both"/>
      </w:pPr>
      <w:r w:rsidRPr="00592D47">
        <w:t>VII.</w:t>
      </w:r>
      <w:r w:rsidRPr="00592D47">
        <w:tab/>
        <w:t>Nalaže se stečajno</w:t>
      </w:r>
      <w:r w:rsidR="00721253" w:rsidRPr="00592D47">
        <w:t>m</w:t>
      </w:r>
      <w:r w:rsidRPr="00592D47">
        <w:t xml:space="preserve"> upravitelj</w:t>
      </w:r>
      <w:r w:rsidR="00721253" w:rsidRPr="00592D47">
        <w:t>u Draženu Vidmanu</w:t>
      </w:r>
      <w:r w:rsidRPr="00592D47">
        <w:t xml:space="preserve"> </w:t>
      </w:r>
      <w:r w:rsidR="008734FB" w:rsidRPr="00592D47">
        <w:t>iz Ivaneca, V. Nazora 77, OIB: 42883746819</w:t>
      </w:r>
      <w:r w:rsidRPr="00592D47">
        <w:t>, da u roku od osam dana od dana pravomoćnosti ovog rješenja dostavi sudu obračun troškova unovčenja nekretnina (čl. 254. Stečajnog zakona).</w:t>
      </w:r>
    </w:p>
    <w:p w:rsidRDefault="00775E47" w:rsidP="00775E47" w:rsidR="00775E47" w:rsidRPr="00EC4CB2"/>
    <w:p w:rsidRDefault="00775E47" w:rsidP="00775E47" w:rsidR="00775E47" w:rsidRPr="00EC4CB2">
      <w:pPr>
        <w:jc w:val="center"/>
      </w:pPr>
      <w:r w:rsidRPr="00EC4CB2">
        <w:t>Obrazloženje</w:t>
      </w:r>
    </w:p>
    <w:p w:rsidRDefault="00775E47" w:rsidP="00775E47" w:rsidR="00775E47" w:rsidRPr="00EC4CB2">
      <w:pPr>
        <w:ind w:left="360"/>
        <w:jc w:val="both"/>
      </w:pPr>
    </w:p>
    <w:p w:rsidRDefault="00775E47" w:rsidP="00775E47" w:rsidR="00775E47" w:rsidRPr="00B278A3">
      <w:pPr>
        <w:jc w:val="both"/>
      </w:pPr>
      <w:r w:rsidRPr="00EC4CB2">
        <w:tab/>
        <w:t xml:space="preserve">Ovosudnim zaključkom o prodaji posl.br. </w:t>
      </w:r>
      <w:r w:rsidR="003A3A79" w:rsidRPr="00EC4CB2">
        <w:t>1</w:t>
      </w:r>
      <w:r w:rsidRPr="00EC4CB2">
        <w:t xml:space="preserve"> St-</w:t>
      </w:r>
      <w:r w:rsidR="00EC4CB2" w:rsidRPr="00EC4CB2">
        <w:t>343</w:t>
      </w:r>
      <w:r w:rsidRPr="00EC4CB2">
        <w:t>/1</w:t>
      </w:r>
      <w:r w:rsidR="005B5322" w:rsidRPr="00EC4CB2">
        <w:t>6</w:t>
      </w:r>
      <w:r w:rsidRPr="00EC4CB2">
        <w:t>-</w:t>
      </w:r>
      <w:r w:rsidR="005B5322" w:rsidRPr="00EC4CB2">
        <w:t>3</w:t>
      </w:r>
      <w:r w:rsidR="00EC4CB2" w:rsidRPr="00EC4CB2">
        <w:t>4</w:t>
      </w:r>
      <w:r w:rsidRPr="00EC4CB2">
        <w:t xml:space="preserve"> od </w:t>
      </w:r>
      <w:r w:rsidR="00EC4CB2" w:rsidRPr="00EC4CB2">
        <w:t>8. prosinca 2017</w:t>
      </w:r>
      <w:r w:rsidRPr="00EC4CB2">
        <w:t xml:space="preserve">., na temelju odredbe čl. 247. st. 3. Stečajnog zakona (dalje: SZ), vrijednost nekretnina stečajnog </w:t>
      </w:r>
      <w:r w:rsidRPr="00B278A3">
        <w:t>dužnika</w:t>
      </w:r>
      <w:r w:rsidR="005B5322" w:rsidRPr="00B278A3">
        <w:t xml:space="preserve"> opisnih u točki I. izreke </w:t>
      </w:r>
      <w:r w:rsidR="00CF759D" w:rsidRPr="00B278A3">
        <w:t xml:space="preserve">utvrđena je u iznosu od </w:t>
      </w:r>
      <w:r w:rsidR="00EC4CB2" w:rsidRPr="00B278A3">
        <w:t xml:space="preserve">483.574,77 </w:t>
      </w:r>
      <w:r w:rsidR="00CF759D" w:rsidRPr="00B278A3">
        <w:t>kn</w:t>
      </w:r>
      <w:r w:rsidR="003A7AD6" w:rsidRPr="00B278A3">
        <w:t xml:space="preserve">, </w:t>
      </w:r>
      <w:r w:rsidRPr="00B278A3">
        <w:t>te da će prodaju nekretnina provesti Financijska agencija elektroničkom javnom dražbom uz odgovarajuću primjenu pravila ovršnoga postupka o ovrsi na nekretnini.</w:t>
      </w:r>
    </w:p>
    <w:p w:rsidRDefault="00775E47" w:rsidP="00775E47" w:rsidR="00775E47" w:rsidRPr="00B278A3">
      <w:pPr>
        <w:ind w:firstLine="708"/>
        <w:jc w:val="both"/>
      </w:pPr>
    </w:p>
    <w:p w:rsidRDefault="00775E47" w:rsidP="00775E47" w:rsidR="00775E47" w:rsidRPr="00B278A3">
      <w:pPr>
        <w:ind w:firstLine="708"/>
        <w:jc w:val="both"/>
      </w:pPr>
      <w:r w:rsidRPr="00B278A3">
        <w:t xml:space="preserve">Nakon završetka elektroničke javne dražbe Financijska agencija je, </w:t>
      </w:r>
      <w:r w:rsidR="00247209" w:rsidRPr="00B278A3">
        <w:t>9</w:t>
      </w:r>
      <w:r w:rsidR="00076D3C" w:rsidRPr="00B278A3">
        <w:t xml:space="preserve">. </w:t>
      </w:r>
      <w:r w:rsidR="00247209" w:rsidRPr="00B278A3">
        <w:t xml:space="preserve">listopada </w:t>
      </w:r>
      <w:r w:rsidRPr="00B278A3">
        <w:t>201</w:t>
      </w:r>
      <w:r w:rsidR="00247209" w:rsidRPr="00B278A3">
        <w:t>8</w:t>
      </w:r>
      <w:r w:rsidRPr="00B278A3">
        <w:t>., dostavila sudu izvještaj o provedenoj elektroničkoj javnoj dražbi.</w:t>
      </w:r>
    </w:p>
    <w:p w:rsidRDefault="00775E47" w:rsidP="00775E47" w:rsidR="00775E47" w:rsidRPr="00B278A3">
      <w:pPr>
        <w:ind w:firstLine="708"/>
        <w:jc w:val="both"/>
      </w:pPr>
    </w:p>
    <w:p w:rsidRDefault="00775E47" w:rsidP="00775E47" w:rsidR="00A11B1C" w:rsidRPr="00B278A3">
      <w:pPr>
        <w:jc w:val="both"/>
      </w:pPr>
      <w:r w:rsidRPr="00B278A3">
        <w:tab/>
        <w:t xml:space="preserve">Na temelju tog izvještaja utvrđeno je da </w:t>
      </w:r>
      <w:r w:rsidR="00076D3C" w:rsidRPr="00B278A3">
        <w:t xml:space="preserve">su predmetne nekretnine prodane na </w:t>
      </w:r>
      <w:r w:rsidR="00247209" w:rsidRPr="00B278A3">
        <w:t>trećoj</w:t>
      </w:r>
      <w:r w:rsidR="00076D3C" w:rsidRPr="00B278A3">
        <w:t xml:space="preserve"> elektroničkoj javnoj dražbi, identifikatora predmeta prodaje </w:t>
      </w:r>
      <w:r w:rsidR="00B278A3">
        <w:t>4406</w:t>
      </w:r>
      <w:r w:rsidR="00076D3C" w:rsidRPr="00B278A3">
        <w:t xml:space="preserve">. </w:t>
      </w:r>
    </w:p>
    <w:p w:rsidRDefault="00A11B1C" w:rsidP="00775E47" w:rsidR="00B278A3" w:rsidRPr="003D49B6">
      <w:pPr>
        <w:jc w:val="both"/>
      </w:pPr>
      <w:r w:rsidRPr="003D49B6">
        <w:tab/>
        <w:t xml:space="preserve">Jamčevinu u iznosu od </w:t>
      </w:r>
      <w:r w:rsidR="003D49B6" w:rsidRPr="003D49B6">
        <w:t xml:space="preserve">48.357,48 </w:t>
      </w:r>
      <w:r w:rsidRPr="003D49B6">
        <w:t>kn uplati</w:t>
      </w:r>
      <w:r w:rsidR="00B278A3" w:rsidRPr="003D49B6">
        <w:t>li su:</w:t>
      </w:r>
    </w:p>
    <w:p w:rsidRDefault="00B278A3" w:rsidP="00775E47" w:rsidR="00B278A3" w:rsidRPr="008D6133">
      <w:pPr>
        <w:jc w:val="both"/>
      </w:pPr>
      <w:r>
        <w:rPr>
          <w:color w:val="FF0000"/>
        </w:rPr>
        <w:tab/>
      </w:r>
      <w:r w:rsidRPr="008D6133">
        <w:t xml:space="preserve">- </w:t>
      </w:r>
      <w:r w:rsidR="008D6133" w:rsidRPr="008D6133">
        <w:t>Zoran Papić iz Baderne, Baderna 58, OIB: 42568980943,</w:t>
      </w:r>
    </w:p>
    <w:p w:rsidRDefault="00B278A3" w:rsidP="00775E47" w:rsidR="00B278A3" w:rsidRPr="008D6133">
      <w:pPr>
        <w:jc w:val="both"/>
      </w:pPr>
      <w:r w:rsidRPr="008D6133">
        <w:tab/>
        <w:t>-</w:t>
      </w:r>
      <w:r w:rsidR="008D6133" w:rsidRPr="008D6133">
        <w:t xml:space="preserve"> Anto Babić iz Sesveta, Bjelovarska 52B, OIB: 61017945449,</w:t>
      </w:r>
    </w:p>
    <w:p w:rsidRDefault="00B278A3" w:rsidP="00775E47" w:rsidR="00B278A3" w:rsidRPr="008D6133">
      <w:pPr>
        <w:jc w:val="both"/>
      </w:pPr>
      <w:r w:rsidRPr="008D6133">
        <w:tab/>
        <w:t>-</w:t>
      </w:r>
      <w:r w:rsidR="00D200AA" w:rsidRPr="008D6133">
        <w:t xml:space="preserve"> Vjekoslav Vahtarić iz Opatije, Ulica Augusta Šenoe 1, OIB: 18851267335.</w:t>
      </w:r>
    </w:p>
    <w:p w:rsidRDefault="00B278A3" w:rsidP="00775E47" w:rsidR="00B278A3" w:rsidRPr="008D6133">
      <w:pPr>
        <w:jc w:val="both"/>
      </w:pPr>
    </w:p>
    <w:p w:rsidRDefault="00076D3C" w:rsidP="00775E47" w:rsidR="00076D3C" w:rsidRPr="00255F66">
      <w:pPr>
        <w:jc w:val="both"/>
      </w:pPr>
      <w:r w:rsidRPr="00255F66">
        <w:tab/>
      </w:r>
      <w:r w:rsidR="003D22BB" w:rsidRPr="00255F66">
        <w:t>Ponuda</w:t>
      </w:r>
      <w:r w:rsidRPr="00255F66">
        <w:t xml:space="preserve"> </w:t>
      </w:r>
      <w:r w:rsidR="00B278A3" w:rsidRPr="00255F66">
        <w:t>Vjekoslava Vahtarića</w:t>
      </w:r>
      <w:r w:rsidRPr="00255F66">
        <w:t xml:space="preserve">, </w:t>
      </w:r>
      <w:r w:rsidR="0004681F" w:rsidRPr="00255F66">
        <w:t>od 2</w:t>
      </w:r>
      <w:r w:rsidR="003D22BB" w:rsidRPr="00255F66">
        <w:t>.</w:t>
      </w:r>
      <w:r w:rsidR="0004681F" w:rsidRPr="00255F66">
        <w:t xml:space="preserve"> listopada </w:t>
      </w:r>
      <w:r w:rsidR="003D22BB" w:rsidRPr="00255F66">
        <w:t>201</w:t>
      </w:r>
      <w:r w:rsidR="0004681F" w:rsidRPr="00255F66">
        <w:t>8</w:t>
      </w:r>
      <w:r w:rsidR="003D22BB" w:rsidRPr="00255F66">
        <w:t xml:space="preserve">. u </w:t>
      </w:r>
      <w:r w:rsidR="0004681F" w:rsidRPr="00255F66">
        <w:t>23</w:t>
      </w:r>
      <w:r w:rsidR="003D22BB" w:rsidRPr="00255F66">
        <w:t>:</w:t>
      </w:r>
      <w:r w:rsidR="00255F66" w:rsidRPr="00255F66">
        <w:t>58</w:t>
      </w:r>
      <w:r w:rsidR="003D22BB" w:rsidRPr="00255F66">
        <w:t>:</w:t>
      </w:r>
      <w:r w:rsidR="00255F66" w:rsidRPr="00255F66">
        <w:t>41</w:t>
      </w:r>
      <w:r w:rsidR="003D22BB" w:rsidRPr="00255F66">
        <w:t xml:space="preserve"> sata </w:t>
      </w:r>
      <w:r w:rsidRPr="00255F66">
        <w:t xml:space="preserve">u iznosu od </w:t>
      </w:r>
      <w:r w:rsidR="00255F66" w:rsidRPr="00255F66">
        <w:t>123</w:t>
      </w:r>
      <w:r w:rsidR="0004681F" w:rsidRPr="00255F66">
        <w:t>.</w:t>
      </w:r>
      <w:r w:rsidR="00255F66" w:rsidRPr="00255F66">
        <w:t>893</w:t>
      </w:r>
      <w:r w:rsidR="0004681F" w:rsidRPr="00255F66">
        <w:t>,</w:t>
      </w:r>
      <w:r w:rsidR="00255F66" w:rsidRPr="00255F66">
        <w:t>69</w:t>
      </w:r>
      <w:r w:rsidRPr="00255F66">
        <w:t xml:space="preserve"> kn</w:t>
      </w:r>
      <w:r w:rsidR="003D22BB" w:rsidRPr="00255F66">
        <w:t>,</w:t>
      </w:r>
      <w:r w:rsidRPr="00255F66">
        <w:t xml:space="preserve"> utvrđen</w:t>
      </w:r>
      <w:r w:rsidR="00C63093" w:rsidRPr="00255F66">
        <w:t xml:space="preserve">a je </w:t>
      </w:r>
      <w:r w:rsidRPr="00255F66">
        <w:t>valjan</w:t>
      </w:r>
      <w:r w:rsidR="00C63093" w:rsidRPr="00255F66">
        <w:t>o</w:t>
      </w:r>
      <w:r w:rsidRPr="00255F66">
        <w:t>m.</w:t>
      </w:r>
    </w:p>
    <w:p w:rsidRDefault="003D22BB" w:rsidP="00775E47" w:rsidR="003D22BB" w:rsidRPr="007A281D">
      <w:pPr>
        <w:jc w:val="both"/>
        <w:rPr>
          <w:color w:val="FF0000"/>
        </w:rPr>
      </w:pPr>
    </w:p>
    <w:p w:rsidRDefault="00076D3C" w:rsidP="00775E47" w:rsidR="00775E47" w:rsidRPr="00255F66">
      <w:pPr>
        <w:jc w:val="both"/>
      </w:pPr>
      <w:r w:rsidRPr="00255F66">
        <w:tab/>
      </w:r>
      <w:r w:rsidR="00A11B1C" w:rsidRPr="00255F66">
        <w:t xml:space="preserve">Stoga proizlazi da je ponuditelj </w:t>
      </w:r>
      <w:r w:rsidR="00255F66" w:rsidRPr="00255F66">
        <w:t>Vjekoslav Vahtarić iz Opatije, Ulica Augusta Šenoe 1, OIB: 18851267335</w:t>
      </w:r>
      <w:r w:rsidR="00A11B1C" w:rsidRPr="00255F66">
        <w:t>, dao</w:t>
      </w:r>
      <w:r w:rsidR="00775E47" w:rsidRPr="00255F66">
        <w:t xml:space="preserve"> najviši iznos valjane ponude i to </w:t>
      </w:r>
      <w:r w:rsidR="00255F66" w:rsidRPr="00255F66">
        <w:t xml:space="preserve">123.893,69 </w:t>
      </w:r>
      <w:r w:rsidR="00775E47" w:rsidRPr="00255F66">
        <w:t xml:space="preserve">kuna te da su ispunjene pretpostavke da </w:t>
      </w:r>
      <w:r w:rsidR="00A11B1C" w:rsidRPr="00255F66">
        <w:t>mu</w:t>
      </w:r>
      <w:r w:rsidR="00775E47" w:rsidRPr="00255F66">
        <w:t xml:space="preserve"> se dosudi nekretnina (čl. 103. st. 3. Ovršnog zakona, dalje: OZ, vezano uz čl. 247. st. 1. SZ-a).</w:t>
      </w:r>
    </w:p>
    <w:p w:rsidRDefault="00775E47" w:rsidP="00775E47" w:rsidR="00775E47" w:rsidRPr="007A281D">
      <w:pPr>
        <w:ind w:firstLine="708"/>
        <w:jc w:val="both"/>
        <w:rPr>
          <w:color w:val="FF0000"/>
        </w:rPr>
      </w:pPr>
    </w:p>
    <w:p w:rsidRDefault="00775E47" w:rsidP="00775E47" w:rsidR="00775E47" w:rsidRPr="003D49B6">
      <w:pPr>
        <w:jc w:val="both"/>
        <w:rPr>
          <w:bCs w:val="false"/>
        </w:rPr>
      </w:pPr>
      <w:r w:rsidRPr="003D49B6">
        <w:tab/>
        <w:t xml:space="preserve">Iz izvještaja Financijske agencije o provedenoj elektroničkoj javnoj dražbi proizlazi da je ponuditelj </w:t>
      </w:r>
      <w:r w:rsidR="009A1FCC" w:rsidRPr="003D49B6">
        <w:t>Vjekoslav Vahtarić</w:t>
      </w:r>
      <w:r w:rsidRPr="003D49B6">
        <w:t xml:space="preserve"> uplati</w:t>
      </w:r>
      <w:r w:rsidR="00A11B1C" w:rsidRPr="003D49B6">
        <w:t>o</w:t>
      </w:r>
      <w:r w:rsidRPr="003D49B6">
        <w:t xml:space="preserve"> jamčevinu za sudjelovanje na </w:t>
      </w:r>
      <w:r w:rsidR="00A11B1C" w:rsidRPr="003D49B6">
        <w:t xml:space="preserve">drugoj </w:t>
      </w:r>
      <w:r w:rsidRPr="003D49B6">
        <w:t xml:space="preserve">javnoj dražbi u iznosu od </w:t>
      </w:r>
      <w:r w:rsidR="009A1FCC" w:rsidRPr="003D49B6">
        <w:rPr>
          <w:bCs w:val="false"/>
        </w:rPr>
        <w:t>48.357,48</w:t>
      </w:r>
      <w:r w:rsidRPr="003D49B6">
        <w:rPr>
          <w:bCs w:val="false"/>
        </w:rPr>
        <w:t xml:space="preserve"> </w:t>
      </w:r>
      <w:r w:rsidRPr="003D49B6">
        <w:t>kuna, pa je duž</w:t>
      </w:r>
      <w:r w:rsidR="00A11B1C" w:rsidRPr="003D49B6">
        <w:t>an</w:t>
      </w:r>
      <w:r w:rsidRPr="003D49B6">
        <w:t xml:space="preserve"> uplatiti još razliku kupovnine u iznosu od </w:t>
      </w:r>
      <w:r w:rsidR="009A1FCC" w:rsidRPr="003D49B6">
        <w:t>75</w:t>
      </w:r>
      <w:r w:rsidR="003D49B6" w:rsidRPr="003D49B6">
        <w:t>.</w:t>
      </w:r>
      <w:r w:rsidR="009A1FCC" w:rsidRPr="003D49B6">
        <w:t>536,21</w:t>
      </w:r>
      <w:r w:rsidR="003D49B6" w:rsidRPr="003D49B6">
        <w:t xml:space="preserve"> </w:t>
      </w:r>
      <w:r w:rsidRPr="003D49B6">
        <w:t>kuna.</w:t>
      </w:r>
    </w:p>
    <w:p w:rsidRDefault="00775E47" w:rsidP="00775E47" w:rsidR="00775E47" w:rsidRPr="007A281D">
      <w:pPr>
        <w:ind w:firstLine="708"/>
        <w:jc w:val="both"/>
        <w:rPr>
          <w:color w:val="FF0000"/>
        </w:rPr>
      </w:pPr>
    </w:p>
    <w:p w:rsidRDefault="00775E47" w:rsidP="00775E47" w:rsidR="00775E47" w:rsidRPr="002D6481">
      <w:pPr>
        <w:ind w:firstLine="708"/>
        <w:jc w:val="both"/>
      </w:pPr>
      <w:r w:rsidRPr="002D6481">
        <w:t xml:space="preserve"> Slijedom svega navedenog, a temeljem čl. 103. st. 3., 4. i 5., čl. 106. i čl. 108. OZ-a sve vezano uz čl. 247. SZ-a, odlučeno je kao u točkama I. – IV. izreke ovog rješenja.</w:t>
      </w:r>
    </w:p>
    <w:p w:rsidRDefault="00775E47" w:rsidP="00775E47" w:rsidR="00775E47" w:rsidRPr="002D6481">
      <w:pPr>
        <w:ind w:firstLine="708"/>
        <w:jc w:val="both"/>
      </w:pPr>
    </w:p>
    <w:p w:rsidRDefault="00775E47" w:rsidP="00775E47" w:rsidR="00775E47" w:rsidRPr="002D6481">
      <w:pPr>
        <w:ind w:firstLine="708"/>
        <w:jc w:val="both"/>
      </w:pPr>
      <w:r w:rsidRPr="002D6481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2D6481">
          <w:t>89. st</w:t>
        </w:r>
      </w:smartTag>
      <w:r w:rsidRPr="002D6481">
        <w:t xml:space="preserve">. 1. </w:t>
      </w:r>
      <w:smartTag w:element="zakoni" w:uri="http://www.java.hr/xml/smarttags/zakoni">
        <w:r w:rsidRPr="002D6481">
          <w:t>Zakona o zemljišnim knjigama</w:t>
        </w:r>
      </w:smartTag>
      <w:r w:rsidRPr="002D6481">
        <w:t xml:space="preserve"> odlučeno je kao u točki V. izreke ovog rješenja. </w:t>
      </w:r>
    </w:p>
    <w:p w:rsidRDefault="00775E47" w:rsidP="00775E47" w:rsidR="00775E47" w:rsidRPr="007A281D">
      <w:pPr>
        <w:jc w:val="both"/>
        <w:rPr>
          <w:color w:val="FF0000"/>
        </w:rPr>
      </w:pPr>
    </w:p>
    <w:p w:rsidRDefault="00775E47" w:rsidP="00775E47" w:rsidR="00775E47" w:rsidRPr="002D6481">
      <w:pPr>
        <w:jc w:val="both"/>
      </w:pPr>
      <w:r w:rsidRPr="002D6481">
        <w:tab/>
        <w:t>Na temelju čl. 108. st. 3. OZ-a donesena je odluka kao u točki VI. izreke.</w:t>
      </w:r>
    </w:p>
    <w:p w:rsidRDefault="00775E47" w:rsidP="00775E47" w:rsidR="00775E47" w:rsidRPr="002D6481">
      <w:pPr>
        <w:jc w:val="both"/>
      </w:pPr>
    </w:p>
    <w:p w:rsidRDefault="00775E47" w:rsidP="00775E47" w:rsidR="00775E47" w:rsidRPr="002D6481">
      <w:pPr>
        <w:ind w:firstLine="708"/>
        <w:jc w:val="both"/>
      </w:pPr>
      <w:r w:rsidRPr="002D6481">
        <w:t xml:space="preserve">Na temelju čl. 254. SZ-a odlučeno je kao u točki VII. izreke ovog rješenja. </w:t>
      </w:r>
    </w:p>
    <w:p w:rsidRDefault="00775E47" w:rsidP="00775E47" w:rsidR="00775E47" w:rsidRPr="002D6481">
      <w:pPr>
        <w:jc w:val="both"/>
      </w:pPr>
    </w:p>
    <w:p w:rsidRDefault="00775E47" w:rsidP="00775E47" w:rsidR="00775E47" w:rsidRPr="002D6481">
      <w:pPr>
        <w:jc w:val="both"/>
      </w:pPr>
    </w:p>
    <w:p w:rsidRDefault="00775E47" w:rsidP="00775E47" w:rsidR="00775E47" w:rsidRPr="002D6481">
      <w:pPr>
        <w:jc w:val="center"/>
      </w:pPr>
      <w:r w:rsidRPr="002D6481">
        <w:t>U Pazinu 1</w:t>
      </w:r>
      <w:r w:rsidR="00EC7E90" w:rsidRPr="002D6481">
        <w:t>0</w:t>
      </w:r>
      <w:r w:rsidR="00CF759D" w:rsidRPr="002D6481">
        <w:t xml:space="preserve">. </w:t>
      </w:r>
      <w:r w:rsidR="00EC7E90" w:rsidRPr="002D6481">
        <w:t xml:space="preserve">listopada </w:t>
      </w:r>
      <w:r w:rsidRPr="002D6481">
        <w:t>201</w:t>
      </w:r>
      <w:r w:rsidR="00EC7E90" w:rsidRPr="002D6481">
        <w:t>8</w:t>
      </w:r>
      <w:r w:rsidRPr="002D6481">
        <w:t>.</w:t>
      </w:r>
    </w:p>
    <w:p w:rsidRDefault="00E5504F" w:rsidP="00775E47" w:rsidR="00E5504F" w:rsidRPr="002D6481"/>
    <w:p w:rsidRDefault="00775E47" w:rsidP="00775E47" w:rsidR="00775E47" w:rsidRPr="002D6481">
      <w:r w:rsidRPr="002D6481">
        <w:t xml:space="preserve">                                                                                                      </w:t>
      </w:r>
      <w:r w:rsidRPr="002D6481">
        <w:tab/>
        <w:t xml:space="preserve">    </w:t>
      </w:r>
      <w:r w:rsidR="00EC7E90" w:rsidRPr="002D6481">
        <w:t xml:space="preserve">   </w:t>
      </w:r>
      <w:r w:rsidRPr="002D6481">
        <w:t>Stečajn</w:t>
      </w:r>
      <w:r w:rsidR="00EC7E90" w:rsidRPr="002D6481">
        <w:t>i</w:t>
      </w:r>
      <w:r w:rsidRPr="002D6481">
        <w:t xml:space="preserve"> su</w:t>
      </w:r>
      <w:r w:rsidR="00EC7E90" w:rsidRPr="002D6481">
        <w:t>dac</w:t>
      </w:r>
    </w:p>
    <w:p w:rsidRDefault="00775E47" w:rsidP="00775E47" w:rsidR="00775E47" w:rsidRPr="002D6481">
      <w:pPr>
        <w:ind w:firstLine="708"/>
      </w:pPr>
      <w:r w:rsidRPr="002D6481">
        <w:t xml:space="preserve">                   </w:t>
      </w:r>
      <w:r w:rsidRPr="002D6481">
        <w:tab/>
      </w:r>
      <w:r w:rsidRPr="002D6481">
        <w:tab/>
      </w:r>
      <w:r w:rsidRPr="002D6481">
        <w:tab/>
      </w:r>
      <w:r w:rsidRPr="002D6481">
        <w:tab/>
      </w:r>
      <w:r w:rsidRPr="002D6481">
        <w:tab/>
      </w:r>
      <w:r w:rsidRPr="002D6481">
        <w:tab/>
        <w:t xml:space="preserve">       </w:t>
      </w:r>
      <w:r w:rsidR="00EC7E90" w:rsidRPr="002D6481">
        <w:t xml:space="preserve">          Damir Rabar</w:t>
      </w:r>
      <w:r w:rsidR="005039D0">
        <w:t>, v.r.</w:t>
      </w:r>
    </w:p>
    <w:p w:rsidRDefault="00775E47" w:rsidP="00775E47" w:rsidR="00775E47"/>
    <w:p w:rsidRDefault="008D6133" w:rsidP="00775E47" w:rsidR="008D6133" w:rsidRPr="002D6481"/>
    <w:p w:rsidRDefault="00775E47" w:rsidP="00775E47" w:rsidR="00775E47" w:rsidRPr="002D6481"/>
    <w:p w:rsidRDefault="00775E47" w:rsidP="00775E47" w:rsidR="00775E47" w:rsidRPr="002D6481">
      <w:r w:rsidRPr="002D6481">
        <w:t>UPUTA O PRAVNOM LIJEKU:</w:t>
      </w:r>
    </w:p>
    <w:p w:rsidRDefault="00775E47" w:rsidP="00775E47" w:rsidR="00775E47" w:rsidRPr="002D6481">
      <w:pPr>
        <w:jc w:val="both"/>
      </w:pPr>
      <w:r w:rsidRPr="002D6481">
        <w:t>Protiv ovog rješenja žalba može se podnijeti u roku od 8 dana od dana dostave, a dostava se smatra obavljenom istekom trećeg dana od dana objave pismena na mrežnoj stranici e-Oglasna ploča sudova (čl. 103. st. 5. OZ-a u svezi s čl. 247. st. 1. SZ-a). Protiv rješenja o dosudi nekretnina koje su prodane na dražbi, pravo na žalbu imaju i osobe koje su sudjelovale na dražbi kao ponuditelji (čl. 105. st. 2. OZ-a). Žalba se podnosi putem ovog suda u tri istovjetna primjerka, a o žalbi odlučuje Visoki trgovački sud Republike Hrvatske.</w:t>
      </w:r>
    </w:p>
    <w:p w:rsidRDefault="00775E47" w:rsidP="00775E47" w:rsidR="00775E47" w:rsidRPr="007A281D">
      <w:pPr>
        <w:rPr>
          <w:color w:val="FF0000"/>
        </w:rPr>
      </w:pPr>
    </w:p>
    <w:p w:rsidRDefault="00775E47" w:rsidP="00775E47" w:rsidR="00775E47" w:rsidRPr="002D6481">
      <w:r w:rsidRPr="002D6481">
        <w:t>DNA:</w:t>
      </w:r>
    </w:p>
    <w:p w:rsidRDefault="00775E47" w:rsidP="00775E47" w:rsidR="00775E47" w:rsidRPr="002D6481">
      <w:r w:rsidRPr="002D6481">
        <w:t xml:space="preserve">- e-oglasna ploča suda </w:t>
      </w:r>
      <w:r w:rsidR="00AF7774" w:rsidRPr="002D6481">
        <w:t>3</w:t>
      </w:r>
      <w:r w:rsidRPr="002D6481">
        <w:t xml:space="preserve"> dana</w:t>
      </w:r>
    </w:p>
    <w:p w:rsidRDefault="008D6133" w:rsidP="00775E47" w:rsidR="00775E47" w:rsidRPr="002D6481">
      <w:r>
        <w:t>- Financijska agencija</w:t>
      </w:r>
      <w:r w:rsidR="00775E47" w:rsidRPr="002D6481">
        <w:t xml:space="preserve">, Rijeka, F. Kurelca 8, radi objave na mrežnim stranicama (čl. 103. st. 4. </w:t>
      </w:r>
    </w:p>
    <w:p w:rsidRDefault="00775E47" w:rsidP="00775E47" w:rsidR="00775E47">
      <w:r w:rsidRPr="002D6481">
        <w:t xml:space="preserve">  OZ-a)</w:t>
      </w:r>
    </w:p>
    <w:p w:rsidRDefault="008D6133" w:rsidP="00775E47" w:rsidR="008D6133">
      <w:r>
        <w:t>- Vjekoslav Vahtarić,</w:t>
      </w:r>
      <w:r w:rsidRPr="00721253">
        <w:t xml:space="preserve"> Opatij</w:t>
      </w:r>
      <w:r>
        <w:t>a</w:t>
      </w:r>
      <w:r w:rsidRPr="00721253">
        <w:t>, Ulica Augusta Šenoe 1</w:t>
      </w:r>
    </w:p>
    <w:p w:rsidRDefault="008D6133" w:rsidP="00775E47" w:rsidR="008D6133" w:rsidRPr="008D6133">
      <w:r>
        <w:t xml:space="preserve">- stečajni upravitelj </w:t>
      </w:r>
      <w:r w:rsidRPr="00592D47">
        <w:t>Dražen Vidman</w:t>
      </w:r>
      <w:r>
        <w:t>,</w:t>
      </w:r>
      <w:r w:rsidRPr="00592D47">
        <w:t xml:space="preserve"> Ivanec, V. Nazora 77</w:t>
      </w:r>
    </w:p>
    <w:p w:rsidRDefault="00775E47" w:rsidP="00775E47" w:rsidR="00AF7774" w:rsidRPr="00D200AA">
      <w:r w:rsidRPr="00D200AA">
        <w:t xml:space="preserve">- Općinski sud u Puli-Pola, </w:t>
      </w:r>
      <w:r w:rsidR="00AF7774" w:rsidRPr="00D200AA">
        <w:t>Zemljišnoknjižni odjel</w:t>
      </w:r>
      <w:r w:rsidR="00D200AA" w:rsidRPr="00D200AA">
        <w:t xml:space="preserve"> Buje - Buie</w:t>
      </w:r>
      <w:r w:rsidR="00AF7774" w:rsidRPr="00D200AA">
        <w:t xml:space="preserve">, </w:t>
      </w:r>
      <w:r w:rsidRPr="00D200AA">
        <w:t xml:space="preserve">radi provedbe točke </w:t>
      </w:r>
    </w:p>
    <w:p w:rsidRDefault="00AF7774" w:rsidP="00775E47" w:rsidR="00775E47" w:rsidRPr="00D200AA">
      <w:r w:rsidRPr="00D200AA">
        <w:t xml:space="preserve">  </w:t>
      </w:r>
      <w:r w:rsidR="00775E47" w:rsidRPr="00D200AA">
        <w:t xml:space="preserve">V. izreke ovog rješenja </w:t>
      </w:r>
    </w:p>
    <w:p w:rsidRDefault="008D6133" w:rsidP="00775E47" w:rsidR="00775E47" w:rsidRPr="00D200AA">
      <w:pPr>
        <w:rPr>
          <w:b/>
        </w:rPr>
      </w:pPr>
      <w:r>
        <w:t xml:space="preserve">- </w:t>
      </w:r>
      <w:r w:rsidRPr="00442215">
        <w:t xml:space="preserve">Porezna uprava, </w:t>
      </w:r>
      <w:r>
        <w:t xml:space="preserve">Područni ured </w:t>
      </w:r>
      <w:r w:rsidRPr="00442215">
        <w:t>Pazin, Pazin, M. B. Rašana 2/4</w:t>
      </w:r>
      <w:r>
        <w:t>, p.p. 60</w:t>
      </w:r>
    </w:p>
    <w:p w:rsidRDefault="00AF7774" w:rsidP="00775E47" w:rsidR="00AF7774" w:rsidRPr="00D200AA"/>
    <w:p w:rsidRDefault="00775E47" w:rsidP="00775E47" w:rsidR="00775E47" w:rsidRPr="00D200AA">
      <w:pPr>
        <w:jc w:val="both"/>
      </w:pPr>
      <w:r w:rsidRPr="00D200AA">
        <w:t xml:space="preserve">Po pravomoćnosti: </w:t>
      </w:r>
    </w:p>
    <w:p w:rsidRDefault="00775E47" w:rsidP="00AF7774" w:rsidR="00775E47" w:rsidRPr="00D200AA">
      <w:r w:rsidRPr="00D200AA">
        <w:t xml:space="preserve">- </w:t>
      </w:r>
      <w:r w:rsidR="00AF7774" w:rsidRPr="00D200AA">
        <w:t xml:space="preserve">Općinski sud u Puli-Pola, </w:t>
      </w:r>
      <w:r w:rsidR="00D200AA" w:rsidRPr="00D200AA">
        <w:t xml:space="preserve">Zemljišnoknjižni odjel  Buje - Buie, </w:t>
      </w:r>
      <w:r w:rsidRPr="00D200AA">
        <w:t xml:space="preserve">sa potvrdom </w:t>
      </w:r>
      <w:r w:rsidR="00AF7774" w:rsidRPr="00D200AA">
        <w:t xml:space="preserve"> </w:t>
      </w:r>
      <w:r w:rsidRPr="00D200AA">
        <w:t>pravomoćnosti i uz potvrdu o plaćenoj kupovnini, radi provedbe točke III. izreke ovog rješenja</w:t>
      </w:r>
    </w:p>
    <w:p w:rsidRDefault="00775E47" w:rsidP="00775E47" w:rsidR="00775E47" w:rsidRPr="00D200AA">
      <w:pPr>
        <w:jc w:val="both"/>
      </w:pPr>
      <w:r w:rsidRPr="00D200AA">
        <w:t xml:space="preserve">- Financijska agencija, Rijeka, F. Kurelca 8, sa potvrdom pravomoćnosti, radi objave na </w:t>
      </w:r>
    </w:p>
    <w:p w:rsidRDefault="00775E47" w:rsidP="00775E47" w:rsidR="00775E47" w:rsidRPr="00D200AA">
      <w:pPr>
        <w:jc w:val="both"/>
      </w:pPr>
      <w:r w:rsidRPr="00D200AA">
        <w:t xml:space="preserve">  mrežnim stranicama (čl. 26. Pravilnika o načinu i postupku provedbe prodaje nekretnina i </w:t>
      </w:r>
    </w:p>
    <w:p w:rsidRDefault="00775E47" w:rsidP="00743FEC" w:rsidR="00500701" w:rsidRPr="007A281D">
      <w:pPr>
        <w:jc w:val="both"/>
        <w:rPr>
          <w:color w:val="FF0000"/>
        </w:rPr>
      </w:pPr>
      <w:r w:rsidRPr="002D6481">
        <w:t xml:space="preserve">  pokretnina u ovršnom postupku) </w:t>
      </w:r>
    </w:p>
    <w:sectPr w:rsidSect="00972714" w:rsidR="00500701" w:rsidRPr="007A281D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485" w:rsidP="00775E47" w:rsidR="00266485">
      <w:r>
        <w:separator/>
      </w:r>
    </w:p>
  </w:endnote>
  <w:endnote w:id="0" w:type="continuationSeparator">
    <w:p w:rsidRDefault="00266485" w:rsidP="00775E47" w:rsidR="00266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485" w:rsidP="00775E47" w:rsidR="00266485">
      <w:r>
        <w:separator/>
      </w:r>
    </w:p>
  </w:footnote>
  <w:footnote w:id="0" w:type="continuationSeparator">
    <w:p w:rsidRDefault="00266485" w:rsidP="00775E47" w:rsidR="00266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74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491C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74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491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F7774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</w:t>
    </w:r>
    <w:r w:rsidR="00775E47">
      <w:rPr>
        <w:b/>
      </w:rPr>
      <w:t xml:space="preserve">              </w:t>
    </w:r>
    <w:r w:rsidR="008D6133" w:rsidRPr="007A281D">
      <w:t>1 St-343/</w:t>
    </w:r>
    <w:r w:rsidR="008D6133">
      <w:t>20</w:t>
    </w:r>
    <w:r w:rsidR="008D6133" w:rsidRPr="007A281D">
      <w:t>16-</w:t>
    </w:r>
    <w:r w:rsidR="008D6133">
      <w:t>46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74" w:rsidR="00446407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5E47"/>
    <w:rsid w:val="000362CA"/>
    <w:rsid w:val="0004681F"/>
    <w:rsid w:val="00076D3C"/>
    <w:rsid w:val="000B15FE"/>
    <w:rsid w:val="0013130E"/>
    <w:rsid w:val="001A0E58"/>
    <w:rsid w:val="001F4BB2"/>
    <w:rsid w:val="002341A9"/>
    <w:rsid w:val="00246B7F"/>
    <w:rsid w:val="00247209"/>
    <w:rsid w:val="00255F66"/>
    <w:rsid w:val="00261E27"/>
    <w:rsid w:val="00262461"/>
    <w:rsid w:val="00266485"/>
    <w:rsid w:val="00290C0F"/>
    <w:rsid w:val="002D6481"/>
    <w:rsid w:val="002E5E34"/>
    <w:rsid w:val="00347964"/>
    <w:rsid w:val="00350D1D"/>
    <w:rsid w:val="003A3A79"/>
    <w:rsid w:val="003A7AD6"/>
    <w:rsid w:val="003D22BB"/>
    <w:rsid w:val="003D49B6"/>
    <w:rsid w:val="005039D0"/>
    <w:rsid w:val="005314EC"/>
    <w:rsid w:val="00554328"/>
    <w:rsid w:val="00592D47"/>
    <w:rsid w:val="005A3B12"/>
    <w:rsid w:val="005B5322"/>
    <w:rsid w:val="00662A03"/>
    <w:rsid w:val="006A5EBA"/>
    <w:rsid w:val="006B074F"/>
    <w:rsid w:val="006E38D2"/>
    <w:rsid w:val="006F4EF4"/>
    <w:rsid w:val="00721253"/>
    <w:rsid w:val="00743FEC"/>
    <w:rsid w:val="0076529E"/>
    <w:rsid w:val="00775E47"/>
    <w:rsid w:val="00776BF9"/>
    <w:rsid w:val="007915CF"/>
    <w:rsid w:val="007A281D"/>
    <w:rsid w:val="0085653A"/>
    <w:rsid w:val="00863CF4"/>
    <w:rsid w:val="008734FB"/>
    <w:rsid w:val="008920DA"/>
    <w:rsid w:val="008D6133"/>
    <w:rsid w:val="00962AEE"/>
    <w:rsid w:val="00985388"/>
    <w:rsid w:val="009A1FCC"/>
    <w:rsid w:val="009A6EB1"/>
    <w:rsid w:val="009B5726"/>
    <w:rsid w:val="009D564A"/>
    <w:rsid w:val="009F648D"/>
    <w:rsid w:val="00A02B7E"/>
    <w:rsid w:val="00A107D9"/>
    <w:rsid w:val="00A11B1C"/>
    <w:rsid w:val="00A6604C"/>
    <w:rsid w:val="00AB22F7"/>
    <w:rsid w:val="00AD4824"/>
    <w:rsid w:val="00AF7774"/>
    <w:rsid w:val="00B0778E"/>
    <w:rsid w:val="00B278A3"/>
    <w:rsid w:val="00BB76D4"/>
    <w:rsid w:val="00BD690D"/>
    <w:rsid w:val="00C46A21"/>
    <w:rsid w:val="00C5615F"/>
    <w:rsid w:val="00C56967"/>
    <w:rsid w:val="00C63093"/>
    <w:rsid w:val="00CE1183"/>
    <w:rsid w:val="00CF759D"/>
    <w:rsid w:val="00D0491C"/>
    <w:rsid w:val="00D14B8E"/>
    <w:rsid w:val="00D200AA"/>
    <w:rsid w:val="00D24089"/>
    <w:rsid w:val="00DB168C"/>
    <w:rsid w:val="00E5369C"/>
    <w:rsid w:val="00E5504F"/>
    <w:rsid w:val="00EC4CB2"/>
    <w:rsid w:val="00EC7E90"/>
    <w:rsid w:val="00EE2604"/>
    <w:rsid w:val="00EF322D"/>
    <w:rsid w:val="00EF4CF6"/>
    <w:rsid w:val="00F2139F"/>
    <w:rsid w:val="00F328FE"/>
    <w:rsid w:val="00F44984"/>
    <w:rsid w:val="00F926E8"/>
    <w:rsid w:val="00FD255B"/>
    <w:rsid w:val="00FE08C8"/>
    <w:rsid w:val="00FF0D10"/>
    <w:rsid w:val="00FF6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759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E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75E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775E47"/>
  </w:style>
  <w:style w:styleId="Tekstbalonia" w:type="paragraph">
    <w:name w:val="Balloon Text"/>
    <w:basedOn w:val="Normal"/>
    <w:link w:val="TekstbaloniaChar"/>
    <w:uiPriority w:val="99"/>
    <w:semiHidden/>
    <w:unhideWhenUsed/>
    <w:rsid w:val="00775E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5E4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E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5E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9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9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9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9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9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759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E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75E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775E47"/>
  </w:style>
  <w:style w:styleId="Tekstbalonia" w:type="paragraph">
    <w:name w:val="Balloon Text"/>
    <w:basedOn w:val="Normal"/>
    <w:link w:val="TekstbaloniaChar"/>
    <w:uiPriority w:val="99"/>
    <w:semiHidden/>
    <w:unhideWhenUsed/>
    <w:rsid w:val="00775E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5E4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E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5E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9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9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9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9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9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2609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958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St-343/2016</izvorni_sadrzaj>
    <derivirana_varijabla naziv="DomainObject.Predmet.OznakaBroj_1">St-343/2016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NEŠPROJEKT d.o.o. NOVIGRAD</izvorni_sadrzaj>
    <derivirana_varijabla naziv="DomainObject.Predmet.ProtustrankaFormated_1">  NEŠPROJEKT d.o.o. NOVIGRAD</derivirana_varijabla>
  </DomainObject.Predmet.ProtustrankaFormated>
  <DomainObject.Predmet.ProtustrankaFormatedOIB>
    <izvorni_sadrzaj>  NEŠPROJEKT d.o.o. NOVIGRAD, OIB 66625788091</izvorni_sadrzaj>
    <derivirana_varijabla naziv="DomainObject.Predmet.ProtustrankaFormatedOIB_1">  NEŠPROJEKT d.o.o. NOVIGRAD, OIB 66625788091</derivirana_varijabla>
  </DomainObject.Predmet.ProtustrankaFormatedOIB>
  <DomainObject.Predmet.ProtustrankaFormatedWithAdress>
    <izvorni_sadrzaj> NEŠPROJEKT d.o.o. NOVIGRAD, Paulija/bb, 23312 Novigrad</izvorni_sadrzaj>
    <derivirana_varijabla naziv="DomainObject.Predmet.ProtustrankaFormatedWithAdress_1"> NEŠPROJEKT d.o.o. NOVIGRAD, Paulija/bb, 23312 Novigrad</derivirana_varijabla>
  </DomainObject.Predmet.ProtustrankaFormatedWithAdress>
  <DomainObject.Predmet.ProtustrankaFormatedWithAdressOIB>
    <izvorni_sadrzaj> NEŠPROJEKT d.o.o. NOVIGRAD, OIB 66625788091, Paulija/bb, 23312 Novigrad</izvorni_sadrzaj>
    <derivirana_varijabla naziv="DomainObject.Predmet.ProtustrankaFormatedWithAdressOIB_1"> NEŠPROJEKT d.o.o. NOVIGRAD, OIB 66625788091, Paulija/bb, 23312 Novigrad</derivirana_varijabla>
  </DomainObject.Predmet.ProtustrankaFormatedWithAdressOIB>
  <DomainObject.Predmet.ProtustrankaWithAdress>
    <izvorni_sadrzaj>NEŠPROJEKT d.o.o. NOVIGRAD Paulija/bb, 23312 Novigrad</izvorni_sadrzaj>
    <derivirana_varijabla naziv="DomainObject.Predmet.ProtustrankaWithAdress_1">NEŠPROJEKT d.o.o. NOVIGRAD Paulija/bb, 23312 Novigrad</derivirana_varijabla>
  </DomainObject.Predmet.ProtustrankaWithAdress>
  <DomainObject.Predmet.ProtustrankaWithAdressOIB>
    <izvorni_sadrzaj>NEŠPROJEKT d.o.o. NOVIGRAD, OIB 66625788091, Paulija/bb, 23312 Novigrad</izvorni_sadrzaj>
    <derivirana_varijabla naziv="DomainObject.Predmet.ProtustrankaWithAdressOIB_1">NEŠPROJEKT d.o.o. NOVIGRAD, OIB 66625788091, Paulija/bb, 23312 Novigrad</derivirana_varijabla>
  </DomainObject.Predmet.ProtustrankaWithAdressOIB>
  <DomainObject.Predmet.ProtustrankaNazivFormated>
    <izvorni_sadrzaj>NEŠPROJEKT d.o.o. NOVIGRAD</izvorni_sadrzaj>
    <derivirana_varijabla naziv="DomainObject.Predmet.ProtustrankaNazivFormated_1">NEŠPROJEKT d.o.o. NOVIGRAD</derivirana_varijabla>
  </DomainObject.Predmet.ProtustrankaNazivFormated>
  <DomainObject.Predmet.ProtustrankaNazivFormatedOIB>
    <izvorni_sadrzaj>NEŠPROJEKT d.o.o. NOVIGRAD, OIB 66625788091</izvorni_sadrzaj>
    <derivirana_varijabla naziv="DomainObject.Predmet.ProtustrankaNazivFormatedOIB_1">NEŠPROJEKT d.o.o. NOVIGRAD, OIB 66625788091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1400248.71</izvorni_sadrzaj>
    <derivirana_varijabla naziv="DomainObject.Predmet.TrenutnaVrijednost_1">1400248.71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NEŠPROJEKT d.o.o. NOVIGRAD</item>
    </izvorni_sadrzaj>
    <derivirana_varijabla naziv="DomainObject.Predmet.ProtuStrankaListFormated_1">
      <item>NEŠPROJEKT d.o.o. NOVIGRAD</item>
    </derivirana_varijabla>
  </DomainObject.Predmet.ProtuStrankaListFormated>
  <DomainObject.Predmet.ProtuStrankaListFormatedOIB>
    <izvorni_sadrzaj>
      <item>NEŠPROJEKT d.o.o. NOVIGRAD, OIB 66625788091</item>
    </izvorni_sadrzaj>
    <derivirana_varijabla naziv="DomainObject.Predmet.ProtuStrankaListFormatedOIB_1">
      <item>NEŠPROJEKT d.o.o. NOVIGRAD, OIB 66625788091</item>
    </derivirana_varijabla>
  </DomainObject.Predmet.ProtuStrankaListFormatedOIB>
  <DomainObject.Predmet.ProtuStrankaListFormatedWithAdress>
    <izvorni_sadrzaj>
      <item>NEŠPROJEKT d.o.o. NOVIGRAD, Paulija/bb, 23312 Novigrad</item>
    </izvorni_sadrzaj>
    <derivirana_varijabla naziv="DomainObject.Predmet.ProtuStrankaListFormatedWithAdress_1">
      <item>NEŠPROJEKT d.o.o. NOVIGRAD, Paulija/bb, 23312 Novigrad</item>
    </derivirana_varijabla>
  </DomainObject.Predmet.ProtuStrankaListFormatedWithAdress>
  <DomainObject.Predmet.ProtuStrankaListFormatedWithAdressOIB>
    <izvorni_sadrzaj>
      <item>NEŠPROJEKT d.o.o. NOVIGRAD, OIB 66625788091, Paulija/bb, 23312 Novigrad</item>
    </izvorni_sadrzaj>
    <derivirana_varijabla naziv="DomainObject.Predmet.ProtuStrankaListFormatedWithAdressOIB_1">
      <item>NEŠPROJEKT d.o.o. NOVIGRAD, OIB 66625788091, Paulija/bb, 23312 Novigrad</item>
    </derivirana_varijabla>
  </DomainObject.Predmet.ProtuStrankaListFormatedWithAdressOIB>
  <DomainObject.Predmet.ProtuStrankaListNazivFormated>
    <izvorni_sadrzaj>
      <item>NEŠPROJEKT d.o.o. NOVIGRAD</item>
    </izvorni_sadrzaj>
    <derivirana_varijabla naziv="DomainObject.Predmet.ProtuStrankaListNazivFormated_1">
      <item>NEŠPROJEKT d.o.o. NOVIGRAD</item>
    </derivirana_varijabla>
  </DomainObject.Predmet.ProtuStrankaListNazivFormated>
  <DomainObject.Predmet.ProtuStrankaListNazivFormatedOIB>
    <izvorni_sadrzaj>
      <item>NEŠPROJEKT d.o.o. NOVIGRAD, OIB 66625788091</item>
    </izvorni_sadrzaj>
    <derivirana_varijabla naziv="DomainObject.Predmet.ProtuStrankaListNazivFormatedOIB_1">
      <item>NEŠPROJEKT d.o.o. NOVIGRAD, OIB 66625788091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NEŠPROJEKT d.o.o. NOVIGRAD</izvorni_sadrzaj>
    <derivirana_varijabla naziv="DomainObject.Predmet.ProtustrankaIDrugi_1">NEŠPROJEKT d.o.o. NOVIGRAD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NEŠPROJEKT d.o.o. NOVIGRAD, OIB 66625788091, Paulija/bb, 23312 Novigrad</izvorni_sadrzaj>
    <derivirana_varijabla naziv="DomainObject.Predmet.ProtustrankaIDrugiAdressOIB_1">NEŠPROJEKT d.o.o. NOVIGRAD, OIB 66625788091, Paulija/bb, 23312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NEŠPROJEKT d.o.o. NOVIGRAD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NEŠPROJEKT d.o.o. NOVIGRAD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NEŠPROJEKT d.o.o. NOVIGRAD, OIB 66625788091, Paulija/bb,23312 Novigrad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NEŠPROJEKT d.o.o. NOVIGRAD, OIB 66625788091, Paulija/bb,23312 Novigrad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66625788091</item>
      <item>, OIB 52634238587</item>
      <item>, OIB null</item>
    </izvorni_sadrzaj>
    <derivirana_varijabla naziv="DomainObject.Predmet.SudioniciListNazivOIB_1">
      <item>, OIB 66625788091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1190</properties:Words>
  <properties:Characters>6328</properties:Characters>
  <properties:Lines>147</properties:Lines>
  <properties:Paragraphs>52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2018-10-10T10:03:00Z</dcterms:created>
  <dc:creator>Jasmina Matika</dc:creator>
  <cp:lastModifiedBy>Lorena Paris Aničić</cp:lastModifiedBy>
  <cp:lastPrinted>2018-10-10T10:14:00Z</cp:lastPrinted>
  <dcterms:modified xmlns:xsi="http://www.w3.org/2001/XMLSchema-instance" xsi:type="dcterms:W3CDTF">2018-10-10T10:23:00Z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(St-343-16 Rješenje o dosudi.docx)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