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2967" w14:paraId="35e2967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72680">
        <w:rPr>
          <w:rFonts w:hAnsi="Times New Roman" w:ascii="Times New Roman"/>
          <w:szCs w:val="24"/>
          <w:lang w:val="hr-HR"/>
        </w:rPr>
        <w:t>TRI LAVA d.o.o., Ulica Gradišćanskih Hrvata 14, Split, OIB: 12755523510</w:t>
      </w:r>
      <w:r w:rsidR="00FD7820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372680" w:rsidRPr="00372680">
        <w:rPr>
          <w:rFonts w:hAnsi="Times New Roman" w:ascii="Times New Roman"/>
          <w:szCs w:val="24"/>
          <w:lang w:val="hr-HR"/>
        </w:rPr>
        <w:t>TRI LAVA d.o.o., Ulica Gradišćanskih Hrvata 14, Split, OIB: 12755523510</w:t>
      </w:r>
      <w:r w:rsidR="00372680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260EC" w:rsidP="00ED081A" w:rsidR="00B260E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372680">
        <w:rPr>
          <w:rFonts w:hAnsi="Times New Roman" w:ascii="Times New Roman"/>
          <w:szCs w:val="24"/>
          <w:lang w:val="hr-HR"/>
        </w:rPr>
        <w:t>na dan 17</w:t>
      </w:r>
      <w:r w:rsidR="00B260EC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 w:rsidR="00B260EC">
        <w:rPr>
          <w:rFonts w:hAnsi="Times New Roman" w:ascii="Times New Roman"/>
          <w:szCs w:val="24"/>
          <w:lang w:val="hr-HR"/>
        </w:rPr>
        <w:t xml:space="preserve">lju od </w:t>
      </w:r>
      <w:r w:rsidR="00372680">
        <w:rPr>
          <w:rFonts w:hAnsi="Times New Roman" w:ascii="Times New Roman"/>
          <w:szCs w:val="24"/>
          <w:lang w:val="hr-HR"/>
        </w:rPr>
        <w:t>4050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 w:rsidR="00B260EC">
        <w:rPr>
          <w:rFonts w:hAnsi="Times New Roman" w:ascii="Times New Roman"/>
          <w:szCs w:val="24"/>
          <w:lang w:val="hr-HR"/>
        </w:rPr>
        <w:t xml:space="preserve">za ukupni iznos od </w:t>
      </w:r>
      <w:r w:rsidR="00372680">
        <w:rPr>
          <w:rFonts w:hAnsi="Times New Roman" w:ascii="Times New Roman"/>
          <w:szCs w:val="24"/>
          <w:lang w:val="hr-HR"/>
        </w:rPr>
        <w:t>5.625,86</w:t>
      </w:r>
      <w:r>
        <w:rPr>
          <w:rFonts w:hAnsi="Times New Roman" w:ascii="Times New Roman"/>
          <w:szCs w:val="24"/>
          <w:lang w:val="hr-HR"/>
        </w:rPr>
        <w:t xml:space="preserve"> kn. Navodi </w:t>
      </w:r>
      <w:r w:rsidR="00D501B8">
        <w:rPr>
          <w:rFonts w:hAnsi="Times New Roman" w:ascii="Times New Roman"/>
          <w:szCs w:val="24"/>
          <w:lang w:val="hr-HR"/>
        </w:rPr>
        <w:t xml:space="preserve">kako ima </w:t>
      </w:r>
      <w:r>
        <w:rPr>
          <w:rFonts w:hAnsi="Times New Roman" w:ascii="Times New Roman"/>
          <w:szCs w:val="24"/>
          <w:lang w:val="hr-HR"/>
        </w:rPr>
        <w:t>popis računa i oročenih sredstava dužnika prema jedinstvenom registru računa</w:t>
      </w:r>
      <w:r w:rsidR="00372680">
        <w:rPr>
          <w:rFonts w:hAnsi="Times New Roman" w:ascii="Times New Roman"/>
          <w:szCs w:val="24"/>
          <w:lang w:val="hr-HR"/>
        </w:rPr>
        <w:t xml:space="preserve"> na dan 18</w:t>
      </w:r>
      <w:r w:rsidR="00B260EC">
        <w:rPr>
          <w:rFonts w:hAnsi="Times New Roman" w:ascii="Times New Roman"/>
          <w:szCs w:val="24"/>
          <w:lang w:val="hr-HR"/>
        </w:rPr>
        <w:t xml:space="preserve">. rujna 2015. godine </w:t>
      </w:r>
      <w:r w:rsidR="00D501B8">
        <w:rPr>
          <w:rFonts w:hAnsi="Times New Roman" w:ascii="Times New Roman"/>
          <w:szCs w:val="24"/>
          <w:lang w:val="hr-HR"/>
        </w:rPr>
        <w:t>kod SOCIET</w:t>
      </w:r>
      <w:r w:rsidR="009F5C4C">
        <w:rPr>
          <w:rFonts w:hAnsi="Times New Roman" w:ascii="Times New Roman"/>
          <w:szCs w:val="24"/>
          <w:lang w:val="hr-HR"/>
        </w:rPr>
        <w:t xml:space="preserve">E GENERALE - </w:t>
      </w:r>
      <w:r w:rsidR="00D501B8">
        <w:rPr>
          <w:rFonts w:hAnsi="Times New Roman" w:ascii="Times New Roman"/>
          <w:szCs w:val="24"/>
          <w:lang w:val="hr-HR"/>
        </w:rPr>
        <w:t xml:space="preserve">SPLITSKA BANKA d.d., Split, </w:t>
      </w:r>
      <w:r>
        <w:rPr>
          <w:rFonts w:hAnsi="Times New Roman" w:ascii="Times New Roman"/>
          <w:szCs w:val="24"/>
          <w:lang w:val="hr-HR"/>
        </w:rPr>
        <w:t>uz napomenu kako dužnik nema zaposlenih.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260115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B260EC">
      <w:rPr>
        <w:rFonts w:hAnsi="Times New Roman" w:ascii="Times New Roman"/>
        <w:lang w:val="hr-HR"/>
      </w:rPr>
      <w:t>4</w:t>
    </w:r>
    <w:r w:rsidR="00372680">
      <w:rPr>
        <w:rFonts w:hAnsi="Times New Roman" w:ascii="Times New Roman"/>
        <w:lang w:val="hr-HR"/>
      </w:rPr>
      <w:t>68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B260EC">
      <w:rPr>
        <w:rFonts w:hAnsi="Times New Roman" w:ascii="Times New Roman"/>
        <w:lang w:val="hr-HR"/>
      </w:rPr>
      <w:t>4</w:t>
    </w:r>
    <w:r w:rsidR="00372680">
      <w:rPr>
        <w:rFonts w:hAnsi="Times New Roman" w:ascii="Times New Roman"/>
        <w:lang w:val="hr-HR"/>
      </w:rPr>
      <w:t>68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60115"/>
    <w:rsid w:val="002A6FFC"/>
    <w:rsid w:val="00317FD9"/>
    <w:rsid w:val="00346249"/>
    <w:rsid w:val="00372680"/>
    <w:rsid w:val="003E4B5E"/>
    <w:rsid w:val="00581DE4"/>
    <w:rsid w:val="005C6F51"/>
    <w:rsid w:val="00667D87"/>
    <w:rsid w:val="006F4725"/>
    <w:rsid w:val="007519B9"/>
    <w:rsid w:val="00773FF1"/>
    <w:rsid w:val="007C5843"/>
    <w:rsid w:val="00886BF0"/>
    <w:rsid w:val="008D209C"/>
    <w:rsid w:val="008F6BF0"/>
    <w:rsid w:val="00947B8C"/>
    <w:rsid w:val="009F5C4C"/>
    <w:rsid w:val="00A430A2"/>
    <w:rsid w:val="00AA7E4B"/>
    <w:rsid w:val="00B260EC"/>
    <w:rsid w:val="00D501B8"/>
    <w:rsid w:val="00DA6CAB"/>
    <w:rsid w:val="00DF7B3B"/>
    <w:rsid w:val="00ED081A"/>
    <w:rsid w:val="00F36C17"/>
    <w:rsid w:val="00F9624F"/>
    <w:rsid w:val="00FD2A49"/>
    <w:rsid w:val="00FD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0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1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1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1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1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60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1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1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1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1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St-468/2015</izvorni_sadrzaj>
    <derivirana_varijabla naziv="DomainObject.Predmet.OznakaBroj_1">St-468/2015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LAVA d.o.o., za knjigovodstvo, trgovinu i elektrousluge</izvorni_sadrzaj>
    <derivirana_varijabla naziv="DomainObject.Predmet.ProtustrankaFormated_1">  TRI LAVA d.o.o., za knjigovodstvo, trgovinu i elektrousluge</derivirana_varijabla>
  </DomainObject.Predmet.ProtustrankaFormated>
  <DomainObject.Predmet.ProtustrankaFormatedOIB>
    <izvorni_sadrzaj>  TRI LAVA d.o.o., za knjigovodstvo, trgovinu i elektrousluge, OIB 12755523510</izvorni_sadrzaj>
    <derivirana_varijabla naziv="DomainObject.Predmet.ProtustrankaFormatedOIB_1">  TRI LAVA d.o.o., za knjigovodstvo, trgovinu i elektrousluge, OIB 12755523510</derivirana_varijabla>
  </DomainObject.Predmet.ProtustrankaFormatedOIB>
  <DomainObject.Predmet.ProtustrankaFormatedWithAdress>
    <izvorni_sadrzaj> TRI LAVA d.o.o., za knjigovodstvo, trgovinu i elektrousluge, Ulica Gradišćanskih Hrvata 14, 21000 Split</izvorni_sadrzaj>
    <derivirana_varijabla naziv="DomainObject.Predmet.ProtustrankaFormatedWithAdress_1"> TRI LAVA d.o.o., za knjigovodstvo, trgovinu i elektrousluge, Ulica Gradišćanskih Hrvata 14, 21000 Split</derivirana_varijabla>
  </DomainObject.Predmet.ProtustrankaFormatedWithAdress>
  <DomainObject.Predmet.ProtustrankaFormatedWithAdressOIB>
    <izvorni_sadrzaj> TRI LAVA d.o.o., za knjigovodstvo, trgovinu i elektrousluge, OIB 12755523510, Ulica Gradišćanskih Hrvata 14, 21000 Split</izvorni_sadrzaj>
    <derivirana_varijabla naziv="DomainObject.Predmet.ProtustrankaFormatedWithAdressOIB_1"> TRI LAVA d.o.o., za knjigovodstvo, trgovinu i elektrousluge, OIB 12755523510, Ulica Gradišćanskih Hrvata 14, 21000 Split</derivirana_varijabla>
  </DomainObject.Predmet.ProtustrankaFormatedWithAdressOIB>
  <DomainObject.Predmet.ProtustrankaWithAdress>
    <izvorni_sadrzaj>TRI LAVA d.o.o., za knjigovodstvo, trgovinu i elektrousluge Ulica Gradišćanskih Hrvata 14, 21000 Split</izvorni_sadrzaj>
    <derivirana_varijabla naziv="DomainObject.Predmet.ProtustrankaWithAdress_1">TRI LAVA d.o.o., za knjigovodstvo, trgovinu i elektrousluge Ulica Gradišćanskih Hrvata 14, 21000 Split</derivirana_varijabla>
  </DomainObject.Predmet.ProtustrankaWithAdress>
  <DomainObject.Predmet.ProtustrankaWithAdressOIB>
    <izvorni_sadrzaj>TRI LAVA d.o.o., za knjigovodstvo, trgovinu i elektrousluge, OIB 12755523510, Ulica Gradišćanskih Hrvata 14, 21000 Split</izvorni_sadrzaj>
    <derivirana_varijabla naziv="DomainObject.Predmet.ProtustrankaWithAdressOIB_1">TRI LAVA d.o.o., za knjigovodstvo, trgovinu i elektrousluge, OIB 12755523510, Ulica Gradišćanskih Hrvata 14, 21000 Split</derivirana_varijabla>
  </DomainObject.Predmet.ProtustrankaWithAdressOIB>
  <DomainObject.Predmet.ProtustrankaNazivFormated>
    <izvorni_sadrzaj>TRI LAVA d.o.o., za knjigovodstvo, trgovinu i elektrousluge</izvorni_sadrzaj>
    <derivirana_varijabla naziv="DomainObject.Predmet.ProtustrankaNazivFormated_1">TRI LAVA d.o.o., za knjigovodstvo, trgovinu i elektrousluge</derivirana_varijabla>
  </DomainObject.Predmet.ProtustrankaNazivFormated>
  <DomainObject.Predmet.ProtustrankaNazivFormatedOIB>
    <izvorni_sadrzaj>TRI LAVA d.o.o., za knjigovodstvo, trgovinu i elektrousluge, OIB 12755523510</izvorni_sadrzaj>
    <derivirana_varijabla naziv="DomainObject.Predmet.ProtustrankaNazivFormatedOIB_1">TRI LAVA d.o.o., za knjigovodstvo, trgovinu i elektrousluge, OIB 12755523510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5625.86</izvorni_sadrzaj>
    <derivirana_varijabla naziv="DomainObject.Predmet.TrenutnaVrijednost_1">5625.86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 LAVA d.o.o., za knjigovodstvo, trgovinu i elektrousluge</item>
    </izvorni_sadrzaj>
    <derivirana_varijabla naziv="DomainObject.Predmet.ProtuStrankaListFormated_1">
      <item>TRI LAVA d.o.o., za knjigovodstvo, trgovinu i elektrousluge</item>
    </derivirana_varijabla>
  </DomainObject.Predmet.ProtuStrankaListFormated>
  <DomainObject.Predmet.ProtuStrankaListFormatedOIB>
    <izvorni_sadrzaj>
      <item>TRI LAVA d.o.o., za knjigovodstvo, trgovinu i elektrousluge, OIB 12755523510</item>
    </izvorni_sadrzaj>
    <derivirana_varijabla naziv="DomainObject.Predmet.ProtuStrankaListFormatedOIB_1">
      <item>TRI LAVA d.o.o., za knjigovodstvo, trgovinu i elektrousluge, OIB 12755523510</item>
    </derivirana_varijabla>
  </DomainObject.Predmet.ProtuStrankaListFormatedOIB>
  <DomainObject.Predmet.ProtuStrankaListFormatedWithAdress>
    <izvorni_sadrzaj>
      <item>TRI LAVA d.o.o., za knjigovodstvo, trgovinu i elektrousluge, Ulica Gradišćanskih Hrvata 14, 21000 Split</item>
    </izvorni_sadrzaj>
    <derivirana_varijabla naziv="DomainObject.Predmet.ProtuStrankaListFormatedWithAdress_1">
      <item>TRI LAVA d.o.o., za knjigovodstvo, trgovinu i elektrousluge, Ulica Gradišćanskih Hrvata 14, 21000 Split</item>
    </derivirana_varijabla>
  </DomainObject.Predmet.ProtuStrankaListFormatedWithAdress>
  <DomainObject.Predmet.ProtuStrankaListFormatedWithAdressOIB>
    <izvorni_sadrzaj>
      <item>TRI LAVA d.o.o., za knjigovodstvo, trgovinu i elektrousluge, OIB 12755523510, Ulica Gradišćanskih Hrvata 14, 21000 Split</item>
    </izvorni_sadrzaj>
    <derivirana_varijabla naziv="DomainObject.Predmet.ProtuStrankaListFormatedWithAdressOIB_1">
      <item>TRI LAVA d.o.o., za knjigovodstvo, trgovinu i elektrousluge, OIB 12755523510, Ulica Gradišćanskih Hrvata 14, 21000 Split</item>
    </derivirana_varijabla>
  </DomainObject.Predmet.ProtuStrankaListFormatedWithAdressOIB>
  <DomainObject.Predmet.ProtuStrankaListNazivFormated>
    <izvorni_sadrzaj>
      <item>TRI LAVA d.o.o., za knjigovodstvo, trgovinu i elektrousluge</item>
    </izvorni_sadrzaj>
    <derivirana_varijabla naziv="DomainObject.Predmet.ProtuStrankaListNazivFormated_1">
      <item>TRI LAVA d.o.o., za knjigovodstvo, trgovinu i elektrousluge</item>
    </derivirana_varijabla>
  </DomainObject.Predmet.ProtuStrankaListNazivFormated>
  <DomainObject.Predmet.ProtuStrankaListNazivFormatedOIB>
    <izvorni_sadrzaj>
      <item>TRI LAVA d.o.o., za knjigovodstvo, trgovinu i elektrousluge, OIB 12755523510</item>
    </izvorni_sadrzaj>
    <derivirana_varijabla naziv="DomainObject.Predmet.ProtuStrankaListNazivFormatedOIB_1">
      <item>TRI LAVA d.o.o., za knjigovodstvo, trgovinu i elektrousluge, OIB 12755523510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 LAVA d.o.o., za knjigovodstvo, trgovinu i elektrousluge</izvorni_sadrzaj>
    <derivirana_varijabla naziv="DomainObject.Predmet.ProtustrankaIDrugi_1">TRI LAVA d.o.o., za knjigovodstvo, trgovinu i elektrousluge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 LAVA d.o.o., za knjigovodstvo, trgovinu i elektrousluge, OIB 12755523510, Ulica Gradišćanskih Hrvata 14, 21000 Split</izvorni_sadrzaj>
    <derivirana_varijabla naziv="DomainObject.Predmet.ProtustrankaIDrugiAdressOIB_1">TRI LAVA d.o.o., za knjigovodstvo, trgovinu i elektrousluge, OIB 12755523510, Ulica Gradišćanskih Hrvata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TRI LAVA d.o.o., za knjigovodstvo, trgovinu i elektrousluge</item>
    </izvorni_sadrzaj>
    <derivirana_varijabla naziv="DomainObject.Predmet.SudioniciListNaziv_1">
      <item>FINANCIJSKA AGENCIJA, RC SPLIT</item>
      <item>TRI LAVA d.o.o., za knjigovodstvo, trgovinu i elektrousluge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TRI LAVA d.o.o., za knjigovodstvo, trgovinu i elektrousluge, OIB 12755523510, Ulica Gradišćanskih Hrvata 14,21000 Split</item>
    </izvorni_sadrzaj>
    <derivirana_varijabla naziv="DomainObject.Predmet.SudioniciListAdressOIB_1">
      <item>FINANCIJSKA AGENCIJA, RC SPLIT, OIB 85821130368, Mažuranićevo šetalište 24 b,21000 Split</item>
      <item>TRI LAVA d.o.o., za knjigovodstvo, trgovinu i elektrousluge, OIB 12755523510, Ulica Gradišćanskih Hrvata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12755523510</item>
    </izvorni_sadrzaj>
    <derivirana_varijabla naziv="DomainObject.Predmet.SudioniciListNazivOIB_1">
      <item>, OIB 85821130368</item>
      <item>, OIB 12755523510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747</properties:Words>
  <properties:Characters>4147</properties:Characters>
  <properties:Lines>115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2015-11-04T11:40:00Z</dcterms:created>
  <dc:creator>bkamber</dc:creator>
  <cp:lastModifiedBy>Lari Glavaš</cp:lastModifiedBy>
  <cp:lastPrinted>2015-10-22T11:09:00Z</cp:lastPrinted>
  <dcterms:modified xmlns:xsi="http://www.w3.org/2001/XMLSchema-instance" xsi:type="dcterms:W3CDTF">2015-11-06T09:10:00Z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