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eb0" w14:paraId="72b7eb0" w:rsidRDefault="006179C1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C7B11" w:rsidP="001E3D4A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86861" w:rsidR="008C7B11">
      <w:pPr>
        <w:rPr>
          <w:b/>
          <w:bCs/>
        </w:rPr>
      </w:pPr>
    </w:p>
    <w:p w:rsidRDefault="006179C1" w:rsidP="006179C1" w:rsidR="006179C1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SLAK </w:t>
      </w:r>
      <w:proofErr w:type="spellStart"/>
      <w:r>
        <w:t>COMMERCE</w:t>
      </w:r>
      <w:proofErr w:type="spellEnd"/>
      <w:r>
        <w:t xml:space="preserve"> d.o.o. za proizvodnju i trgovinu, Vinkovci, Gundulić Ivana </w:t>
      </w:r>
      <w:proofErr w:type="spellStart"/>
      <w:r>
        <w:t>23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030025818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05706417382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>.</w:t>
      </w:r>
    </w:p>
    <w:p w:rsidRDefault="006179C1" w:rsidP="008C7B11" w:rsidR="006179C1">
      <w:pPr>
        <w:jc w:val="center"/>
      </w:pP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6179C1">
        <w:t xml:space="preserve">  SLAK </w:t>
      </w:r>
      <w:proofErr w:type="spellStart"/>
      <w:r w:rsidR="006179C1">
        <w:t>COMMERCE</w:t>
      </w:r>
      <w:proofErr w:type="spellEnd"/>
      <w:r w:rsidR="006179C1">
        <w:t xml:space="preserve"> d.o.o. za proizvodnju i trgovinu, Vinkovci, Gundulić Ivana </w:t>
      </w:r>
      <w:proofErr w:type="spellStart"/>
      <w:r w:rsidR="006179C1">
        <w:t>23</w:t>
      </w:r>
      <w:proofErr w:type="spellEnd"/>
      <w:r w:rsidR="006179C1">
        <w:t xml:space="preserve">, </w:t>
      </w:r>
      <w:proofErr w:type="spellStart"/>
      <w:r w:rsidR="006179C1">
        <w:t>MBS</w:t>
      </w:r>
      <w:proofErr w:type="spellEnd"/>
      <w:r w:rsidR="006179C1">
        <w:t xml:space="preserve">: </w:t>
      </w:r>
      <w:proofErr w:type="spellStart"/>
      <w:r w:rsidR="006179C1">
        <w:t>030025818</w:t>
      </w:r>
      <w:proofErr w:type="spellEnd"/>
      <w:r w:rsidR="006179C1">
        <w:t xml:space="preserve"> </w:t>
      </w:r>
      <w:proofErr w:type="spellStart"/>
      <w:r w:rsidR="006179C1">
        <w:t>OIB</w:t>
      </w:r>
      <w:proofErr w:type="spellEnd"/>
      <w:r w:rsidR="006179C1">
        <w:t xml:space="preserve">: </w:t>
      </w:r>
      <w:proofErr w:type="spellStart"/>
      <w:r w:rsidR="006179C1">
        <w:t>05706417382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</w:p>
    <w:p w:rsidRDefault="006179C1" w:rsidP="00E651A6" w:rsidR="00D90419" w:rsidRPr="00E651A6">
      <w:pPr>
        <w:ind w:left="360"/>
        <w:jc w:val="center"/>
        <w:rPr>
          <w:b/>
          <w:bCs/>
        </w:rPr>
      </w:pPr>
      <w:proofErr w:type="spellStart"/>
      <w:r>
        <w:rPr>
          <w:b/>
          <w:bCs/>
        </w:rPr>
        <w:t>16</w:t>
      </w:r>
      <w:proofErr w:type="spellEnd"/>
      <w:r>
        <w:rPr>
          <w:b/>
          <w:bCs/>
        </w:rPr>
        <w:t xml:space="preserve">. </w:t>
      </w:r>
      <w:r w:rsidR="005F5078">
        <w:rPr>
          <w:b/>
          <w:bCs/>
        </w:rPr>
        <w:t>veljač</w:t>
      </w:r>
      <w:r>
        <w:rPr>
          <w:b/>
          <w:bCs/>
        </w:rPr>
        <w:t>e</w:t>
      </w:r>
      <w:r w:rsidR="00F65328">
        <w:rPr>
          <w:b/>
          <w:bCs/>
        </w:rPr>
        <w:t xml:space="preserve"> </w:t>
      </w:r>
      <w:proofErr w:type="spellStart"/>
      <w:r w:rsidR="00F65328">
        <w:rPr>
          <w:b/>
          <w:bCs/>
        </w:rPr>
        <w:t>20</w:t>
      </w:r>
      <w:r w:rsidR="008C7B11">
        <w:rPr>
          <w:b/>
          <w:bCs/>
        </w:rPr>
        <w:t>17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>
        <w:rPr>
          <w:b/>
          <w:bCs/>
        </w:rPr>
        <w:t>09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3</w:t>
      </w:r>
      <w:r w:rsidR="00D90419">
        <w:rPr>
          <w:b/>
          <w:bCs/>
        </w:rPr>
        <w:t>0</w:t>
      </w:r>
      <w:proofErr w:type="spellEnd"/>
      <w:r w:rsidR="00D90419">
        <w:rPr>
          <w:b/>
          <w:bCs/>
        </w:rPr>
        <w:t xml:space="preserve"> sati,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Dužnik – </w:t>
      </w:r>
      <w:r w:rsidR="006179C1">
        <w:t xml:space="preserve">SLAK </w:t>
      </w:r>
      <w:proofErr w:type="spellStart"/>
      <w:r w:rsidR="006179C1">
        <w:t>COMMERCE</w:t>
      </w:r>
      <w:proofErr w:type="spellEnd"/>
      <w:r w:rsidR="006179C1">
        <w:t xml:space="preserve"> d.o.o. Vinkovci, Gundulić Ivana </w:t>
      </w:r>
      <w:proofErr w:type="spellStart"/>
      <w:r w:rsidR="006179C1">
        <w:t>23</w:t>
      </w:r>
      <w:proofErr w:type="spellEnd"/>
    </w:p>
    <w:p w:rsidRDefault="004E0439" w:rsidP="001E3D4A" w:rsidR="004E0439">
      <w:pPr>
        <w:pStyle w:val="Tijeloteksta"/>
        <w:numPr>
          <w:ilvl w:val="1"/>
          <w:numId w:val="2"/>
        </w:numPr>
      </w:pPr>
      <w:proofErr w:type="spellStart"/>
      <w:r>
        <w:t>zz</w:t>
      </w:r>
      <w:proofErr w:type="spellEnd"/>
      <w:r>
        <w:t xml:space="preserve"> dužnika </w:t>
      </w:r>
      <w:r w:rsidR="006179C1">
        <w:t xml:space="preserve">Ivan Dakić, </w:t>
      </w:r>
      <w:proofErr w:type="spellStart"/>
      <w:r w:rsidR="006179C1">
        <w:t>Slakovci</w:t>
      </w:r>
      <w:proofErr w:type="spellEnd"/>
      <w:r w:rsidR="006179C1">
        <w:t xml:space="preserve">, Petra Preradovića </w:t>
      </w:r>
      <w:proofErr w:type="spellStart"/>
      <w:r w:rsidR="006179C1">
        <w:t>72</w:t>
      </w:r>
      <w:proofErr w:type="spellEnd"/>
    </w:p>
    <w:p w:rsidRDefault="00886861" w:rsidP="001E3D4A" w:rsidR="004E0439">
      <w:pPr>
        <w:pStyle w:val="Tijeloteksta"/>
        <w:numPr>
          <w:ilvl w:val="1"/>
          <w:numId w:val="2"/>
        </w:numPr>
      </w:pPr>
      <w:proofErr w:type="spellStart"/>
      <w:r>
        <w:t>ŽDO</w:t>
      </w:r>
      <w:proofErr w:type="spellEnd"/>
      <w:r>
        <w:t xml:space="preserve"> Vukovar</w:t>
      </w:r>
    </w:p>
    <w:p w:rsidRDefault="00886861" w:rsidP="001E3D4A" w:rsidR="00D90419">
      <w:pPr>
        <w:pStyle w:val="Tijeloteksta"/>
        <w:numPr>
          <w:ilvl w:val="1"/>
          <w:numId w:val="2"/>
        </w:numPr>
      </w:pPr>
      <w:r>
        <w:t xml:space="preserve">privremeni stečajni upravitelj Bojan </w:t>
      </w:r>
      <w:proofErr w:type="spellStart"/>
      <w:r>
        <w:t>Sudarević</w:t>
      </w:r>
      <w:proofErr w:type="spellEnd"/>
      <w:r>
        <w:t>,</w:t>
      </w:r>
    </w:p>
    <w:p w:rsidRDefault="00886861" w:rsidP="001E3D4A" w:rsidR="00886861">
      <w:pPr>
        <w:pStyle w:val="Tijeloteksta"/>
        <w:numPr>
          <w:ilvl w:val="1"/>
          <w:numId w:val="2"/>
        </w:numPr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886861">
        <w:t xml:space="preserve"> </w:t>
      </w:r>
      <w:proofErr w:type="spellStart"/>
      <w:r w:rsidR="00886861">
        <w:t>23</w:t>
      </w:r>
      <w:proofErr w:type="spellEnd"/>
      <w:r w:rsidR="00886861">
        <w:t>.</w:t>
      </w:r>
      <w:r w:rsidR="005F5078">
        <w:t xml:space="preserve"> siječanj </w:t>
      </w:r>
      <w:proofErr w:type="spellStart"/>
      <w:r w:rsidR="005F5078">
        <w:t>2017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1E3D4A">
        <w:t xml:space="preserve">. 2. </w:t>
      </w:r>
      <w:proofErr w:type="spellStart"/>
      <w:r w:rsidR="001E3D4A">
        <w:t>ZPP</w:t>
      </w:r>
      <w:proofErr w:type="spellEnd"/>
      <w:r w:rsidR="001E3D4A">
        <w:t xml:space="preserve">-a u vezi s čl. </w:t>
      </w:r>
      <w:proofErr w:type="spellStart"/>
      <w:r w:rsidR="001E3D4A">
        <w:t>10</w:t>
      </w:r>
      <w:proofErr w:type="spellEnd"/>
      <w:r w:rsidR="001E3D4A">
        <w:t xml:space="preserve">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886861" w:rsidP="00886861" w:rsidR="00886861">
      <w:pPr>
        <w:pStyle w:val="Tijeloteksta"/>
        <w:jc w:val="left"/>
      </w:pPr>
      <w:r>
        <w:t xml:space="preserve">1. 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886861" w:rsidP="00886861" w:rsidR="00886861">
      <w:pPr>
        <w:pStyle w:val="Tijeloteksta"/>
        <w:jc w:val="left"/>
      </w:pPr>
      <w:r>
        <w:t xml:space="preserve">2. Dužnik – SLAK </w:t>
      </w:r>
      <w:proofErr w:type="spellStart"/>
      <w:r>
        <w:t>COMMERCE</w:t>
      </w:r>
      <w:proofErr w:type="spellEnd"/>
      <w:r>
        <w:t xml:space="preserve"> d.o.o. Vinkovci, Gundulić Ivana </w:t>
      </w:r>
      <w:proofErr w:type="spellStart"/>
      <w:r>
        <w:t>23</w:t>
      </w:r>
      <w:proofErr w:type="spellEnd"/>
    </w:p>
    <w:p w:rsidRDefault="00886861" w:rsidP="00886861" w:rsidR="00886861">
      <w:pPr>
        <w:pStyle w:val="Tijeloteksta"/>
      </w:pPr>
      <w:r>
        <w:t xml:space="preserve">3. </w:t>
      </w:r>
      <w:proofErr w:type="spellStart"/>
      <w:r>
        <w:t>zz</w:t>
      </w:r>
      <w:proofErr w:type="spellEnd"/>
      <w:r>
        <w:t xml:space="preserve"> dužnika Ivan Dakić, </w:t>
      </w:r>
      <w:proofErr w:type="spellStart"/>
      <w:r>
        <w:t>Slakovci</w:t>
      </w:r>
      <w:proofErr w:type="spellEnd"/>
      <w:r>
        <w:t xml:space="preserve">, Petra Preradovića </w:t>
      </w:r>
      <w:proofErr w:type="spellStart"/>
      <w:r>
        <w:t>72</w:t>
      </w:r>
      <w:proofErr w:type="spellEnd"/>
    </w:p>
    <w:p w:rsidRDefault="00886861" w:rsidP="00886861" w:rsidR="00886861">
      <w:pPr>
        <w:pStyle w:val="Tijeloteksta"/>
      </w:pPr>
      <w:r>
        <w:t xml:space="preserve">4. </w:t>
      </w:r>
      <w:proofErr w:type="spellStart"/>
      <w:r>
        <w:t>ŽDO</w:t>
      </w:r>
      <w:proofErr w:type="spellEnd"/>
      <w:r>
        <w:t xml:space="preserve"> Vukovar</w:t>
      </w:r>
    </w:p>
    <w:p w:rsidRDefault="00886861" w:rsidP="00886861" w:rsidR="00886861">
      <w:pPr>
        <w:pStyle w:val="Tijeloteksta"/>
      </w:pPr>
      <w:r>
        <w:t xml:space="preserve">5. privremeni stečajni upravitelj Bojan </w:t>
      </w:r>
      <w:proofErr w:type="spellStart"/>
      <w:r>
        <w:t>Sudarević</w:t>
      </w:r>
      <w:proofErr w:type="spellEnd"/>
      <w:r>
        <w:t>,</w:t>
      </w:r>
    </w:p>
    <w:p w:rsidRDefault="00886861" w:rsidP="00886861" w:rsidR="00886861">
      <w:pPr>
        <w:pStyle w:val="Tijeloteksta"/>
      </w:pPr>
      <w:r>
        <w:t>6. e-oglasna ploča.</w:t>
      </w:r>
    </w:p>
    <w:p w:rsidRDefault="00886861" w:rsidP="00886861" w:rsidR="00886861">
      <w:pPr>
        <w:pStyle w:val="Tijeloteksta"/>
      </w:pPr>
      <w:r>
        <w:t xml:space="preserve">7.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16</w:t>
      </w:r>
      <w:proofErr w:type="spellEnd"/>
      <w:r>
        <w:t>/2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886861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C2295"/>
    <w:rsid w:val="0035717E"/>
    <w:rsid w:val="00397533"/>
    <w:rsid w:val="003B2C17"/>
    <w:rsid w:val="004E0439"/>
    <w:rsid w:val="005304A1"/>
    <w:rsid w:val="005C6CA6"/>
    <w:rsid w:val="005F5078"/>
    <w:rsid w:val="006179C1"/>
    <w:rsid w:val="006B4552"/>
    <w:rsid w:val="007E0CCF"/>
    <w:rsid w:val="00886861"/>
    <w:rsid w:val="008977ED"/>
    <w:rsid w:val="008C7B11"/>
    <w:rsid w:val="00941A57"/>
    <w:rsid w:val="00A65909"/>
    <w:rsid w:val="00B35E7C"/>
    <w:rsid w:val="00B46D29"/>
    <w:rsid w:val="00B74F73"/>
    <w:rsid w:val="00BB6BE9"/>
    <w:rsid w:val="00BF2834"/>
    <w:rsid w:val="00C7580D"/>
    <w:rsid w:val="00D538D4"/>
    <w:rsid w:val="00D90419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8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8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8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8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8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8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 COMMERCE d.o.o. za proizvodnju i trgovinu</izvorni_sadrzaj>
    <derivirana_varijabla naziv="DomainObject.Predmet.ProtustrankaFormated_1">  SLAK COMMERCE d.o.o. za proizvodnju i trgovinu</derivirana_varijabla>
  </DomainObject.Predmet.ProtustrankaFormated>
  <DomainObject.Predmet.ProtustrankaFormatedOIB>
    <izvorni_sadrzaj>  SLAK COMMERCE d.o.o. za proizvodnju i trgovinu, OIB 05706417382</izvorni_sadrzaj>
    <derivirana_varijabla naziv="DomainObject.Predmet.ProtustrankaFormatedOIB_1">  SLAK COMMERCE d.o.o. za proizvodnju i trgovinu, OIB 05706417382</derivirana_varijabla>
  </DomainObject.Predmet.ProtustrankaFormatedOIB>
  <DomainObject.Predmet.ProtustrankaFormatedWithAdress>
    <izvorni_sadrzaj> SLAK COMMERCE d.o.o. za proizvodnju i trgovinu, Gundulić Ivana 23, 32100 Vinkovci</izvorni_sadrzaj>
    <derivirana_varijabla naziv="DomainObject.Predmet.ProtustrankaFormatedWithAdress_1"> SLAK COMMERCE d.o.o. za proizvodnju i trgovinu, Gundulić Ivana 23, 32100 Vinkovci</derivirana_varijabla>
  </DomainObject.Predmet.ProtustrankaFormatedWithAdress>
  <DomainObject.Predmet.ProtustrankaFormatedWithAdressOIB>
    <izvorni_sadrzaj> SLAK COMMERCE d.o.o. za proizvodnju i trgovinu, OIB 05706417382, Gundulić Ivana 23, 32100 Vinkovci</izvorni_sadrzaj>
    <derivirana_varijabla naziv="DomainObject.Predmet.ProtustrankaFormatedWithAdressOIB_1"> SLAK COMMERCE d.o.o. za proizvodnju i trgovinu, OIB 05706417382, Gundulić Ivana 23, 32100 Vinkovci</derivirana_varijabla>
  </DomainObject.Predmet.ProtustrankaFormatedWithAdressOIB>
  <DomainObject.Predmet.ProtustrankaWithAdress>
    <izvorni_sadrzaj>SLAK COMMERCE d.o.o. za proizvodnju i trgovinu Gundulić Ivana 23, 32100 Vinkovci</izvorni_sadrzaj>
    <derivirana_varijabla naziv="DomainObject.Predmet.ProtustrankaWithAdress_1">SLAK COMMERCE d.o.o. za proizvodnju i trgovinu Gundulić Ivana 23, 32100 Vinkovci</derivirana_varijabla>
  </DomainObject.Predmet.ProtustrankaWithAdress>
  <DomainObject.Predmet.ProtustrankaWithAdressOIB>
    <izvorni_sadrzaj>SLAK COMMERCE d.o.o. za proizvodnju i trgovinu, OIB 05706417382, Gundulić Ivana 23, 32100 Vinkovci</izvorni_sadrzaj>
    <derivirana_varijabla naziv="DomainObject.Predmet.ProtustrankaWithAdressOIB_1">SLAK COMMERCE d.o.o. za proizvodnju i trgovinu, OIB 05706417382, Gundulić Ivana 23, 32100 Vinkovci</derivirana_varijabla>
  </DomainObject.Predmet.ProtustrankaWithAdressOIB>
  <DomainObject.Predmet.ProtustrankaNazivFormated>
    <izvorni_sadrzaj>SLAK COMMERCE d.o.o. za proizvodnju i trgovinu</izvorni_sadrzaj>
    <derivirana_varijabla naziv="DomainObject.Predmet.ProtustrankaNazivFormated_1">SLAK COMMERCE d.o.o. za proizvodnju i trgovinu</derivirana_varijabla>
  </DomainObject.Predmet.ProtustrankaNazivFormated>
  <DomainObject.Predmet.ProtustrankaNazivFormatedOIB>
    <izvorni_sadrzaj>SLAK COMMERCE d.o.o. za proizvodnju i trgovinu, OIB 05706417382</izvorni_sadrzaj>
    <derivirana_varijabla naziv="DomainObject.Predmet.ProtustrankaNazivFormatedOIB_1">SLAK COMMERCE d.o.o. za proizvodnju i trgovinu, OIB 05706417382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SLAK COMMERCE d.o.o. za proizvodnju i trgovinu</item>
    </izvorni_sadrzaj>
    <derivirana_varijabla naziv="DomainObject.Predmet.ProtuStrankaListFormated_1">
      <item>SLAK COMMERCE d.o.o. za proizvodnju i trgovinu</item>
    </derivirana_varijabla>
  </DomainObject.Predmet.ProtuStrankaListFormated>
  <DomainObject.Predmet.ProtuStrankaListFormatedOIB>
    <izvorni_sadrzaj>
      <item>SLAK COMMERCE d.o.o. za proizvodnju i trgovinu, OIB 05706417382</item>
    </izvorni_sadrzaj>
    <derivirana_varijabla naziv="DomainObject.Predmet.ProtuStrankaListFormatedOIB_1">
      <item>SLAK COMMERCE d.o.o. za proizvodnju i trgovinu, OIB 05706417382</item>
    </derivirana_varijabla>
  </DomainObject.Predmet.ProtuStrankaListFormatedOIB>
  <DomainObject.Predmet.ProtuStrankaListFormatedWithAdress>
    <izvorni_sadrzaj>
      <item>SLAK COMMERCE d.o.o. za proizvodnju i trgovinu, Gundulić Ivana 23, 32100 Vinkovci</item>
    </izvorni_sadrzaj>
    <derivirana_varijabla naziv="DomainObject.Predmet.ProtuStrankaListFormatedWithAdress_1">
      <item>SLAK COMMERCE d.o.o. za proizvodnju i trgovinu, Gundulić Ivana 23, 32100 Vinkovci</item>
    </derivirana_varijabla>
  </DomainObject.Predmet.ProtuStrankaListFormatedWithAdress>
  <DomainObject.Predmet.ProtuStrankaListFormatedWithAdressOIB>
    <izvorni_sadrzaj>
      <item>SLAK COMMERCE d.o.o. za proizvodnju i trgovinu, OIB 05706417382, Gundulić Ivana 23, 32100 Vinkovci</item>
    </izvorni_sadrzaj>
    <derivirana_varijabla naziv="DomainObject.Predmet.ProtuStrankaListFormatedWithAdressOIB_1">
      <item>SLAK COMMERCE d.o.o. za proizvodnju i trgovinu, OIB 05706417382, Gundulić Ivana 23, 32100 Vinkovci</item>
    </derivirana_varijabla>
  </DomainObject.Predmet.ProtuStrankaListFormatedWithAdressOIB>
  <DomainObject.Predmet.ProtuStrankaListNazivFormated>
    <izvorni_sadrzaj>
      <item>SLAK COMMERCE d.o.o. za proizvodnju i trgovinu</item>
    </izvorni_sadrzaj>
    <derivirana_varijabla naziv="DomainObject.Predmet.ProtuStrankaListNazivFormated_1">
      <item>SLAK COMMERCE d.o.o. za proizvodnju i trgovinu</item>
    </derivirana_varijabla>
  </DomainObject.Predmet.ProtuStrankaListNazivFormated>
  <DomainObject.Predmet.ProtuStrankaListNazivFormatedOIB>
    <izvorni_sadrzaj>
      <item>SLAK COMMERCE d.o.o. za proizvodnju i trgovinu, OIB 05706417382</item>
    </izvorni_sadrzaj>
    <derivirana_varijabla naziv="DomainObject.Predmet.ProtuStrankaListNazivFormatedOIB_1">
      <item>SLAK COMMERCE d.o.o. za proizvodnju i trgovinu, OIB 05706417382</item>
    </derivirana_varijabla>
  </DomainObject.Predmet.ProtuStrankaListNazivFormatedOIB>
  <DomainObject.Predmet.OstaliListFormated>
    <izvorni_sadrzaj>
      <item>ŽDO VUKOVAR</item>
      <item>Ivan Dakić</item>
      <item>Bojan Sudarević</item>
    </izvorni_sadrzaj>
    <derivirana_varijabla naziv="DomainObject.Predmet.OstaliListFormated_1">
      <item>ŽDO VUKOVAR</item>
      <item>Ivan Dakić</item>
      <item>Bojan Sudarević</item>
    </derivirana_varijabla>
  </DomainObject.Predmet.OstaliListFormated>
  <DomainObject.Predmet.OstaliListFormatedOIB>
    <izvorni_sadrzaj>
      <item>ŽDO VUKOVAR, OIB 61379160880</item>
      <item>Ivan Dakić, OIB 09362595334</item>
      <item>Bojan Sudarević, OIB 97806800829</item>
    </izvorni_sadrzaj>
    <derivirana_varijabla naziv="DomainObject.Predmet.OstaliListFormatedOIB_1">
      <item>ŽDO VUKOVAR, OIB 61379160880</item>
      <item>Ivan Dakić, OIB 09362595334</item>
      <item>Bojan Sudarević, OIB 97806800829</item>
    </derivirana_varijabla>
  </DomainObject.Predmet.OstaliListFormatedOIB>
  <DomainObject.Predmet.OstaliListFormatedWithAdress>
    <izvorni_sadrzaj>
      <item>ŽDO VUKOVAR</item>
      <item>Ivan Dakić, Petra Preradovića 72, 32242 Slakovci</item>
      <item>Bojan Sudarević, Trg Bana Josipa Jelačića 27, 31000 Osijek</item>
    </izvorni_sadrzaj>
    <derivirana_varijabla naziv="DomainObject.Predmet.OstaliListFormatedWithAdress_1">
      <item>ŽDO VUKOVAR</item>
      <item>Ivan Dakić, Petra Preradovića 72, 32242 Slakovci</item>
      <item>Bojan Sudarević, Trg Bana Josipa Jelačića 27, 31000 Osijek</item>
    </derivirana_varijabla>
  </DomainObject.Predmet.OstaliListFormatedWithAdress>
  <DomainObject.Predmet.OstaliListFormatedWithAdressOIB>
    <izvorni_sadrzaj>
      <item>ŽDO VUKOVAR, OIB 61379160880</item>
      <item>Ivan Dakić, OIB 09362595334, Petra Preradovića 72, 32242 Slakovci</item>
      <item>Bojan Sudarević, OIB 97806800829, Trg Bana Josipa Jelačića 27, 31000 Osijek</item>
    </izvorni_sadrzaj>
    <derivirana_varijabla naziv="DomainObject.Predmet.OstaliListFormatedWithAdressOIB_1">
      <item>ŽDO VUKOVAR, OIB 61379160880</item>
      <item>Ivan Dakić, OIB 09362595334, Petra Preradovića 72, 32242 Slakovci</item>
      <item>Bojan Sudarević, OIB 97806800829, Trg Bana Josipa Jelačića 27, 31000 Osijek</item>
    </derivirana_varijabla>
  </DomainObject.Predmet.OstaliListFormatedWithAdressOIB>
  <DomainObject.Predmet.OstaliListNazivFormated>
    <izvorni_sadrzaj>
      <item>ŽDO VUKOVAR</item>
      <item>Ivan Dakić</item>
      <item>Bojan Sudarević</item>
    </izvorni_sadrzaj>
    <derivirana_varijabla naziv="DomainObject.Predmet.OstaliListNazivFormated_1">
      <item>ŽDO VUKOVAR</item>
      <item>Ivan Dakić</item>
      <item>Bojan Sudarević</item>
    </derivirana_varijabla>
  </DomainObject.Predmet.OstaliListNazivFormated>
  <DomainObject.Predmet.OstaliListNazivFormatedOIB>
    <izvorni_sadrzaj>
      <item>ŽDO VUKOVAR, OIB 61379160880</item>
      <item>Ivan Dakić, OIB 09362595334</item>
      <item>Bojan Sudarević, OIB 97806800829</item>
    </izvorni_sadrzaj>
    <derivirana_varijabla naziv="DomainObject.Predmet.OstaliListNazivFormatedOIB_1">
      <item>ŽDO VUKOVAR, OIB 61379160880</item>
      <item>Ivan Dakić, OIB 09362595334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SLAK COMMERCE d.o.o. za proizvodnju i trgovinu</izvorni_sadrzaj>
    <derivirana_varijabla naziv="DomainObject.Predmet.ProtustrankaIDrugi_1">SLAK COMMERCE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SLAK COMMERCE d.o.o. za proizvodnju i trgovinu, OIB 05706417382, Gundulić Ivana 23, 32100 Vinkovci</izvorni_sadrzaj>
    <derivirana_varijabla naziv="DomainObject.Predmet.ProtustrankaIDrugiAdressOIB_1">SLAK COMMERCE d.o.o. za proizvodnju i trgovinu, OIB 05706417382, Gundulić Ivana 23,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SLAK COMMERCE d.o.o. za proizvodnju i trgovinu</item>
      <item>ŽDO VUKOVAR</item>
      <item>Ivan Dakić</item>
      <item>Bojan Sudarević</item>
    </izvorni_sadrzaj>
    <derivirana_varijabla naziv="DomainObject.Predmet.SudioniciListNaziv_1">
      <item>FINA RC OSIJEK</item>
      <item>SLAK COMMERCE d.o.o. za proizvodnju i trgovinu</item>
      <item>ŽDO VUKOVAR</item>
      <item>Ivan Dakić</item>
      <item>Bojan Sudarević</item>
    </derivirana_varijabla>
  </DomainObject.Predmet.SudioniciListNaziv>
  <DomainObject.Predmet.SudioniciListAdressOIB>
    <izvorni_sadrzaj>
      <item>FINA RC OSIJEK, OIB 85821130368</item>
      <item>SLAK COMMERCE d.o.o. za proizvodnju i trgovinu, OIB 05706417382, Gundulić Ivana 23,32100 Vinkovci</item>
      <item>ŽDO VUKOVAR, OIB 61379160880</item>
      <item>Ivan Dakić, OIB 09362595334, Petra Preradovića 72,32242 Slakovci</item>
      <item>Bojan Sudarević, OIB 97806800829, Trg Bana Josipa Jelačića 27,31000 Osijek</item>
    </izvorni_sadrzaj>
    <derivirana_varijabla naziv="DomainObject.Predmet.SudioniciListAdressOIB_1">
      <item>FINA RC OSIJEK, OIB 85821130368</item>
      <item>SLAK COMMERCE d.o.o. za proizvodnju i trgovinu, OIB 05706417382, Gundulić Ivana 23,32100 Vinkovci</item>
      <item>ŽDO VUKOVAR, OIB 61379160880</item>
      <item>Ivan Dakić, OIB 09362595334, Petra Preradovića 72,32242 Slakovci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05706417382</item>
      <item>, OIB 61379160880</item>
      <item>, OIB 09362595334</item>
      <item>, OIB 97806800829</item>
    </izvorni_sadrzaj>
    <derivirana_varijabla naziv="DomainObject.Predmet.SudioniciListNazivOIB_1">
      <item>, OIB 85821130368</item>
      <item>, OIB 05706417382</item>
      <item>, OIB 61379160880</item>
      <item>, OIB 09362595334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1396</properties:Characters>
  <properties:Lines>51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2017-01-23T07:51:00Z</dcterms:created>
  <dc:creator>..</dc:creator>
  <cp:lastModifiedBy>Maja Kocijan</cp:lastModifiedBy>
  <cp:lastPrinted>2017-01-23T07:55:00Z</cp:lastPrinted>
  <dcterms:modified xmlns:xsi="http://www.w3.org/2001/XMLSchema-instance" xsi:type="dcterms:W3CDTF">2017-01-23T07:58:00Z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