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b224" w14:paraId="37cb224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D2C34">
        <w:rPr>
          <w:rFonts w:hAnsi="Times New Roman" w:ascii="Times New Roman"/>
          <w:sz w:val="24"/>
          <w:szCs w:val="24"/>
        </w:rPr>
        <w:t>15. rujna</w:t>
      </w:r>
      <w:r w:rsidR="00DC73D9">
        <w:rPr>
          <w:rFonts w:hAnsi="Times New Roman" w:ascii="Times New Roman"/>
          <w:sz w:val="24"/>
          <w:szCs w:val="24"/>
        </w:rPr>
        <w:t xml:space="preserve"> 2016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9D2C34">
        <w:rPr>
          <w:rFonts w:hAnsi="Times New Roman" w:ascii="Times New Roman"/>
          <w:bCs/>
          <w:szCs w:val="24"/>
        </w:rPr>
        <w:t xml:space="preserve">osmom </w:t>
      </w:r>
      <w:r w:rsidRPr="00BD6639">
        <w:rPr>
          <w:rFonts w:hAnsi="Times New Roman" w:ascii="Times New Roman"/>
          <w:bCs/>
          <w:szCs w:val="24"/>
        </w:rPr>
        <w:t>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9D2C34">
        <w:rPr>
          <w:rFonts w:hAnsi="Times New Roman" w:ascii="Times New Roman"/>
          <w:bCs/>
          <w:szCs w:val="24"/>
        </w:rPr>
        <w:t>97.859,63</w:t>
      </w:r>
      <w:r w:rsidR="009D2C34" w:rsidRPr="00241C37">
        <w:rPr>
          <w:rFonts w:hAnsi="Times New Roman" w:ascii="Times New Roman"/>
          <w:bCs/>
          <w:szCs w:val="24"/>
        </w:rPr>
        <w:t xml:space="preserve"> </w:t>
      </w:r>
      <w:r w:rsidR="009D2C34">
        <w:rPr>
          <w:rFonts w:hAnsi="Times New Roman" w:ascii="Times New Roman"/>
          <w:bCs/>
          <w:szCs w:val="24"/>
        </w:rPr>
        <w:t>kn</w:t>
      </w:r>
      <w:r w:rsidR="00182B62" w:rsidRPr="00761DA4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9D2C34">
        <w:rPr>
          <w:rFonts w:hAnsi="Times New Roman" w:ascii="Times New Roman"/>
          <w:bCs/>
          <w:szCs w:val="24"/>
        </w:rPr>
        <w:t xml:space="preserve">osmom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9D2C34">
        <w:rPr>
          <w:rFonts w:hAnsi="Times New Roman" w:ascii="Times New Roman"/>
          <w:bCs/>
          <w:szCs w:val="24"/>
        </w:rPr>
        <w:t>osmoj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9D2C34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19. listopada</w:t>
      </w:r>
      <w:r w:rsidR="00BD6639" w:rsidRPr="0008623D">
        <w:rPr>
          <w:rFonts w:hAnsi="Times New Roman" w:ascii="Times New Roman"/>
          <w:b/>
          <w:bCs/>
          <w:szCs w:val="24"/>
        </w:rPr>
        <w:t xml:space="preserve"> </w:t>
      </w:r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182B62" w:rsidRPr="0008623D">
        <w:rPr>
          <w:rFonts w:hAnsi="Times New Roman" w:ascii="Times New Roman"/>
          <w:b/>
          <w:bCs/>
          <w:szCs w:val="24"/>
        </w:rPr>
        <w:t>6</w:t>
      </w:r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r>
        <w:rPr>
          <w:rFonts w:hAnsi="Times New Roman" w:ascii="Times New Roman"/>
          <w:b/>
          <w:bCs/>
          <w:szCs w:val="24"/>
        </w:rPr>
        <w:t>13,30</w:t>
      </w:r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FB7CAF">
        <w:rPr>
          <w:rFonts w:hAnsi="Times New Roman" w:ascii="Times New Roman"/>
          <w:bCs/>
          <w:szCs w:val="24"/>
        </w:rPr>
        <w:t xml:space="preserve"> 17. listopada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1E5164" w:rsidRPr="0008623D">
        <w:rPr>
          <w:rFonts w:hAnsi="Times New Roman" w:ascii="Times New Roman"/>
          <w:bCs/>
          <w:szCs w:val="24"/>
        </w:rPr>
        <w:t>6</w:t>
      </w:r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FB7CAF">
        <w:rPr>
          <w:rFonts w:hAnsi="Times New Roman" w:ascii="Times New Roman"/>
          <w:bCs/>
          <w:szCs w:val="24"/>
        </w:rPr>
        <w:t>17. listopada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1E5164" w:rsidRPr="0008623D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FB7CAF">
        <w:rPr>
          <w:rFonts w:hAnsi="Times New Roman" w:ascii="Times New Roman"/>
          <w:bCs/>
          <w:szCs w:val="24"/>
        </w:rPr>
        <w:t>7. studenog</w:t>
      </w:r>
      <w:r w:rsidR="001E5164" w:rsidRPr="0008623D">
        <w:rPr>
          <w:rFonts w:hAnsi="Times New Roman" w:ascii="Times New Roman"/>
          <w:bCs/>
          <w:szCs w:val="24"/>
        </w:rPr>
        <w:t xml:space="preserve"> 2016.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r w:rsidR="001674F0">
        <w:rPr>
          <w:rFonts w:hAnsi="Times New Roman" w:ascii="Times New Roman"/>
          <w:bCs/>
          <w:szCs w:val="24"/>
        </w:rPr>
        <w:t>091/5046-022.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 xml:space="preserve">og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</w:t>
      </w:r>
      <w:r w:rsidR="00311DD4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FB7CAF">
        <w:rPr>
          <w:rFonts w:hAnsi="Times New Roman" w:ascii="Times New Roman"/>
          <w:szCs w:val="24"/>
        </w:rPr>
        <w:t>15. rujna</w:t>
      </w:r>
      <w:r w:rsidR="00DC73D9">
        <w:rPr>
          <w:rFonts w:hAnsi="Times New Roman" w:ascii="Times New Roman"/>
          <w:szCs w:val="24"/>
        </w:rPr>
        <w:t xml:space="preserve"> 2016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FD1D23" w:rsidRPr="00BD6639">
        <w:rPr>
          <w:rFonts w:hAnsi="Times New Roman" w:ascii="Times New Roman"/>
          <w:szCs w:val="24"/>
        </w:rPr>
        <w:t xml:space="preserve"> LUCIJA BUTIGAN</w:t>
      </w:r>
      <w:r w:rsidR="00AE2855">
        <w:rPr>
          <w:rFonts w:hAnsi="Times New Roman" w:ascii="Times New Roman"/>
          <w:szCs w:val="24"/>
        </w:rPr>
        <w:t>,v.r.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AE2855" w:rsidP="00DC73D9" w:rsidR="00DC73D9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otpravka-ovl. službenik</w:t>
      </w:r>
    </w:p>
    <w:p w:rsidRDefault="00AE2855" w:rsidP="00DC73D9" w:rsidR="00AE2855" w:rsidRPr="00BD6639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Vinka Mihalinčić</w:t>
      </w:r>
    </w:p>
    <w:sectPr w:rsidSect="00A8668C" w:rsidR="00AE2855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AE2855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  <w:r w:rsidR="00530EFB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202B0"/>
    <w:rsid w:val="00241CFB"/>
    <w:rsid w:val="00242259"/>
    <w:rsid w:val="0025616B"/>
    <w:rsid w:val="00273342"/>
    <w:rsid w:val="002D6DEF"/>
    <w:rsid w:val="002F0743"/>
    <w:rsid w:val="00301497"/>
    <w:rsid w:val="00311DD4"/>
    <w:rsid w:val="003227E1"/>
    <w:rsid w:val="00336F0F"/>
    <w:rsid w:val="00352543"/>
    <w:rsid w:val="003634EA"/>
    <w:rsid w:val="00386F4C"/>
    <w:rsid w:val="003A1122"/>
    <w:rsid w:val="003C2068"/>
    <w:rsid w:val="003C4260"/>
    <w:rsid w:val="003C4811"/>
    <w:rsid w:val="00407EBA"/>
    <w:rsid w:val="0042045A"/>
    <w:rsid w:val="00435816"/>
    <w:rsid w:val="0046060D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D2C34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AE2855"/>
    <w:rsid w:val="00B345BE"/>
    <w:rsid w:val="00B50AAD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B1678"/>
    <w:rsid w:val="00FB7CA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2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8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2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8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1014</properties:Words>
  <properties:Characters>5389</properties:Characters>
  <properties:Lines>135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2016-09-15T08:13:00Z</dcterms:created>
  <dc:creator>Sudsko vijeće</dc:creator>
  <cp:lastModifiedBy>Valentina Kranjčić</cp:lastModifiedBy>
  <cp:lastPrinted>2016-07-05T08:28:00Z</cp:lastPrinted>
  <dcterms:modified xmlns:xsi="http://www.w3.org/2001/XMLSchema-instance" xsi:type="dcterms:W3CDTF">2016-09-15T08:18:00Z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