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f760" w14:paraId="b51f760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 w:rsidR="003B1D1B">
        <w:rPr>
          <w:b/>
        </w:rPr>
        <w:t>1064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A744DB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A744DB">
      <w:pPr>
        <w:jc w:val="center"/>
        <w:rPr>
          <w:b/>
          <w:sz w:val="22"/>
        </w:rPr>
      </w:pPr>
    </w:p>
    <w:p w:rsidRDefault="009D1228" w:rsidP="00C82BA1" w:rsidR="00C82BA1" w:rsidRPr="00A744DB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3B1D1B">
        <w:t>IZABELA d.o.o Trogir, Lucićeva 2, OIB: 72464112833</w:t>
      </w:r>
      <w:r>
        <w:t>, dana</w:t>
      </w:r>
      <w:r w:rsidR="00751A8E">
        <w:t xml:space="preserve"> </w:t>
      </w:r>
      <w:r w:rsidR="00A744DB">
        <w:t>6</w:t>
      </w:r>
      <w:r w:rsidR="00AD5086">
        <w:t>. listopada</w:t>
      </w:r>
      <w:r w:rsidR="005A49E7">
        <w:t xml:space="preserve"> 2017</w:t>
      </w:r>
      <w:r w:rsidR="00C07794">
        <w:t>. god.</w:t>
      </w:r>
    </w:p>
    <w:p w:rsidRDefault="00C82BA1" w:rsidP="00C82BA1" w:rsidR="00C82BA1" w:rsidRPr="00A744DB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3B1D1B">
        <w:t>IZABELA d.o.o Trogir, Lucićeva 2, OIB: 72464112833</w:t>
      </w:r>
      <w:r w:rsidR="009D1228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3B1D1B">
        <w:t>1064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 w:rsidRPr="00A744DB">
      <w:pPr>
        <w:jc w:val="both"/>
        <w:rPr>
          <w:sz w:val="22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3B1D1B">
        <w:rPr>
          <w:szCs w:val="24"/>
        </w:rPr>
        <w:t>12. travnja 2016</w:t>
      </w:r>
      <w:r w:rsidR="00F63621">
        <w:rPr>
          <w:szCs w:val="24"/>
        </w:rPr>
        <w:t xml:space="preserve">. god. prijedlog za otvaranje stečajnog postupka nad dužnikom </w:t>
      </w:r>
      <w:r w:rsidR="003B1D1B">
        <w:t>IZABELA d.o.o Trogir</w:t>
      </w:r>
      <w:r w:rsidR="009D1228">
        <w:t>, a sukladno odredbama čl. 444. st. 2</w:t>
      </w:r>
      <w:r w:rsidR="00F63621">
        <w:t xml:space="preserve">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AD5086">
        <w:t>odnesenom prijedlogu u bitnom</w:t>
      </w:r>
      <w:r w:rsidR="00C07794">
        <w:t xml:space="preserve"> je navedeno</w:t>
      </w:r>
      <w:r>
        <w:t xml:space="preserve"> da dužnik </w:t>
      </w:r>
      <w:r w:rsidR="009D1228">
        <w:t xml:space="preserve">na dan 1. rujna 2015. godine, u Očevidniku redoslijeda osnova za plaćanje, ima evidentirane neizvršene osnove za plaćanje u neprekinutom razdoblju od </w:t>
      </w:r>
      <w:r w:rsidR="003B1D1B">
        <w:t>1014</w:t>
      </w:r>
      <w:r w:rsidR="009D1228">
        <w:t xml:space="preserve"> dana, u ukupnom iznosu od </w:t>
      </w:r>
      <w:r w:rsidR="003B1D1B">
        <w:t>82.781,85</w:t>
      </w:r>
      <w:r w:rsidR="009D1228">
        <w:t xml:space="preserve"> kn, kao i da prema podacima koji su dostavljeni od Hrvatskog </w:t>
      </w:r>
      <w:r w:rsidR="00AD5086">
        <w:t>zavoda za mirovinsko osiguranje</w:t>
      </w:r>
      <w:r w:rsidR="009D1228">
        <w:t xml:space="preserve"> dužnik ima 1 zaposlenog, a predlagatelj da ne raspolaže s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AD5086" w:rsidR="00D50543">
      <w:pPr>
        <w:ind w:firstLine="708"/>
        <w:jc w:val="both"/>
      </w:pPr>
      <w:r w:rsidRPr="006A49A6"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3B1D1B">
        <w:t>1064</w:t>
      </w:r>
      <w:r w:rsidR="006B2F06">
        <w:t>/2016</w:t>
      </w:r>
      <w:r w:rsidRPr="006A49A6">
        <w:t xml:space="preserve"> od </w:t>
      </w:r>
      <w:r w:rsidR="009D1228">
        <w:t>1</w:t>
      </w:r>
      <w:r w:rsidR="003B1D1B">
        <w:t>4</w:t>
      </w:r>
      <w:r w:rsidR="001C13F7">
        <w:t>.</w:t>
      </w:r>
      <w:r w:rsidRPr="006A49A6">
        <w:t xml:space="preserve"> </w:t>
      </w:r>
      <w:r w:rsidR="009D1228">
        <w:t>veljače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A744DB" w:rsidP="00D50543" w:rsidR="00A744DB">
      <w:pPr>
        <w:ind w:firstLine="708"/>
        <w:jc w:val="both"/>
      </w:pPr>
    </w:p>
    <w:p w:rsidRDefault="00D50543" w:rsidP="00D50543" w:rsidR="00D50543">
      <w:pPr>
        <w:ind w:firstLine="708"/>
        <w:jc w:val="both"/>
      </w:pPr>
      <w:r>
        <w:lastRenderedPageBreak/>
        <w:t xml:space="preserve">FINA je za potrebe prethodnog postupka dostavila ovom sudu potvrdu o neizvršenim osnovama za plaćanje dužnika (list </w:t>
      </w:r>
      <w:r w:rsidR="00AC0514">
        <w:t>1</w:t>
      </w:r>
      <w:r w:rsidR="003B1D1B">
        <w:t>1</w:t>
      </w:r>
      <w:r>
        <w:t xml:space="preserve"> spisa) kojom se potvrđuje da dužnik na dan </w:t>
      </w:r>
      <w:r w:rsidR="009D1228">
        <w:t>0</w:t>
      </w:r>
      <w:r w:rsidR="003B1D1B">
        <w:t>9</w:t>
      </w:r>
      <w:r w:rsidR="009D1228">
        <w:t>.03.2017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3B1D1B">
        <w:rPr>
          <w:szCs w:val="24"/>
        </w:rPr>
        <w:t>1568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AD5086" w:rsidP="00AD5086" w:rsidR="00AD5086">
      <w:pPr>
        <w:ind w:firstLine="708"/>
        <w:jc w:val="both"/>
        <w:rPr>
          <w:szCs w:val="24"/>
        </w:rPr>
      </w:pPr>
      <w:r>
        <w:rPr>
          <w:szCs w:val="24"/>
        </w:rPr>
        <w:t xml:space="preserve">Radi utvrđivanja stanja imovine dužnika, sud je službenim putem zatražio podatke o imovini dužnika od: Općinskog suda u Splitu, Zemljišnoknjižni odjel Split i Trogir, Porezne uprave i MUP RH, PU Splitsko-dalmatinske. Porezna uprava je podneskom od 22.03.2017. izvijestila sud da prema zadnjoj dostavljenoj bilanci </w:t>
      </w:r>
      <w:r w:rsidR="00A744DB">
        <w:rPr>
          <w:szCs w:val="24"/>
        </w:rPr>
        <w:t xml:space="preserve">dužnik </w:t>
      </w:r>
      <w:r>
        <w:rPr>
          <w:szCs w:val="24"/>
        </w:rPr>
        <w:t>nema imovine. Općinski sud u Splitu, Zemljišnoknjižni odjel Split je 31.03.2017. god. dostavio potvrdu da dužnik nije upisan kao vlasnik nekretnina na području nadležnosti tog odjela, dok Zemljišnoknjižni odjel Trogir nije dostavio podatke o bilo kakvoj imovini (nekretninama) dužnika. MUP RH, PU Splitsko-dalmatinska je 29</w:t>
      </w:r>
      <w:r w:rsidR="005A1BE6">
        <w:rPr>
          <w:szCs w:val="24"/>
        </w:rPr>
        <w:t>.03.2017. god. dostavilo</w:t>
      </w:r>
      <w:r>
        <w:rPr>
          <w:szCs w:val="24"/>
        </w:rPr>
        <w:t xml:space="preserve"> uvjerenje da dužnik nije evidentiran kao vlasnik vozila.</w:t>
      </w:r>
    </w:p>
    <w:p w:rsidRDefault="00AD5086" w:rsidP="00404F80" w:rsidR="00AD5086">
      <w:pPr>
        <w:ind w:firstLine="708"/>
        <w:jc w:val="both"/>
      </w:pPr>
    </w:p>
    <w:p w:rsidRDefault="00D50543" w:rsidP="005A1BE6" w:rsidR="00404F80">
      <w:pPr>
        <w:ind w:firstLine="708"/>
        <w:jc w:val="both"/>
        <w:rPr>
          <w:szCs w:val="24"/>
        </w:rPr>
      </w:pPr>
      <w:r>
        <w:t xml:space="preserve">Na ročištu koje je u prethodnom postupku održano kod ovog suda </w:t>
      </w:r>
      <w:r w:rsidR="003B1D1B">
        <w:t>11.04</w:t>
      </w:r>
      <w:r w:rsidR="009D1228">
        <w:t>.2017</w:t>
      </w:r>
      <w:r>
        <w:t>. god.</w:t>
      </w:r>
      <w:r w:rsidR="009D1228">
        <w:t>,</w:t>
      </w:r>
      <w:r>
        <w:t xml:space="preserve"> zastupnik po zakonu dužnika </w:t>
      </w:r>
      <w:r w:rsidR="003B1D1B" w:rsidRPr="00747913">
        <w:rPr>
          <w:szCs w:val="24"/>
        </w:rPr>
        <w:t>Nushe Spaqi</w:t>
      </w:r>
      <w:r w:rsidR="003B1D1B">
        <w:t xml:space="preserve"> iz Trogira </w:t>
      </w:r>
      <w:r>
        <w:t>je izjavi</w:t>
      </w:r>
      <w:r w:rsidR="003B1D1B">
        <w:t>la</w:t>
      </w:r>
      <w:r>
        <w:t xml:space="preserve"> da se dužnik ne protivi podnesenom prijedlogu </w:t>
      </w:r>
      <w:r w:rsidR="003145B3">
        <w:t>za otvaranje</w:t>
      </w:r>
      <w:r w:rsidR="003B1D1B">
        <w:t xml:space="preserve"> stečaja te je isto </w:t>
      </w:r>
      <w:r w:rsidR="00AD5086">
        <w:t>potvrdila točnost podataka</w:t>
      </w:r>
      <w:r w:rsidR="003145B3">
        <w:t xml:space="preserve"> FINE</w:t>
      </w:r>
      <w:r w:rsidR="00AD5086">
        <w:t xml:space="preserve"> o blokadi računa dužnika</w:t>
      </w:r>
      <w:r w:rsidR="003145B3">
        <w:t xml:space="preserve">. U svom iskazu, </w:t>
      </w:r>
      <w:r w:rsidR="003B1D1B" w:rsidRPr="00747913">
        <w:rPr>
          <w:szCs w:val="24"/>
        </w:rPr>
        <w:t>Nushe Spaqi</w:t>
      </w:r>
      <w:r w:rsidR="009D1228">
        <w:rPr>
          <w:szCs w:val="24"/>
        </w:rPr>
        <w:t xml:space="preserve"> </w:t>
      </w:r>
      <w:r w:rsidR="003145B3">
        <w:t xml:space="preserve">je </w:t>
      </w:r>
      <w:r w:rsidR="00AD5086">
        <w:t>izjavila</w:t>
      </w:r>
      <w:r w:rsidR="003145B3">
        <w:t xml:space="preserve"> da je dužnik osnovan </w:t>
      </w:r>
      <w:r w:rsidR="003B1D1B">
        <w:rPr>
          <w:szCs w:val="24"/>
        </w:rPr>
        <w:t>2011</w:t>
      </w:r>
      <w:r w:rsidR="009D1228">
        <w:rPr>
          <w:szCs w:val="24"/>
        </w:rPr>
        <w:t xml:space="preserve">. god. te da se društvo kao osnovnom djelatnošću bavilo </w:t>
      </w:r>
      <w:r w:rsidR="003B1D1B">
        <w:rPr>
          <w:szCs w:val="24"/>
        </w:rPr>
        <w:t>trgovinom</w:t>
      </w:r>
      <w:r w:rsidR="009D1228">
        <w:rPr>
          <w:szCs w:val="24"/>
        </w:rPr>
        <w:t xml:space="preserve">, </w:t>
      </w:r>
      <w:r w:rsidR="00AD5086">
        <w:rPr>
          <w:szCs w:val="24"/>
        </w:rPr>
        <w:t>a</w:t>
      </w:r>
      <w:r w:rsidR="009D1228">
        <w:rPr>
          <w:szCs w:val="24"/>
        </w:rPr>
        <w:t xml:space="preserve"> u naravi da se radilo o </w:t>
      </w:r>
      <w:r w:rsidR="003B1D1B">
        <w:rPr>
          <w:szCs w:val="24"/>
        </w:rPr>
        <w:t>prodaji suvenira, odjevnih predmeta kao što su majice, kape te isto tako i prodajom jeftinijeg nakita (bižuterija), magneta i drugih suvenira</w:t>
      </w:r>
      <w:r w:rsidR="009D1228">
        <w:rPr>
          <w:szCs w:val="24"/>
        </w:rPr>
        <w:t xml:space="preserve">. </w:t>
      </w:r>
      <w:r w:rsidR="003B1D1B">
        <w:rPr>
          <w:szCs w:val="24"/>
        </w:rPr>
        <w:t>Društvo</w:t>
      </w:r>
      <w:r w:rsidR="00AD5086">
        <w:rPr>
          <w:szCs w:val="24"/>
        </w:rPr>
        <w:t xml:space="preserve"> da</w:t>
      </w:r>
      <w:r w:rsidR="003B1D1B">
        <w:rPr>
          <w:szCs w:val="24"/>
        </w:rPr>
        <w:t xml:space="preserve"> je poslovalo u iznajmljenom prostoru u Trogiru, na adresi Lucićeva 2 te je to poslovanje trajalo nešto više od dvije godine. Međutim</w:t>
      </w:r>
      <w:r w:rsidR="00AD5086">
        <w:rPr>
          <w:szCs w:val="24"/>
        </w:rPr>
        <w:t>,</w:t>
      </w:r>
      <w:r w:rsidR="003B1D1B">
        <w:rPr>
          <w:szCs w:val="24"/>
        </w:rPr>
        <w:t xml:space="preserve"> od kraja 2013. god. </w:t>
      </w:r>
      <w:r w:rsidR="00AD5086">
        <w:rPr>
          <w:szCs w:val="24"/>
        </w:rPr>
        <w:t>dužnik da više ne radi</w:t>
      </w:r>
      <w:r w:rsidR="003B1D1B">
        <w:rPr>
          <w:szCs w:val="24"/>
        </w:rPr>
        <w:t xml:space="preserve"> niti obavlja bilo kakvu djelatnost. </w:t>
      </w:r>
      <w:r w:rsidR="00AD5086">
        <w:rPr>
          <w:szCs w:val="24"/>
        </w:rPr>
        <w:t xml:space="preserve">Navela je da je ona bila jedini zaposlenik dužnika. </w:t>
      </w:r>
      <w:r w:rsidR="009D1228">
        <w:rPr>
          <w:szCs w:val="24"/>
        </w:rPr>
        <w:t xml:space="preserve">U odnosu na </w:t>
      </w:r>
      <w:r w:rsidR="00AD5086">
        <w:rPr>
          <w:szCs w:val="24"/>
        </w:rPr>
        <w:t>nepodmirene</w:t>
      </w:r>
      <w:r w:rsidR="009D1228">
        <w:rPr>
          <w:szCs w:val="24"/>
        </w:rPr>
        <w:t xml:space="preserve"> obveze dužnika</w:t>
      </w:r>
      <w:r w:rsidR="003B1D1B">
        <w:rPr>
          <w:szCs w:val="24"/>
        </w:rPr>
        <w:t xml:space="preserve">, </w:t>
      </w:r>
      <w:r w:rsidR="00AD5086">
        <w:rPr>
          <w:szCs w:val="24"/>
        </w:rPr>
        <w:t>navela</w:t>
      </w:r>
      <w:r w:rsidR="00434CF5">
        <w:rPr>
          <w:szCs w:val="24"/>
        </w:rPr>
        <w:t xml:space="preserve"> je</w:t>
      </w:r>
      <w:r w:rsidR="009D1228">
        <w:rPr>
          <w:szCs w:val="24"/>
        </w:rPr>
        <w:t xml:space="preserve"> </w:t>
      </w:r>
      <w:r w:rsidR="00AD5086">
        <w:rPr>
          <w:szCs w:val="24"/>
        </w:rPr>
        <w:t>da</w:t>
      </w:r>
      <w:r w:rsidR="003B1D1B">
        <w:rPr>
          <w:szCs w:val="24"/>
        </w:rPr>
        <w:t xml:space="preserve"> se iste </w:t>
      </w:r>
      <w:r w:rsidR="00AD5086">
        <w:rPr>
          <w:szCs w:val="24"/>
        </w:rPr>
        <w:t>odnose</w:t>
      </w:r>
      <w:r w:rsidR="003B1D1B">
        <w:rPr>
          <w:szCs w:val="24"/>
        </w:rPr>
        <w:t xml:space="preserve"> na neplaćene doprinose za mirovinsko i zdravstveno osiguranje na </w:t>
      </w:r>
      <w:r w:rsidR="00404F80">
        <w:rPr>
          <w:szCs w:val="24"/>
        </w:rPr>
        <w:t>njenu</w:t>
      </w:r>
      <w:r w:rsidR="003B1D1B">
        <w:rPr>
          <w:szCs w:val="24"/>
        </w:rPr>
        <w:t xml:space="preserve"> plaću, kao i </w:t>
      </w:r>
      <w:r w:rsidR="00AD5086">
        <w:rPr>
          <w:szCs w:val="24"/>
        </w:rPr>
        <w:t>ostale poreze i doprinose</w:t>
      </w:r>
      <w:r w:rsidR="003B1D1B">
        <w:rPr>
          <w:szCs w:val="24"/>
        </w:rPr>
        <w:t xml:space="preserve">, a manji dio </w:t>
      </w:r>
      <w:r w:rsidR="005A1BE6">
        <w:rPr>
          <w:szCs w:val="24"/>
        </w:rPr>
        <w:t>obveza</w:t>
      </w:r>
      <w:r w:rsidR="003B1D1B">
        <w:rPr>
          <w:szCs w:val="24"/>
        </w:rPr>
        <w:t xml:space="preserve"> </w:t>
      </w:r>
      <w:r w:rsidR="00404F80">
        <w:rPr>
          <w:szCs w:val="24"/>
        </w:rPr>
        <w:t xml:space="preserve">da </w:t>
      </w:r>
      <w:r w:rsidR="003B1D1B">
        <w:rPr>
          <w:szCs w:val="24"/>
        </w:rPr>
        <w:t>postoji i prema dobavljačima</w:t>
      </w:r>
      <w:r w:rsidR="00404F80">
        <w:rPr>
          <w:szCs w:val="24"/>
        </w:rPr>
        <w:t xml:space="preserve">. </w:t>
      </w:r>
      <w:r w:rsidR="009D1228">
        <w:rPr>
          <w:szCs w:val="24"/>
        </w:rPr>
        <w:t>U odnosu na imovinu dužnika</w:t>
      </w:r>
      <w:r w:rsidR="00434CF5">
        <w:rPr>
          <w:szCs w:val="24"/>
        </w:rPr>
        <w:t xml:space="preserve">, </w:t>
      </w:r>
      <w:r w:rsidR="00404F80" w:rsidRPr="00747913">
        <w:rPr>
          <w:szCs w:val="24"/>
        </w:rPr>
        <w:t>Nushe Spaqi</w:t>
      </w:r>
      <w:r w:rsidR="009D1228">
        <w:rPr>
          <w:szCs w:val="24"/>
        </w:rPr>
        <w:t xml:space="preserve"> </w:t>
      </w:r>
      <w:r w:rsidR="00404F80">
        <w:rPr>
          <w:szCs w:val="24"/>
        </w:rPr>
        <w:t>je izjavila</w:t>
      </w:r>
      <w:r w:rsidR="009D1228">
        <w:rPr>
          <w:szCs w:val="24"/>
        </w:rPr>
        <w:t xml:space="preserve"> da dužnik u svom vlasništvu nema nikakve imovine. </w:t>
      </w:r>
      <w:r w:rsidR="005A1BE6">
        <w:rPr>
          <w:szCs w:val="24"/>
        </w:rPr>
        <w:t>Navela je da dužnik</w:t>
      </w:r>
      <w:r w:rsidR="00404F80">
        <w:rPr>
          <w:szCs w:val="24"/>
        </w:rPr>
        <w:t xml:space="preserve"> nema niti je ikada imao nekretnina, isto tako </w:t>
      </w:r>
      <w:r w:rsidR="005A1BE6">
        <w:rPr>
          <w:szCs w:val="24"/>
        </w:rPr>
        <w:t>da nema ni</w:t>
      </w:r>
      <w:r w:rsidR="00404F80">
        <w:rPr>
          <w:szCs w:val="24"/>
        </w:rPr>
        <w:t xml:space="preserve"> vrjednijih pokretnina kao što su autom</w:t>
      </w:r>
      <w:r w:rsidR="005A1BE6">
        <w:rPr>
          <w:szCs w:val="24"/>
        </w:rPr>
        <w:t xml:space="preserve">obili, vrjedniji strojevi i sl., a </w:t>
      </w:r>
      <w:r w:rsidR="00404F80">
        <w:rPr>
          <w:szCs w:val="24"/>
        </w:rPr>
        <w:t>niti bil</w:t>
      </w:r>
      <w:r w:rsidR="005A1BE6">
        <w:rPr>
          <w:szCs w:val="24"/>
        </w:rPr>
        <w:t>o kakve opreme, zaliha robe ili</w:t>
      </w:r>
      <w:r w:rsidR="00404F80">
        <w:rPr>
          <w:szCs w:val="24"/>
        </w:rPr>
        <w:t xml:space="preserve"> nekih drugih pokretnina. Pri tom je napomenula da je nakon prestanka poslovanja dužnika preostalo nešto neprodane robe, koja</w:t>
      </w:r>
      <w:r w:rsidR="005A1BE6">
        <w:rPr>
          <w:szCs w:val="24"/>
        </w:rPr>
        <w:t xml:space="preserve"> da</w:t>
      </w:r>
      <w:r w:rsidR="00404F80">
        <w:rPr>
          <w:szCs w:val="24"/>
        </w:rPr>
        <w:t xml:space="preserve"> je </w:t>
      </w:r>
      <w:r w:rsidR="005A1BE6">
        <w:rPr>
          <w:szCs w:val="24"/>
        </w:rPr>
        <w:t>u međuvremenu</w:t>
      </w:r>
      <w:r w:rsidR="00404F80">
        <w:rPr>
          <w:szCs w:val="24"/>
        </w:rPr>
        <w:t xml:space="preserve"> prodana za iznos od 3.000,00 kn</w:t>
      </w:r>
      <w:r w:rsidR="005A1BE6">
        <w:rPr>
          <w:szCs w:val="24"/>
        </w:rPr>
        <w:t>, tako da dužnik danas nema ni</w:t>
      </w:r>
      <w:r w:rsidR="00404F80">
        <w:rPr>
          <w:szCs w:val="24"/>
        </w:rPr>
        <w:t xml:space="preserve"> zaliha robe. Također je navela i da je prostor u kojem je dužnik poslovao bio u cijelosti uređen odnosno opremljen te je nakon prestanka ugovora o najmu isti kao takav vraćen njegovom vlasniku. Navela je i da po njenim saznanjima dužnik nema nenaplaćenih potraživanja, a isto tako </w:t>
      </w:r>
      <w:r w:rsidR="005A1BE6">
        <w:rPr>
          <w:szCs w:val="24"/>
        </w:rPr>
        <w:t xml:space="preserve">da </w:t>
      </w:r>
      <w:r w:rsidR="00A744DB">
        <w:rPr>
          <w:szCs w:val="24"/>
        </w:rPr>
        <w:t>ne vodi ni</w:t>
      </w:r>
      <w:r w:rsidR="00404F80">
        <w:rPr>
          <w:szCs w:val="24"/>
        </w:rPr>
        <w:t xml:space="preserve"> bilo kakve sudske postupke.</w:t>
      </w:r>
    </w:p>
    <w:p w:rsidRDefault="009D1228" w:rsidP="00404F80" w:rsidR="009D1228">
      <w:pPr>
        <w:ind w:firstLine="708"/>
        <w:jc w:val="both"/>
      </w:pPr>
      <w:r>
        <w:rPr>
          <w:szCs w:val="24"/>
        </w:rPr>
        <w:t xml:space="preserve"> </w:t>
      </w:r>
    </w:p>
    <w:p w:rsidRDefault="005A1BE6" w:rsidP="00A744DB" w:rsidR="00C23A54">
      <w:pPr>
        <w:ind w:firstLine="708"/>
        <w:jc w:val="both"/>
      </w:pPr>
      <w:r>
        <w:t xml:space="preserve">Iz naprijed navedenog iskaza zastupnika po zakonu dužnika, koja je rješenjem o pokretanju prethodnog postupka kao i na održanom ročištu upozorena na pravne posljedice davanja netočnih ili nepotpunih podataka o imovini i obvezama dužnika odnosno davanja lažnog iskaza, kao i iz dostavljenih podataka o imovini dužnika od strane Općinskog suda u Splitu, Porezne uprave i MUP RH, PU </w:t>
      </w:r>
      <w:r>
        <w:rPr>
          <w:szCs w:val="24"/>
        </w:rPr>
        <w:t>Splitsko-dalmatinske,</w:t>
      </w:r>
      <w:r>
        <w:t xml:space="preserve"> razvidno je da dužnik nema imovine koja bi ušla u stečajnu masu i iz koje bi se mogli podmiriti barem troškovi stečajnog postupka.</w:t>
      </w:r>
    </w:p>
    <w:p w:rsidRDefault="00A744DB" w:rsidP="00C23A54" w:rsidR="00A744DB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</w:t>
      </w:r>
      <w:r w:rsidR="005A1BE6">
        <w:rPr>
          <w:szCs w:val="24"/>
        </w:rPr>
        <w:t>rezultata prethodnog postupka</w:t>
      </w:r>
      <w:r w:rsidR="00853084">
        <w:rPr>
          <w:szCs w:val="24"/>
        </w:rPr>
        <w:t xml:space="preserve"> proizlazi da imovina dužnika koja bi ušla u stečajnu masu nije dovoljna niti za podmirenje troškova stečajnog postupka to je stoga, a sukladno naprijed citiranoj odredbi čl. 132. st. 1. SZ-a, valjalo ovim rješenjem p</w:t>
      </w:r>
      <w:r w:rsidR="005A1BE6">
        <w:rPr>
          <w:szCs w:val="24"/>
        </w:rPr>
        <w:t>ozvati vjerovnike odnosno osobe</w:t>
      </w:r>
      <w:r w:rsidR="00853084">
        <w:rPr>
          <w:szCs w:val="24"/>
        </w:rPr>
        <w:t xml:space="preserve">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404F80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751A8E">
        <w:rPr>
          <w:szCs w:val="24"/>
        </w:rPr>
        <w:t xml:space="preserve"> </w:t>
      </w:r>
      <w:r w:rsidR="00A744DB">
        <w:t>6</w:t>
      </w:r>
      <w:r w:rsidR="005A1BE6">
        <w:t>. listopada</w:t>
      </w:r>
      <w:r w:rsidR="003B1D1B">
        <w:t xml:space="preserve"> </w:t>
      </w:r>
      <w:r w:rsidR="005A49E7">
        <w:rPr>
          <w:szCs w:val="24"/>
        </w:rPr>
        <w:t>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A744DB">
      <w:pPr>
        <w:ind w:firstLine="708"/>
        <w:jc w:val="both"/>
        <w:rPr>
          <w:sz w:val="16"/>
          <w:szCs w:val="16"/>
        </w:rPr>
      </w:pPr>
    </w:p>
    <w:p w:rsidRDefault="00A744DB" w:rsidP="00A744DB" w:rsidR="00A744DB">
      <w:pPr>
        <w:ind w:firstLine="708" w:left="7080"/>
        <w:rPr>
          <w:szCs w:val="24"/>
        </w:rPr>
      </w:pPr>
      <w:r w:rsidRPr="00521475">
        <w:rPr>
          <w:szCs w:val="24"/>
        </w:rPr>
        <w:t xml:space="preserve">S U D A C </w:t>
      </w:r>
    </w:p>
    <w:p w:rsidRDefault="00A744DB" w:rsidP="00B235F9" w:rsidR="00A744DB" w:rsidRPr="00521475">
      <w:pPr>
        <w:ind w:firstLine="708" w:left="6372"/>
        <w:rPr>
          <w:szCs w:val="24"/>
        </w:rPr>
      </w:pPr>
    </w:p>
    <w:p w:rsidRDefault="00A744DB" w:rsidP="00A744DB" w:rsidR="00A744DB" w:rsidRPr="00B235F9">
      <w:pPr>
        <w:ind w:firstLine="708" w:left="7080"/>
        <w:rPr>
          <w:szCs w:val="24"/>
        </w:rPr>
      </w:pPr>
      <w:r w:rsidRPr="00B235F9">
        <w:rPr>
          <w:szCs w:val="24"/>
        </w:rPr>
        <w:t>Paško Bačić</w:t>
      </w:r>
    </w:p>
    <w:p w:rsidRDefault="00A744DB" w:rsidP="0028268A" w:rsidR="00A744DB" w:rsidRPr="00A744DB">
      <w:pPr>
        <w:rPr>
          <w:sz w:val="20"/>
          <w:szCs w:val="20"/>
        </w:rPr>
      </w:pPr>
    </w:p>
    <w:p w:rsidRDefault="00A744DB" w:rsidP="0028268A" w:rsidR="00A744DB" w:rsidRPr="00A744DB">
      <w:pPr>
        <w:rPr>
          <w:sz w:val="28"/>
          <w:szCs w:val="28"/>
        </w:rPr>
      </w:pPr>
    </w:p>
    <w:p w:rsidRDefault="005A49E7" w:rsidP="005A49E7" w:rsidR="005A49E7" w:rsidRPr="00404F80">
      <w:pPr>
        <w:rPr>
          <w:szCs w:val="24"/>
        </w:rPr>
      </w:pPr>
      <w:r w:rsidRPr="00404F80">
        <w:rPr>
          <w:szCs w:val="24"/>
        </w:rPr>
        <w:t>POUKA O PRAVNOM LIJEKU:</w:t>
      </w:r>
    </w:p>
    <w:p w:rsidRDefault="005A49E7" w:rsidP="005A49E7" w:rsidR="005A49E7" w:rsidRPr="00404F80">
      <w:pPr>
        <w:jc w:val="both"/>
        <w:rPr>
          <w:szCs w:val="24"/>
        </w:rPr>
      </w:pPr>
      <w:r w:rsidRPr="00404F80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404F80" w:rsidP="00853084" w:rsidR="00404F80" w:rsidRPr="00404F80">
      <w:pPr>
        <w:rPr>
          <w:szCs w:val="24"/>
        </w:rPr>
      </w:pPr>
    </w:p>
    <w:p w:rsidRDefault="00404F80" w:rsidP="00853084" w:rsidR="00404F80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751A8E">
      <w:pPr>
        <w:jc w:val="both"/>
      </w:pPr>
      <w:r w:rsidRPr="0046556C">
        <w:t>-  dužniku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sectPr w:rsidSect="00A744DB" w:rsidR="00853084" w:rsidRPr="0046556C">
      <w:headerReference w:type="defaul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743E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3B1D1B">
      <w:t>1064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1C13F7"/>
    <w:rsid w:val="002336AD"/>
    <w:rsid w:val="00254B18"/>
    <w:rsid w:val="0028268A"/>
    <w:rsid w:val="002A70CF"/>
    <w:rsid w:val="00306EE8"/>
    <w:rsid w:val="003145B3"/>
    <w:rsid w:val="00315A10"/>
    <w:rsid w:val="00335D92"/>
    <w:rsid w:val="00372D43"/>
    <w:rsid w:val="003A2582"/>
    <w:rsid w:val="003B1D1B"/>
    <w:rsid w:val="00404F80"/>
    <w:rsid w:val="00411F9D"/>
    <w:rsid w:val="00434CF5"/>
    <w:rsid w:val="004745EB"/>
    <w:rsid w:val="004922BA"/>
    <w:rsid w:val="004D2E23"/>
    <w:rsid w:val="00527E87"/>
    <w:rsid w:val="005A1BE6"/>
    <w:rsid w:val="005A49E7"/>
    <w:rsid w:val="006A743E"/>
    <w:rsid w:val="006B2F06"/>
    <w:rsid w:val="006E2E5B"/>
    <w:rsid w:val="006F4A44"/>
    <w:rsid w:val="00724DFD"/>
    <w:rsid w:val="00751A8E"/>
    <w:rsid w:val="00757C72"/>
    <w:rsid w:val="00765651"/>
    <w:rsid w:val="008519F8"/>
    <w:rsid w:val="00853084"/>
    <w:rsid w:val="00865F73"/>
    <w:rsid w:val="008E4A02"/>
    <w:rsid w:val="00916B3B"/>
    <w:rsid w:val="00934FB5"/>
    <w:rsid w:val="009C4FD6"/>
    <w:rsid w:val="009D1228"/>
    <w:rsid w:val="009D1496"/>
    <w:rsid w:val="009F4E01"/>
    <w:rsid w:val="00A14B7B"/>
    <w:rsid w:val="00A160C7"/>
    <w:rsid w:val="00A26461"/>
    <w:rsid w:val="00A42CE8"/>
    <w:rsid w:val="00A65088"/>
    <w:rsid w:val="00A655B0"/>
    <w:rsid w:val="00A744DB"/>
    <w:rsid w:val="00A86E8D"/>
    <w:rsid w:val="00A9627C"/>
    <w:rsid w:val="00AC0514"/>
    <w:rsid w:val="00AD5086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50543"/>
    <w:rsid w:val="00DD581D"/>
    <w:rsid w:val="00EC1538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A7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6A7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IZABELA d.o.o. za trgovinu</izvorni_sadrzaj>
    <derivirana_varijabla naziv="DomainObject.Predmet.ProtustrankaFormated_1">  IZABELA d.o.o. za trgovinu</derivirana_varijabla>
  </DomainObject.Predmet.ProtustrankaFormated>
  <DomainObject.Predmet.ProtustrankaFormatedOIB>
    <izvorni_sadrzaj>  IZABELA d.o.o. za trgovinu, OIB 72464112833</izvorni_sadrzaj>
    <derivirana_varijabla naziv="DomainObject.Predmet.ProtustrankaFormatedOIB_1">  IZABELA d.o.o. za trgovinu, OIB 72464112833</derivirana_varijabla>
  </DomainObject.Predmet.ProtustrankaFormatedOIB>
  <DomainObject.Predmet.ProtustrankaFormatedWithAdress>
    <izvorni_sadrzaj> IZABELA d.o.o. za trgovinu, Lucićeva 2, 21220 Trogir</izvorni_sadrzaj>
    <derivirana_varijabla naziv="DomainObject.Predmet.ProtustrankaFormatedWithAdress_1"> IZABELA d.o.o. za trgovinu, Lucićeva 2, 21220 Trogir</derivirana_varijabla>
  </DomainObject.Predmet.ProtustrankaFormatedWithAdress>
  <DomainObject.Predmet.ProtustrankaFormatedWithAdressOIB>
    <izvorni_sadrzaj> IZABELA d.o.o. za trgovinu, OIB 72464112833, Lucićeva 2, 21220 Trogir</izvorni_sadrzaj>
    <derivirana_varijabla naziv="DomainObject.Predmet.ProtustrankaFormatedWithAdressOIB_1"> IZABELA d.o.o. za trgovinu, OIB 72464112833, Lucićeva 2, 21220 Trogir</derivirana_varijabla>
  </DomainObject.Predmet.ProtustrankaFormatedWithAdressOIB>
  <DomainObject.Predmet.ProtustrankaWithAdress>
    <izvorni_sadrzaj>IZABELA d.o.o. za trgovinu Lucićeva 2, 21220 Trogir</izvorni_sadrzaj>
    <derivirana_varijabla naziv="DomainObject.Predmet.ProtustrankaWithAdress_1">IZABELA d.o.o. za trgovinu Lucićeva 2, 21220 Trogir</derivirana_varijabla>
  </DomainObject.Predmet.ProtustrankaWithAdress>
  <DomainObject.Predmet.ProtustrankaWithAdressOIB>
    <izvorni_sadrzaj>IZABELA d.o.o. za trgovinu, OIB 72464112833, Lucićeva 2, 21220 Trogir</izvorni_sadrzaj>
    <derivirana_varijabla naziv="DomainObject.Predmet.ProtustrankaWithAdressOIB_1">IZABELA d.o.o. za trgovinu, OIB 72464112833, Lucićeva 2, 21220 Trogir</derivirana_varijabla>
  </DomainObject.Predmet.ProtustrankaWithAdressOIB>
  <DomainObject.Predmet.ProtustrankaNazivFormated>
    <izvorni_sadrzaj>IZABELA d.o.o. za trgovinu</izvorni_sadrzaj>
    <derivirana_varijabla naziv="DomainObject.Predmet.ProtustrankaNazivFormated_1">IZABELA d.o.o. za trgovinu</derivirana_varijabla>
  </DomainObject.Predmet.ProtustrankaNazivFormated>
  <DomainObject.Predmet.ProtustrankaNazivFormatedOIB>
    <izvorni_sadrzaj>IZABELA d.o.o. za trgovinu, OIB 72464112833</izvorni_sadrzaj>
    <derivirana_varijabla naziv="DomainObject.Predmet.ProtustrankaNazivFormatedOIB_1">IZABELA d.o.o. za trgovinu, OIB 72464112833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82781.85</izvorni_sadrzaj>
    <derivirana_varijabla naziv="DomainObject.Predmet.TrenutnaVrijednost_1">82781.85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IZABELA d.o.o. za trgovinu</item>
    </izvorni_sadrzaj>
    <derivirana_varijabla naziv="DomainObject.Predmet.ProtuStrankaListFormated_1">
      <item>IZABELA d.o.o. za trgovinu</item>
    </derivirana_varijabla>
  </DomainObject.Predmet.ProtuStrankaListFormated>
  <DomainObject.Predmet.ProtuStrankaListFormatedOIB>
    <izvorni_sadrzaj>
      <item>IZABELA d.o.o. za trgovinu, OIB 72464112833</item>
    </izvorni_sadrzaj>
    <derivirana_varijabla naziv="DomainObject.Predmet.ProtuStrankaListFormatedOIB_1">
      <item>IZABELA d.o.o. za trgovinu, OIB 72464112833</item>
    </derivirana_varijabla>
  </DomainObject.Predmet.ProtuStrankaListFormatedOIB>
  <DomainObject.Predmet.ProtuStrankaListFormatedWithAdress>
    <izvorni_sadrzaj>
      <item>IZABELA d.o.o. za trgovinu, Lucićeva 2, 21220 Trogir</item>
    </izvorni_sadrzaj>
    <derivirana_varijabla naziv="DomainObject.Predmet.ProtuStrankaListFormatedWithAdress_1">
      <item>IZABELA d.o.o. za trgovinu, Lucićeva 2, 21220 Trogir</item>
    </derivirana_varijabla>
  </DomainObject.Predmet.ProtuStrankaListFormatedWithAdress>
  <DomainObject.Predmet.ProtuStrankaListFormatedWithAdressOIB>
    <izvorni_sadrzaj>
      <item>IZABELA d.o.o. za trgovinu, OIB 72464112833, Lucićeva 2, 21220 Trogir</item>
    </izvorni_sadrzaj>
    <derivirana_varijabla naziv="DomainObject.Predmet.ProtuStrankaListFormatedWithAdressOIB_1">
      <item>IZABELA d.o.o. za trgovinu, OIB 72464112833, Lucićeva 2, 21220 Trogir</item>
    </derivirana_varijabla>
  </DomainObject.Predmet.ProtuStrankaListFormatedWithAdressOIB>
  <DomainObject.Predmet.ProtuStrankaListNazivFormated>
    <izvorni_sadrzaj>
      <item>IZABELA d.o.o. za trgovinu</item>
    </izvorni_sadrzaj>
    <derivirana_varijabla naziv="DomainObject.Predmet.ProtuStrankaListNazivFormated_1">
      <item>IZABELA d.o.o. za trgovinu</item>
    </derivirana_varijabla>
  </DomainObject.Predmet.ProtuStrankaListNazivFormated>
  <DomainObject.Predmet.ProtuStrankaListNazivFormatedOIB>
    <izvorni_sadrzaj>
      <item>IZABELA d.o.o. za trgovinu, OIB 72464112833</item>
    </izvorni_sadrzaj>
    <derivirana_varijabla naziv="DomainObject.Predmet.ProtuStrankaListNazivFormatedOIB_1">
      <item>IZABELA d.o.o. za trgovinu, OIB 72464112833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IZABELA d.o.o. za trgovinu</izvorni_sadrzaj>
    <derivirana_varijabla naziv="DomainObject.Predmet.ProtustrankaIDrugi_1">IZABELA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IZABELA d.o.o. za trgovinu, OIB 72464112833, Lucićeva 2, 21220 Trogir</izvorni_sadrzaj>
    <derivirana_varijabla naziv="DomainObject.Predmet.ProtustrankaIDrugiAdressOIB_1">IZABELA d.o.o. za trgovinu, OIB 72464112833, Lucićeva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IZABELA d.o.o. za trgovinu</item>
      <item>FINANCIJSKA AGENCIJA, RC SPLIT</item>
    </izvorni_sadrzaj>
    <derivirana_varijabla naziv="DomainObject.Predmet.SudioniciListNaziv_1">
      <item>IZABELA d.o.o. za trgovinu</item>
      <item>FINANCIJSKA AGENCIJA, RC SPLIT</item>
    </derivirana_varijabla>
  </DomainObject.Predmet.SudioniciListNaziv>
  <DomainObject.Predmet.SudioniciListAdressOIB>
    <izvorni_sadrzaj>
      <item>IZABELA d.o.o. za trgovinu, OIB 72464112833, Lucićeva 2,21220 Trogir</item>
      <item>FINANCIJSKA AGENCIJA, RC SPLIT, OIB 85821130368, Mažuranićevo šetalište 24 b,21000 Split</item>
    </izvorni_sadrzaj>
    <derivirana_varijabla naziv="DomainObject.Predmet.SudioniciListAdressOIB_1">
      <item>IZABELA d.o.o. za trgovinu, OIB 72464112833, Lucićeva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72464112833</item>
      <item>, OIB 85821130368</item>
    </izvorni_sadrzaj>
    <derivirana_varijabla naziv="DomainObject.Predmet.SudioniciListNazivOIB_1">
      <item>, OIB 72464112833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1452</properties:Words>
  <properties:Characters>7851</properties:Characters>
  <properties:Lines>155</properties:Lines>
  <properties:Paragraphs>33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2017-10-06T10:12:00Z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