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e9c5" w14:paraId="7afe9c5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4E41F3">
        <w:t>49/15-59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4E41F3" w:rsidRPr="006A0A0E">
        <w:t xml:space="preserve">JADERA INŽENJERING d.o.o. Zadar u stečaju, OIB: 06294855733, koga zastupa stečajna upraviteljica </w:t>
      </w:r>
      <w:r w:rsidR="004E41F3">
        <w:t xml:space="preserve">stečajne mase </w:t>
      </w:r>
      <w:r w:rsidR="004E41F3" w:rsidRPr="006A0A0E">
        <w:t>Marica Nekić</w:t>
      </w:r>
      <w:r w:rsidRPr="009219F7">
        <w:t xml:space="preserve">, dana </w:t>
      </w:r>
      <w:r w:rsidR="004E41F3">
        <w:t>28. siječnja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F8344A">
        <w:t>-226/13-12</w:t>
      </w:r>
      <w:r w:rsidR="006914EA">
        <w:t xml:space="preserve"> </w:t>
      </w:r>
      <w:r>
        <w:t xml:space="preserve">od </w:t>
      </w:r>
      <w:r w:rsidR="00F8344A">
        <w:t>08. prosinca 2014.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>V</w:t>
      </w:r>
      <w:r w:rsidR="000968FE">
        <w:t>II</w:t>
      </w:r>
      <w:r w:rsidR="00261DA2" w:rsidRPr="000F0617">
        <w:t xml:space="preserve"> i V</w:t>
      </w:r>
      <w:r w:rsidR="000968FE">
        <w:t>II</w:t>
      </w:r>
      <w:r w:rsidR="00261DA2" w:rsidRPr="000F0617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968FE">
        <w:t>II</w:t>
      </w:r>
      <w:r w:rsidR="00071091">
        <w:t xml:space="preserve"> Stečajna masa stečajnog dužnika </w:t>
      </w:r>
      <w:r w:rsidR="004E41F3" w:rsidRPr="006A0A0E">
        <w:t>JADERA INŽENJERING d.o.o. Zadar</w:t>
      </w:r>
      <w:r w:rsidR="004E41F3">
        <w:t xml:space="preserve">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968FE">
        <w:t>II</w:t>
      </w:r>
      <w:r w:rsidRPr="00261DA2">
        <w:t>I</w:t>
      </w:r>
      <w:r w:rsidR="00071091">
        <w:t xml:space="preserve"> Stečajni upravitelj stečajne mase stečajnog dužnika </w:t>
      </w:r>
      <w:r w:rsidR="004E41F3" w:rsidRPr="006A0A0E">
        <w:t>JADERA INŽENJERING d.o.o. Zadar</w:t>
      </w:r>
      <w:r w:rsidR="00CE56A0">
        <w:t xml:space="preserve"> </w:t>
      </w:r>
      <w:r w:rsidR="00071091">
        <w:t xml:space="preserve">u stečaju je </w:t>
      </w:r>
      <w:r w:rsidR="00CE56A0">
        <w:t xml:space="preserve">Marica Nekić, </w:t>
      </w:r>
      <w:r w:rsidR="00CE56A0" w:rsidRPr="008C19C7">
        <w:t>Put Gazića 14A, Zadar, da</w:t>
      </w:r>
      <w:r w:rsidR="00CE56A0">
        <w:t xml:space="preserve">tum rođenja: 01. rujna 1955. </w:t>
      </w:r>
      <w:r w:rsidR="00CE56A0" w:rsidRPr="008C19C7">
        <w:t>godine, mjesto rođenja: Jasenice, broj osobne iskaznice: 102054427, izdana od strane: PU Zadarska, OIB: 75245904208</w:t>
      </w:r>
      <w:r w:rsidR="00CE56A0">
        <w:t>,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-226/13-12 od 08. prosinca 2014</w:t>
      </w:r>
      <w:r>
        <w:t xml:space="preserve">. </w:t>
      </w:r>
      <w:r w:rsidR="006914EA">
        <w:t>otvoren</w:t>
      </w:r>
      <w:r w:rsidR="00234DC5">
        <w:t xml:space="preserve"> je i </w:t>
      </w:r>
      <w:r>
        <w:t xml:space="preserve">zaključen stečajni postupak nad stečajnim dužnikom </w:t>
      </w:r>
      <w:r w:rsidR="004E41F3" w:rsidRPr="006A0A0E">
        <w:t>JADERA INŽENJERING d.o.o. Zadar</w:t>
      </w:r>
      <w:r w:rsidR="004E41F3">
        <w:t xml:space="preserve"> </w:t>
      </w:r>
      <w:r>
        <w:t>u stečaju.</w:t>
      </w:r>
    </w:p>
    <w:p w:rsidRDefault="003D16F6" w:rsidP="00CE56A0" w:rsidR="00156A8B">
      <w:pPr>
        <w:pStyle w:val="Tijeloteksta"/>
        <w:ind w:firstLine="709"/>
      </w:pPr>
      <w:r>
        <w:t xml:space="preserve">Podneskom od </w:t>
      </w:r>
      <w:r w:rsidR="004E41F3">
        <w:t>22. siječnja 2016</w:t>
      </w:r>
      <w:r>
        <w:t>. stečajn</w:t>
      </w:r>
      <w:r w:rsidR="00CE56A0">
        <w:t>a</w:t>
      </w:r>
      <w:r>
        <w:t xml:space="preserve"> upravitelj</w:t>
      </w:r>
      <w:r w:rsidR="00CE56A0">
        <w:t>ica</w:t>
      </w:r>
      <w:r>
        <w:t xml:space="preserve"> stečajne mase stečajnog dužnika </w:t>
      </w:r>
      <w:r w:rsidR="00CE56A0">
        <w:t>predložila je dopunu rješenja posl. br. 1 St-</w:t>
      </w:r>
      <w:r w:rsidR="00F8344A">
        <w:t>226/13-12 od 08. prosinca 2014</w:t>
      </w:r>
      <w:r w:rsidR="00CE56A0">
        <w:t>. radi upisa stečajne mase u sudski registar temeljem čl. 438. Stečajnog zakona (Narodne novine 71/15), pa je 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4E41F3">
        <w:t>28. siječnja 2016.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566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F8344A">
          <w:t>49/15-59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9E2566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65D1F"/>
    <w:rsid w:val="003D16F6"/>
    <w:rsid w:val="003F1475"/>
    <w:rsid w:val="004616BF"/>
    <w:rsid w:val="004B42D9"/>
    <w:rsid w:val="004D663C"/>
    <w:rsid w:val="004E41F3"/>
    <w:rsid w:val="006356E9"/>
    <w:rsid w:val="006466C1"/>
    <w:rsid w:val="006639AA"/>
    <w:rsid w:val="006914E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961C56"/>
    <w:rsid w:val="009E2566"/>
    <w:rsid w:val="00A94666"/>
    <w:rsid w:val="00AA7BE2"/>
    <w:rsid w:val="00AB02AB"/>
    <w:rsid w:val="00AD608D"/>
    <w:rsid w:val="00AE03AE"/>
    <w:rsid w:val="00B2536D"/>
    <w:rsid w:val="00BE6C59"/>
    <w:rsid w:val="00CE56A0"/>
    <w:rsid w:val="00D13B38"/>
    <w:rsid w:val="00E00E4D"/>
    <w:rsid w:val="00E52B77"/>
    <w:rsid w:val="00F339F8"/>
    <w:rsid w:val="00F8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JADERA INŽENJERING društvo s ograničenom odgovornošću za građevinske i geodetske usluge zastupanog po punomoćniku Odvjetničko društvo VUKUŠIĆ BOKAN i partneri, društvo s ograničenom odgovornošću</izvorni_sadrzaj>
    <derivirana_varijabla naziv="DomainObject.Predmet.ProtustrankaFormated_1">  JADERA INŽENJERING društvo s ograničenom odgovornošću za građevinske i geodetske usluge zastupanog po punomoćniku Odvjetničko društvo VUKUŠIĆ BOKAN i partneri, društvo s ograničenom odgovornošću</derivirana_varijabla>
  </DomainObject.Predmet.ProtustrankaFormated>
  <DomainObject.Predmet.ProtustrankaFormatedOIB>
    <izvorni_sadrzaj>  JADERA INŽENJERING društvo s ograničenom odgovornošću za građevinske i geodetske usluge, OIB 06294855733 zastupanog po punomoćniku Odvjetničko društvo VUKUŠIĆ BOKAN i partneri, društvo s ograničenom odgovornošću</izvorni_sadrzaj>
    <derivirana_varijabla naziv="DomainObject.Predmet.ProtustrankaFormatedOIB_1">  JADERA INŽENJERING društvo s ograničenom odgovornošću za građevinske i geodetske usluge, OIB 06294855733 zastupanog po punomoćniku Odvjetničko društvo VUKUŠIĆ BOKAN i partneri, društvo s ograničenom odgovornošću</derivirana_varijabla>
  </DomainObject.Predmet.ProtustrankaFormatedOIB>
  <DomainObject.Predmet.ProtustrankaFormatedWithAdress>
    <izvorni_sadrzaj> JADERA INŽENJERING društvo s ograničenom odgovornošću za građevinske i geodetske usluge, Stadionska 2, Zadar zastupanog po punomoćniku Odvjetničko društvo VUKUŠIĆ BOKAN i partneri, društvo s ograničenom odgovornošću</izvorni_sadrzaj>
    <derivirana_varijabla naziv="DomainObject.Predmet.ProtustrankaFormatedWithAdress_1"> JADERA INŽENJERING društvo s ograničenom odgovornošću za građevinske i geodetske usluge, Stadionska 2, Zadar zastupanog po punomoćniku Odvjetničko društvo VUKUŠIĆ BOKAN i partneri, društvo s ograničenom odgovornošću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 zastupanog po punomoćniku Odvjetničko društvo VUKUŠIĆ BOKAN i partneri, društvo s ograničenom odgovornošću</izvorni_sadrzaj>
    <derivirana_varijabla naziv="DomainObject.Predmet.ProtustrankaFormatedWithAdressOIB_1"> JADERA INŽENJERING društvo s ograničenom odgovornošću za građevinske i geodetske usluge, OIB 06294855733, Stadionska 2, Zadar zastupanog po punomoćniku Odvjetničko društvo VUKUŠIĆ BOKAN i partneri, društvo s ograničenom odgovornošću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</izvorni_sadrzaj>
    <derivirana_varijabla naziv="DomainObject.Predmet.StrankaFormated_1">  MF, POREZNA UPRAVA, PODRUČNI URED ZADAR, Služba za ovrhu</derivirana_varijabla>
  </DomainObject.Predmet.StrankaFormated>
  <DomainObject.Predmet.StrankaFormatedOIB>
    <izvorni_sadrzaj>  MF, POREZNA UPRAVA, PODRUČNI URED ZADAR, Služba za ovrhu, OIB 18683136487</izvorni_sadrzaj>
    <derivirana_varijabla naziv="DomainObject.Predmet.StrankaFormatedOIB_1">  MF, POREZNA UPRAVA, PODRUČNI URED ZADAR, Služba za ovrhu, OIB 18683136487</derivirana_varijabla>
  </DomainObject.Predmet.StrankaFormatedOIB>
  <DomainObject.Predmet.StrankaFormatedWithAdress>
    <izvorni_sadrzaj> MF, POREZNA UPRAVA, PODRUČNI URED ZADAR, Služba za ovrhu</izvorni_sadrzaj>
    <derivirana_varijabla naziv="DomainObject.Predmet.StrankaFormatedWithAdress_1"> MF, POREZNA UPRAVA, PODRUČNI URED ZADAR, Služba za ovrhu</derivirana_varijabla>
  </DomainObject.Predmet.StrankaFormatedWithAdress>
  <DomainObject.Predmet.StrankaFormatedWithAdressOIB>
    <izvorni_sadrzaj> MF, POREZNA UPRAVA, PODRUČNI URED ZADAR, Služba za ovrhu, OIB 18683136487</izvorni_sadrzaj>
    <derivirana_varijabla naziv="DomainObject.Predmet.StrankaFormatedWithAdressOIB_1"> MF, POREZNA UPRAVA, PODRUČNI URED ZADAR, Služba za ovrhu, OIB 18683136487</derivirana_varijabla>
  </DomainObject.Predmet.StrankaFormatedWithAdressOIB>
  <DomainObject.Predmet.StrankaWithAdress>
    <izvorni_sadrzaj>MF, POREZNA UPRAVA, PODRUČNI URED ZADAR, Služba za ovrhu </izvorni_sadrzaj>
    <derivirana_varijabla naziv="DomainObject.Predmet.StrankaWithAdress_1">MF, POREZNA UPRAVA, PODRUČNI URED ZADAR, Služba za ovrhu </derivirana_varijabla>
  </DomainObject.Predmet.StrankaWithAdress>
  <DomainObject.Predmet.StrankaWithAdressOIB>
    <izvorni_sadrzaj>MF, POREZNA UPRAVA, PODRUČNI URED ZADAR, Služba za ovrhu, OIB 18683136487</izvorni_sadrzaj>
    <derivirana_varijabla naziv="DomainObject.Predmet.StrankaWithAdressOIB_1">MF, POREZNA UPRAVA, PODRUČNI URED ZADAR, Služba za ovrhu, OIB 18683136487</derivirana_varijabla>
  </DomainObject.Predmet.StrankaWithAdressOIB>
  <DomainObject.Predmet.StrankaNazivFormated>
    <izvorni_sadrzaj>MF, POREZNA UPRAVA, PODRUČNI URED ZADAR, Služba za ovrhu</izvorni_sadrzaj>
    <derivirana_varijabla naziv="DomainObject.Predmet.StrankaNazivFormated_1">MF, POREZNA UPRAVA, PODRUČNI URED ZADAR, Služba za ovrhu</derivirana_varijabla>
  </DomainObject.Predmet.StrankaNazivFormated>
  <DomainObject.Predmet.StrankaNazivFormatedOIB>
    <izvorni_sadrzaj>MF, POREZNA UPRAVA, PODRUČNI URED ZADAR, Služba za ovrhu, OIB 18683136487</izvorni_sadrzaj>
    <derivirana_varijabla naziv="DomainObject.Predmet.StrankaNazivFormatedOIB_1">MF, POREZNA UPRAVA,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ZADAR, Služba za ovrhu</item>
    </izvorni_sadrzaj>
    <derivirana_varijabla naziv="DomainObject.Predmet.StrankaListFormated_1">
      <item>MF, POREZNA UPRAVA, PODRUČNI URED ZADAR, Služba za ovrhu</item>
    </derivirana_varijabla>
  </DomainObject.Predmet.StrankaListFormated>
  <DomainObject.Predmet.StrankaListFormatedOIB>
    <izvorni_sadrzaj>
      <item>MF, POREZNA UPRAVA, PODRUČNI URED ZADAR, Služba za ovrhu, OIB 18683136487</item>
    </izvorni_sadrzaj>
    <derivirana_varijabla naziv="DomainObject.Predmet.StrankaListFormatedOIB_1">
      <item>MF, POREZNA UPRAVA, PODRUČNI URED ZADAR, Služba za ovrhu, OIB 18683136487</item>
    </derivirana_varijabla>
  </DomainObject.Predmet.StrankaListFormatedOIB>
  <DomainObject.Predmet.StrankaListFormatedWithAdress>
    <izvorni_sadrzaj>
      <item>MF, POREZNA UPRAVA, PODRUČNI URED ZADAR, Služba za ovrhu</item>
    </izvorni_sadrzaj>
    <derivirana_varijabla naziv="DomainObject.Predmet.StrankaListFormatedWithAdress_1">
      <item>MF, POREZNA UPRAVA, PODRUČNI URED ZADAR, Služba za ovrhu</item>
    </derivirana_varijabla>
  </DomainObject.Predmet.StrankaListFormatedWithAdress>
  <DomainObject.Predmet.StrankaListFormatedWithAdressOIB>
    <izvorni_sadrzaj>
      <item>MF, POREZNA UPRAVA, PODRUČNI URED ZADAR, Služba za ovrhu, OIB 18683136487</item>
    </izvorni_sadrzaj>
    <derivirana_varijabla naziv="DomainObject.Predmet.StrankaListFormatedWithAdressOIB_1">
      <item>MF, POREZNA UPRAVA, PODRUČNI URED ZADAR, Služba za ovrhu, OIB 18683136487</item>
    </derivirana_varijabla>
  </DomainObject.Predmet.StrankaListFormatedWithAdressOIB>
  <DomainObject.Predmet.StrankaListNazivFormated>
    <izvorni_sadrzaj>
      <item>MF, POREZNA UPRAVA, PODRUČNI URED ZADAR, Služba za ovrhu</item>
    </izvorni_sadrzaj>
    <derivirana_varijabla naziv="DomainObject.Predmet.StrankaListNazivFormated_1">
      <item>MF, POREZNA UPRAVA, PODRUČNI URED ZADAR, Služba za ovrhu</item>
    </derivirana_varijabla>
  </DomainObject.Predmet.StrankaListNazivFormated>
  <DomainObject.Predmet.StrankaListNazivFormatedOIB>
    <izvorni_sadrzaj>
      <item>MF, POREZNA UPRAVA, PODRUČNI URED ZADAR, Služba za ovrhu, OIB 18683136487</item>
    </izvorni_sadrzaj>
    <derivirana_varijabla naziv="DomainObject.Predmet.StrankaListNazivFormatedOIB_1">
      <item>MF, POREZNA UPRAVA, PODRUČNI URED ZADAR, Služba za ovrhu, OIB 18683136487</item>
    </derivirana_varijabla>
  </DomainObject.Predmet.StrankaListNazivFormatedOIB>
  <DomainObject.Predmet.ProtuStrankaListFormated>
    <izvorni_sadrzaj>
      <item>JADERA INŽENJERING društvo s ograničenom odgovornošću za građevinske i geodetske usluge zastupanog po punomoćniku Odvjetničko društvo VUKUŠIĆ BOKAN i partneri, društvo s ograničenom odgovornošću</item>
    </izvorni_sadrzaj>
    <derivirana_varijabla naziv="DomainObject.Predmet.ProtuStrankaListFormated_1">
      <item>JADERA INŽENJERING društvo s ograničenom odgovornošću za građevinske i geodetske usluge zastupanog po punomoćniku Odvjetničko društvo VUKUŠIĆ BOKAN i partneri, društvo s ograničenom odgovornošću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 zastupanog po punomoćniku Odvjetničko društvo VUKUŠIĆ BOKAN i partneri, društvo s ograničenom odgovornošću</item>
    </izvorni_sadrzaj>
    <derivirana_varijabla naziv="DomainObject.Predmet.ProtuStrankaListFormatedOIB_1">
      <item>JADERA INŽENJERING društvo s ograničenom odgovornošću za građevinske i geodetske usluge, OIB 06294855733 zastupanog po punomoćniku Odvjetničko društvo VUKUŠIĆ BOKAN i partneri, društvo s ograničenom odgovornošću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 zastupanog po punomoćniku Odvjetničko društvo VUKUŠIĆ BOKAN i partneri, društvo s ograničenom odgovornošću</item>
    </izvorni_sadrzaj>
    <derivirana_varijabla naziv="DomainObject.Predmet.ProtuStrankaListFormatedWithAdress_1">
      <item>JADERA INŽENJERING društvo s ograničenom odgovornošću za građevinske i geodetske usluge, Stadionska 2, Zadar zastupanog po punomoćniku Odvjetničko društvo VUKUŠIĆ BOKAN i partneri, društvo s ograničenom odgovornošću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 zastupanog po punomoćniku Odvjetničko društvo VUKUŠIĆ BOKAN i partneri, društvo s ograničenom odgovornošću</item>
    </izvorni_sadrzaj>
    <derivirana_varijabla naziv="DomainObject.Predmet.ProtuStrankaListFormatedWithAdressOIB_1">
      <item>JADERA INŽENJERING društvo s ograničenom odgovornošću za građevinske i geodetske usluge, OIB 06294855733, Stadionska 2, Zadar zastupanog po punomoćniku Odvjetničko društvo VUKUŠIĆ BOKAN i partneri, društvo s ograničenom odgovornošću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  <item>Odvjetničko društvo VUKUŠIĆ BOKAN i partneri, društvo s ograničenom odgovornošću punomoćnik sudionika u postupku JADERA INŽENJERING društvo s ograničenom odgovornošću za građevinske i geodetske usluge</item>
    </izvorni_sadrzaj>
    <derivirana_varijabla naziv="DomainObject.Predmet.OstaliListFormated_1">
      <item>Marica Nekić</item>
      <item>Grad Zadar</item>
      <item>Odvjetničko društvo VUKUŠIĆ BOKAN i partneri, društvo s ograničenom odgovornošću punomoćnik sudionika u postupku JADERA INŽENJERING društvo s ograničenom odgovornošću za građevinske i geodetske usluge</item>
    </derivirana_varijabla>
  </DomainObject.Predmet.OstaliListFormated>
  <DomainObject.Predmet.OstaliListFormatedOIB>
    <izvorni_sadrzaj>
      <item>Marica Nekić, OIB 75245904208</item>
      <item>Grad Zadar</item>
      <item>Odvjetničko društvo VUKUŠIĆ BOKAN i partneri, društvo s ograničenom odgovornošću, OIB 78236605503 punomoćnik sudionika u postupku JADERA INŽENJERING društvo s ograničenom odgovornošću za građevinske i geodetske usluge</item>
    </izvorni_sadrzaj>
    <derivirana_varijabla naziv="DomainObject.Predmet.OstaliListFormatedOIB_1">
      <item>Marica Nekić, OIB 75245904208</item>
      <item>Grad Zadar</item>
      <item>Odvjetničko društvo VUKUŠIĆ BOKAN i partneri, društvo s ograničenom odgovornošću, OIB 78236605503 punomoćnik sudionika u postupku JADERA INŽENJERING društvo s ograničenom odgovornošću za građevinske i geodetske usluge</item>
    </derivirana_varijabla>
  </DomainObject.Predmet.OstaliListFormatedOIB>
  <DomainObject.Predmet.OstaliListFormatedWithAdress>
    <izvorni_sadrzaj>
      <item>Marica Nekić</item>
      <item>Grad Zadar, Narodni trg 1, 23000 Zadar</item>
      <item>Odvjetničko društvo VUKUŠIĆ BOKAN i partneri, društvo s ograničenom odgovornošću, Polačišće 2, 23000 Zadar punomoćnik sudionika u postupku JADERA INŽENJERING društvo s ograničenom odgovornošću za građevinske i geodetske usluge</item>
    </izvorni_sadrzaj>
    <derivirana_varijabla naziv="DomainObject.Predmet.OstaliListFormatedWithAdress_1">
      <item>Marica Nekić</item>
      <item>Grad Zadar, Narodni trg 1, 23000 Zadar</item>
      <item>Odvjetničko društvo VUKUŠIĆ BOKAN i partneri, društvo s ograničenom odgovornošću, Polačišće 2, 23000 Zadar punomoćnik sudionika u postupku JADERA INŽENJERING društvo s ograničenom odgovornošću za građevinske i geodetske usluge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  <item>Odvjetničko društvo VUKUŠIĆ BOKAN i partneri, društvo s ograničenom odgovornošću, OIB 78236605503, Polačišće 2, 23000 Zadar punomoćnik sudionika u postupku JADERA INŽENJERING društvo s ograničenom odgovornošću za građevinske i geodetske usluge</item>
    </izvorni_sadrzaj>
    <derivirana_varijabla naziv="DomainObject.Predmet.OstaliListFormatedWithAdressOIB_1">
      <item>Marica Nekić, OIB 75245904208</item>
      <item>Grad Zadar, Narodni trg 1, 23000 Zadar</item>
      <item>Odvjetničko društvo VUKUŠIĆ BOKAN i partneri, društvo s ograničenom odgovornošću, OIB 78236605503, Polačišće 2, 23000 Zadar punomoćnik sudionika u postupku JADERA INŽENJERING društvo s ograničenom odgovornošću za građevinske i geodetske usluge</item>
    </derivirana_varijabla>
  </DomainObject.Predmet.OstaliListFormatedWithAdressOIB>
  <DomainObject.Predmet.OstaliListNazivFormated>
    <izvorni_sadrzaj>
      <item>Marica Nekić</item>
      <item>Grad Zadar</item>
      <item>Odvjetničko društvo VUKUŠIĆ BOKAN i partneri, društvo s ograničenom odgovornošću</item>
    </izvorni_sadrzaj>
    <derivirana_varijabla naziv="DomainObject.Predmet.OstaliListNazivFormated_1">
      <item>Marica Nekić</item>
      <item>Grad Zadar</item>
      <item>Odvjetničko društvo VUKUŠIĆ BOKAN i partneri, društvo s ograničenom odgovornošću</item>
    </derivirana_varijabla>
  </DomainObject.Predmet.OstaliListNazivFormated>
  <DomainObject.Predmet.OstaliListNazivFormatedOIB>
    <izvorni_sadrzaj>
      <item>Marica Nekić, OIB 75245904208</item>
      <item>Grad Zadar</item>
      <item>Odvjetničko društvo VUKUŠIĆ BOKAN i partneri, društvo s ograničenom odgovornošću, OIB 78236605503</item>
    </izvorni_sadrzaj>
    <derivirana_varijabla naziv="DomainObject.Predmet.OstaliListNazivFormatedOIB_1">
      <item>Marica Nekić, OIB 75245904208</item>
      <item>Grad Zadar</item>
      <item>Odvjetničko društvo VUKUŠIĆ BOKAN i partneri, društvo s ograničenom odgovornošću, OIB 78236605503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</izvorni_sadrzaj>
    <derivirana_varijabla naziv="DomainObject.Predmet.StrankaIDrugi_1">MF, POREZNA UPRAVA, PODRUČNI URED ZADAR, Služba za ovrhu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</izvorni_sadrzaj>
    <derivirana_varijabla naziv="DomainObject.Predmet.StrankaIDrugiAdressOIB_1">MF, POREZNA UPRAVA, PODRUČNI URED ZADAR, Služba za ovrhu, OIB 18683136487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  <item>Odvjetničko društvo VUKUŠIĆ BOKAN i partneri, društvo s ograničenom odgovornošću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  <item>Odvjetničko društvo VUKUŠIĆ BOKAN i partneri, društvo s ograničenom odgovornošću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Odvjetničko društvo VUKUŠIĆ BOKAN i partneri, društvo s ograničenom odgovornošću, OIB 78236605503, Polačišće 2,23000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Odvjetničko društvo VUKUŠIĆ BOKAN i partneri, društvo s ograničenom odgovornošću, OIB 78236605503,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  <item>, OIB 78236605503</item>
    </izvorni_sadrzaj>
    <derivirana_varijabla naziv="DomainObject.Predmet.SudioniciListNazivOIB_1">
      <item>, OIB 75245904208</item>
      <item>, OIB 06294855733</item>
      <item>, OIB 18683136487</item>
      <item>, OIB null</item>
      <item>, OIB 78236605503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315</properties:Words>
  <properties:Characters>1506</properties:Characters>
  <properties:Lines>58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2016-01-27T13:51:00Z</dcterms:created>
  <dc:creator>Ardena Bajlo</dc:creator>
  <cp:lastModifiedBy>wsadmin</cp:lastModifiedBy>
  <cp:lastPrinted>2010-02-05T10:42:00Z</cp:lastPrinted>
  <dcterms:modified xmlns:xsi="http://www.w3.org/2001/XMLSchema-instance" xsi:type="dcterms:W3CDTF">2016-01-28T11:52:00Z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