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4ee59" w14:paraId="a14ee5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53224" w:rsidP="00953224" w:rsidR="00953224" w:rsidRPr="00953224">
      <w:pPr>
        <w:spacing w:after="0"/>
        <w:rPr>
          <w:rFonts w:cs="Times New Roman" w:eastAsia="Times New Roman"/>
          <w:b/>
          <w:lang w:eastAsia="hr-HR"/>
        </w:rPr>
      </w:pPr>
      <w:r w:rsidRPr="00953224">
        <w:rPr>
          <w:rFonts w:cs="Times New Roman" w:eastAsia="Times New Roman"/>
          <w:b/>
          <w:bCs/>
          <w:lang w:eastAsia="hr-HR"/>
        </w:rPr>
        <w:t xml:space="preserve">     REPUBLIKA HRVATSKA                                                   </w:t>
      </w:r>
      <w:r w:rsidRPr="00953224">
        <w:rPr>
          <w:rFonts w:cs="Times New Roman" w:eastAsia="Times New Roman"/>
          <w:b/>
          <w:lang w:eastAsia="hr-HR"/>
        </w:rPr>
        <w:t>Broj: 14. St-70/2010.</w:t>
      </w:r>
    </w:p>
    <w:p w:rsidRDefault="00953224" w:rsidP="00953224" w:rsidR="00953224" w:rsidRPr="00953224">
      <w:pPr>
        <w:spacing w:after="0"/>
        <w:rPr>
          <w:rFonts w:cs="Times New Roman" w:eastAsia="Times New Roman"/>
          <w:lang w:eastAsia="hr-HR"/>
        </w:rPr>
      </w:pPr>
      <w:r w:rsidRPr="00953224">
        <w:rPr>
          <w:rFonts w:cs="Times New Roman" w:eastAsia="Times New Roman"/>
          <w:b/>
          <w:bCs/>
          <w:lang w:eastAsia="hr-HR"/>
        </w:rPr>
        <w:t xml:space="preserve">  TRGOVAČKI SUD U SPLITU</w:t>
      </w:r>
    </w:p>
    <w:p w:rsidRDefault="00953224" w:rsidP="00953224" w:rsidR="00953224" w:rsidRPr="00953224">
      <w:pPr>
        <w:spacing w:after="0"/>
        <w:rPr>
          <w:rFonts w:cs="Times New Roman" w:eastAsia="Times New Roman"/>
          <w:b/>
          <w:lang w:eastAsia="hr-HR"/>
        </w:rPr>
      </w:pPr>
      <w:r w:rsidRPr="00953224">
        <w:rPr>
          <w:rFonts w:cs="Times New Roman" w:eastAsia="Times New Roman"/>
          <w:b/>
          <w:lang w:eastAsia="hr-HR"/>
        </w:rPr>
        <w:t xml:space="preserve"> </w:t>
      </w:r>
      <w:proofErr w:type="spellStart"/>
      <w:r w:rsidRPr="00953224">
        <w:rPr>
          <w:rFonts w:cs="Times New Roman" w:eastAsia="Times New Roman"/>
          <w:b/>
          <w:lang w:eastAsia="hr-HR"/>
        </w:rPr>
        <w:t>Sukoišanska</w:t>
      </w:r>
      <w:proofErr w:type="spellEnd"/>
      <w:r w:rsidRPr="00953224">
        <w:rPr>
          <w:rFonts w:cs="Times New Roman" w:eastAsia="Times New Roman"/>
          <w:b/>
          <w:lang w:eastAsia="hr-HR"/>
        </w:rPr>
        <w:t xml:space="preserve"> 6. - 21 000  S P L I T</w:t>
      </w:r>
    </w:p>
    <w:p w:rsidRDefault="00953224" w:rsidP="00953224" w:rsidR="00953224" w:rsidRPr="00953224">
      <w:pPr>
        <w:spacing w:after="0"/>
        <w:rPr>
          <w:rFonts w:cs="Times New Roman" w:eastAsia="Times New Roman"/>
          <w:lang w:eastAsia="hr-HR"/>
        </w:rPr>
      </w:pPr>
    </w:p>
    <w:p w:rsidRDefault="00953224" w:rsidP="00953224" w:rsidR="00953224" w:rsidRPr="00953224">
      <w:pPr>
        <w:spacing w:after="0"/>
        <w:rPr>
          <w:rFonts w:cs="Times New Roman" w:eastAsia="Times New Roman"/>
          <w:lang w:eastAsia="hr-HR"/>
        </w:rPr>
      </w:pPr>
    </w:p>
    <w:p w:rsidRDefault="00953224" w:rsidP="00953224" w:rsidR="00953224" w:rsidRPr="00953224">
      <w:pPr>
        <w:spacing w:after="0"/>
        <w:rPr>
          <w:rFonts w:cs="Times New Roman" w:eastAsia="Times New Roman"/>
          <w:lang w:eastAsia="hr-HR"/>
        </w:rPr>
      </w:pPr>
    </w:p>
    <w:p w:rsidRDefault="00953224" w:rsidP="00953224" w:rsidR="00953224" w:rsidRPr="00953224">
      <w:pPr>
        <w:keepNext/>
        <w:spacing w:after="0"/>
        <w:jc w:val="center"/>
        <w:outlineLvl w:val="0"/>
        <w:rPr>
          <w:rFonts w:cs="Times New Roman" w:eastAsia="Arial Unicode MS"/>
          <w:b/>
          <w:lang w:eastAsia="hr-HR"/>
        </w:rPr>
      </w:pPr>
      <w:r w:rsidRPr="00953224">
        <w:rPr>
          <w:rFonts w:cs="Times New Roman" w:eastAsia="Arial Unicode MS"/>
          <w:b/>
          <w:lang w:eastAsia="hr-HR"/>
        </w:rPr>
        <w:t>R E P U B L I K A    H R V A T S K A</w:t>
      </w:r>
    </w:p>
    <w:p w:rsidRDefault="00953224" w:rsidP="00953224" w:rsidR="00953224" w:rsidRPr="00953224">
      <w:pPr>
        <w:keepNext/>
        <w:spacing w:after="0"/>
        <w:jc w:val="center"/>
        <w:outlineLvl w:val="0"/>
        <w:rPr>
          <w:rFonts w:cs="Times New Roman" w:eastAsia="Arial Unicode MS"/>
          <w:b/>
          <w:lang w:eastAsia="hr-HR"/>
        </w:rPr>
      </w:pPr>
    </w:p>
    <w:p w:rsidRDefault="00953224" w:rsidP="00953224" w:rsidR="00953224" w:rsidRPr="00953224">
      <w:pPr>
        <w:keepNext/>
        <w:spacing w:after="0"/>
        <w:jc w:val="center"/>
        <w:outlineLvl w:val="0"/>
        <w:rPr>
          <w:rFonts w:cs="Times New Roman" w:eastAsia="Arial Unicode MS"/>
          <w:b/>
          <w:lang w:eastAsia="hr-HR"/>
        </w:rPr>
      </w:pPr>
      <w:r w:rsidRPr="00953224">
        <w:rPr>
          <w:rFonts w:cs="Times New Roman" w:eastAsia="Arial Unicode MS"/>
          <w:b/>
          <w:lang w:eastAsia="hr-HR"/>
        </w:rPr>
        <w:t>Z A K L J U Č A K</w:t>
      </w:r>
    </w:p>
    <w:p w:rsidRDefault="00953224" w:rsidP="00953224" w:rsidR="00953224" w:rsidRPr="00953224">
      <w:pPr>
        <w:spacing w:after="0"/>
        <w:jc w:val="both"/>
        <w:rPr>
          <w:rFonts w:cs="Times New Roman" w:eastAsia="Times New Roman"/>
          <w:lang w:eastAsia="hr-HR" w:val="de-DE"/>
        </w:rPr>
      </w:pPr>
    </w:p>
    <w:p w:rsidRDefault="00953224" w:rsidP="00953224" w:rsidR="00953224" w:rsidRPr="00953224">
      <w:pPr>
        <w:spacing w:after="0"/>
        <w:jc w:val="both"/>
        <w:rPr>
          <w:rFonts w:cs="Times New Roman" w:eastAsia="Times New Roman"/>
          <w:lang w:eastAsia="hr-HR" w:val="de-DE"/>
        </w:rPr>
      </w:pPr>
    </w:p>
    <w:p w:rsidRDefault="00953224" w:rsidP="00953224" w:rsidR="00953224" w:rsidRPr="00953224">
      <w:pPr>
        <w:spacing w:after="0"/>
        <w:ind w:firstLine="720"/>
        <w:jc w:val="both"/>
        <w:rPr>
          <w:rFonts w:cs="Times New Roman" w:eastAsia="Times New Roman"/>
          <w:lang w:eastAsia="hr-HR"/>
        </w:rPr>
      </w:pPr>
      <w:r w:rsidRPr="00953224">
        <w:rPr>
          <w:rFonts w:cs="Times New Roman" w:eastAsia="Times New Roman"/>
          <w:lang w:eastAsia="hr-HR" w:val="de-DE"/>
        </w:rPr>
        <w:t xml:space="preserve">TRGOVAČKI SUD U SPLITU, </w:t>
      </w:r>
      <w:proofErr w:type="spellStart"/>
      <w:r w:rsidRPr="00953224">
        <w:rPr>
          <w:rFonts w:cs="Times New Roman" w:eastAsia="Times New Roman"/>
          <w:lang w:eastAsia="hr-HR" w:val="de-DE"/>
        </w:rPr>
        <w:t>po</w:t>
      </w:r>
      <w:proofErr w:type="spellEnd"/>
      <w:r w:rsidRPr="00953224">
        <w:rPr>
          <w:rFonts w:cs="Times New Roman" w:eastAsia="Times New Roman"/>
          <w:lang w:eastAsia="hr-HR" w:val="de-DE"/>
        </w:rPr>
        <w:t xml:space="preserve"> </w:t>
      </w:r>
      <w:proofErr w:type="spellStart"/>
      <w:r w:rsidRPr="00953224">
        <w:rPr>
          <w:rFonts w:cs="Times New Roman" w:eastAsia="Times New Roman"/>
          <w:lang w:eastAsia="hr-HR" w:val="de-DE"/>
        </w:rPr>
        <w:t>stečajnom</w:t>
      </w:r>
      <w:proofErr w:type="spellEnd"/>
      <w:r w:rsidRPr="00953224">
        <w:rPr>
          <w:rFonts w:cs="Times New Roman" w:eastAsia="Times New Roman"/>
          <w:lang w:eastAsia="hr-HR" w:val="de-DE"/>
        </w:rPr>
        <w:t xml:space="preserve"> </w:t>
      </w:r>
      <w:proofErr w:type="spellStart"/>
      <w:r w:rsidRPr="00953224">
        <w:rPr>
          <w:rFonts w:cs="Times New Roman" w:eastAsia="Times New Roman"/>
          <w:lang w:eastAsia="hr-HR" w:val="de-DE"/>
        </w:rPr>
        <w:t>sudcu</w:t>
      </w:r>
      <w:proofErr w:type="spellEnd"/>
      <w:r w:rsidRPr="00953224">
        <w:rPr>
          <w:rFonts w:cs="Times New Roman" w:eastAsia="Times New Roman"/>
          <w:lang w:eastAsia="hr-HR" w:val="de-DE"/>
        </w:rPr>
        <w:t xml:space="preserve"> </w:t>
      </w:r>
      <w:proofErr w:type="spellStart"/>
      <w:r w:rsidRPr="00953224">
        <w:rPr>
          <w:rFonts w:cs="Times New Roman" w:eastAsia="Times New Roman"/>
          <w:lang w:eastAsia="hr-HR" w:val="de-DE"/>
        </w:rPr>
        <w:t>Jozi</w:t>
      </w:r>
      <w:proofErr w:type="spellEnd"/>
      <w:r w:rsidRPr="00953224">
        <w:rPr>
          <w:rFonts w:cs="Times New Roman" w:eastAsia="Times New Roman"/>
          <w:lang w:eastAsia="hr-HR" w:val="de-DE"/>
        </w:rPr>
        <w:t xml:space="preserve"> </w:t>
      </w:r>
      <w:proofErr w:type="spellStart"/>
      <w:r w:rsidRPr="00953224">
        <w:rPr>
          <w:rFonts w:cs="Times New Roman" w:eastAsia="Times New Roman"/>
          <w:lang w:eastAsia="hr-HR" w:val="de-DE"/>
        </w:rPr>
        <w:t>Ćaleti</w:t>
      </w:r>
      <w:proofErr w:type="spellEnd"/>
      <w:r w:rsidRPr="00953224">
        <w:rPr>
          <w:rFonts w:cs="Times New Roman" w:eastAsia="Times New Roman"/>
          <w:lang w:eastAsia="hr-HR" w:val="de-DE"/>
        </w:rPr>
        <w:t xml:space="preserve">, u </w:t>
      </w:r>
      <w:proofErr w:type="spellStart"/>
      <w:r w:rsidRPr="00953224">
        <w:rPr>
          <w:rFonts w:cs="Times New Roman" w:eastAsia="Times New Roman"/>
          <w:lang w:eastAsia="hr-HR" w:val="de-DE"/>
        </w:rPr>
        <w:t>stečajnom</w:t>
      </w:r>
      <w:proofErr w:type="spellEnd"/>
      <w:r w:rsidRPr="00953224">
        <w:rPr>
          <w:rFonts w:cs="Times New Roman" w:eastAsia="Times New Roman"/>
          <w:lang w:eastAsia="hr-HR" w:val="de-DE"/>
        </w:rPr>
        <w:t xml:space="preserve"> </w:t>
      </w:r>
      <w:proofErr w:type="spellStart"/>
      <w:r w:rsidRPr="00953224">
        <w:rPr>
          <w:rFonts w:cs="Times New Roman" w:eastAsia="Times New Roman"/>
          <w:lang w:eastAsia="hr-HR" w:val="de-DE"/>
        </w:rPr>
        <w:t>postupku</w:t>
      </w:r>
      <w:proofErr w:type="spellEnd"/>
      <w:r w:rsidRPr="00953224">
        <w:rPr>
          <w:rFonts w:cs="Times New Roman" w:eastAsia="Times New Roman"/>
          <w:lang w:eastAsia="hr-HR" w:val="de-DE"/>
        </w:rPr>
        <w:t xml:space="preserve"> </w:t>
      </w:r>
      <w:proofErr w:type="spellStart"/>
      <w:r w:rsidRPr="00953224">
        <w:rPr>
          <w:rFonts w:cs="Times New Roman" w:eastAsia="Times New Roman"/>
          <w:lang w:eastAsia="hr-HR" w:val="de-DE"/>
        </w:rPr>
        <w:t>nad</w:t>
      </w:r>
      <w:proofErr w:type="spellEnd"/>
      <w:r w:rsidRPr="00953224">
        <w:rPr>
          <w:rFonts w:cs="Times New Roman" w:eastAsia="Times New Roman"/>
          <w:lang w:eastAsia="hr-HR" w:val="de-DE"/>
        </w:rPr>
        <w:t xml:space="preserve"> </w:t>
      </w:r>
      <w:r w:rsidRPr="00953224">
        <w:rPr>
          <w:rFonts w:cs="Times New Roman" w:eastAsia="Times New Roman"/>
          <w:lang w:eastAsia="hr-HR"/>
        </w:rPr>
        <w:t xml:space="preserve">stečajnim Dužnikom: MONTER PROJEKT, d.o.o., u stečaju, Split (Grad Split), Poljička cesta 39. (Dužnik, stečajni Dužnik), kojega zastupa stečajni upravitelj </w:t>
      </w:r>
      <w:r w:rsidRPr="00953224">
        <w:rPr>
          <w:rFonts w:cs="Times New Roman" w:eastAsia="Times New Roman"/>
          <w:lang w:val="en-US"/>
        </w:rPr>
        <w:t xml:space="preserve">Dragan </w:t>
      </w:r>
      <w:proofErr w:type="spellStart"/>
      <w:r w:rsidRPr="00953224">
        <w:rPr>
          <w:rFonts w:cs="Times New Roman" w:eastAsia="Times New Roman"/>
          <w:lang w:val="en-US"/>
        </w:rPr>
        <w:t>Bijelić</w:t>
      </w:r>
      <w:proofErr w:type="spellEnd"/>
      <w:r w:rsidRPr="00953224">
        <w:rPr>
          <w:rFonts w:cs="Times New Roman" w:eastAsia="Times New Roman"/>
          <w:lang w:val="en-US"/>
        </w:rPr>
        <w:t xml:space="preserve">, </w:t>
      </w:r>
      <w:proofErr w:type="spellStart"/>
      <w:r w:rsidRPr="00953224">
        <w:rPr>
          <w:rFonts w:cs="Times New Roman" w:eastAsia="Times New Roman"/>
          <w:lang w:val="en-US"/>
        </w:rPr>
        <w:t>Šibenik</w:t>
      </w:r>
      <w:proofErr w:type="spellEnd"/>
      <w:r w:rsidRPr="00953224">
        <w:rPr>
          <w:rFonts w:cs="Times New Roman" w:eastAsia="Times New Roman"/>
          <w:lang w:val="en-US"/>
        </w:rPr>
        <w:t xml:space="preserve">, </w:t>
      </w:r>
      <w:r w:rsidRPr="00953224">
        <w:rPr>
          <w:rFonts w:cs="Times New Roman" w:eastAsia="Times New Roman"/>
        </w:rPr>
        <w:t xml:space="preserve">Put </w:t>
      </w:r>
      <w:proofErr w:type="spellStart"/>
      <w:r w:rsidRPr="00953224">
        <w:rPr>
          <w:rFonts w:cs="Times New Roman" w:eastAsia="Times New Roman"/>
        </w:rPr>
        <w:t>Meterize</w:t>
      </w:r>
      <w:proofErr w:type="spellEnd"/>
      <w:r w:rsidRPr="00953224">
        <w:rPr>
          <w:rFonts w:cs="Times New Roman" w:eastAsia="Times New Roman"/>
        </w:rPr>
        <w:t xml:space="preserve"> 25,</w:t>
      </w:r>
      <w:r w:rsidRPr="00953224">
        <w:rPr>
          <w:rFonts w:cs="Times New Roman" w:eastAsia="Times New Roman"/>
          <w:lang w:eastAsia="hr-HR" w:val="de-DE"/>
        </w:rPr>
        <w:t xml:space="preserve"> </w:t>
      </w:r>
      <w:r w:rsidRPr="00953224">
        <w:rPr>
          <w:rFonts w:cs="Times New Roman" w:eastAsia="Times New Roman"/>
          <w:lang w:eastAsia="hr-HR"/>
        </w:rPr>
        <w:t xml:space="preserve">12. rujna 2017, </w:t>
      </w:r>
    </w:p>
    <w:p w:rsidRDefault="00953224" w:rsidP="00953224" w:rsidR="00953224" w:rsidRPr="00953224">
      <w:pPr>
        <w:spacing w:after="0"/>
        <w:rPr>
          <w:rFonts w:cs="Times New Roman" w:eastAsia="Times New Roman"/>
          <w:lang w:eastAsia="hr-HR"/>
        </w:rPr>
      </w:pPr>
    </w:p>
    <w:p w:rsidRDefault="00953224" w:rsidP="00953224" w:rsidR="00953224" w:rsidRPr="00953224">
      <w:pPr>
        <w:spacing w:after="0"/>
        <w:rPr>
          <w:rFonts w:cs="Times New Roman" w:eastAsia="Times New Roman"/>
          <w:lang w:eastAsia="hr-HR"/>
        </w:rPr>
      </w:pPr>
    </w:p>
    <w:p w:rsidRDefault="00953224" w:rsidP="00953224" w:rsidR="00953224" w:rsidRPr="00953224">
      <w:pPr>
        <w:spacing w:after="0"/>
        <w:jc w:val="center"/>
        <w:rPr>
          <w:rFonts w:cs="Times New Roman" w:eastAsia="Times New Roman"/>
          <w:lang w:eastAsia="hr-HR"/>
        </w:rPr>
      </w:pPr>
      <w:r w:rsidRPr="00953224">
        <w:rPr>
          <w:rFonts w:cs="Times New Roman" w:eastAsia="Times New Roman"/>
          <w:lang w:eastAsia="hr-HR"/>
        </w:rPr>
        <w:t xml:space="preserve">z a k </w:t>
      </w:r>
      <w:proofErr w:type="spellStart"/>
      <w:r w:rsidRPr="00953224">
        <w:rPr>
          <w:rFonts w:cs="Times New Roman" w:eastAsia="Times New Roman"/>
          <w:lang w:eastAsia="hr-HR"/>
        </w:rPr>
        <w:t>lj</w:t>
      </w:r>
      <w:proofErr w:type="spellEnd"/>
      <w:r w:rsidRPr="00953224">
        <w:rPr>
          <w:rFonts w:cs="Times New Roman" w:eastAsia="Times New Roman"/>
          <w:lang w:eastAsia="hr-HR"/>
        </w:rPr>
        <w:t xml:space="preserve"> u č i o    j e                                               </w:t>
      </w:r>
    </w:p>
    <w:p w:rsidRDefault="00953224" w:rsidP="00953224" w:rsidR="00953224" w:rsidRPr="00953224">
      <w:pPr>
        <w:spacing w:after="0"/>
        <w:jc w:val="both"/>
        <w:rPr>
          <w:rFonts w:cs="Times New Roman" w:eastAsia="Times New Roman"/>
          <w:b/>
          <w:lang w:eastAsia="hr-HR"/>
        </w:rPr>
      </w:pPr>
    </w:p>
    <w:p w:rsidRDefault="00953224" w:rsidP="00953224" w:rsidR="00953224" w:rsidRPr="00953224">
      <w:pPr>
        <w:spacing w:after="0"/>
        <w:jc w:val="both"/>
        <w:rPr>
          <w:rFonts w:cs="Times New Roman" w:eastAsia="Times New Roman"/>
          <w:lang w:val="en-US"/>
        </w:rPr>
      </w:pPr>
      <w:r w:rsidRPr="00953224">
        <w:rPr>
          <w:rFonts w:cs="Times New Roman" w:eastAsia="Times New Roman"/>
          <w:lang w:eastAsia="hr-HR"/>
        </w:rPr>
        <w:tab/>
        <w:t xml:space="preserve">Upućuje se stečajni upravitelj </w:t>
      </w:r>
      <w:r w:rsidRPr="00953224">
        <w:rPr>
          <w:rFonts w:cs="Times New Roman" w:eastAsia="Times New Roman"/>
          <w:lang w:val="en-US"/>
        </w:rPr>
        <w:t xml:space="preserve">Dragan </w:t>
      </w:r>
      <w:proofErr w:type="spellStart"/>
      <w:r w:rsidRPr="00953224">
        <w:rPr>
          <w:rFonts w:cs="Times New Roman" w:eastAsia="Times New Roman"/>
          <w:lang w:val="en-US"/>
        </w:rPr>
        <w:t>Bijelić</w:t>
      </w:r>
      <w:proofErr w:type="spellEnd"/>
      <w:r w:rsidRPr="00953224">
        <w:rPr>
          <w:rFonts w:cs="Times New Roman" w:eastAsia="Times New Roman"/>
          <w:lang w:val="en-US"/>
        </w:rPr>
        <w:t xml:space="preserve">, u </w:t>
      </w:r>
      <w:proofErr w:type="spellStart"/>
      <w:r w:rsidRPr="00953224">
        <w:rPr>
          <w:rFonts w:cs="Times New Roman" w:eastAsia="Times New Roman"/>
          <w:lang w:val="en-US"/>
        </w:rPr>
        <w:t>roku</w:t>
      </w:r>
      <w:proofErr w:type="spellEnd"/>
      <w:r w:rsidRPr="00953224">
        <w:rPr>
          <w:rFonts w:cs="Times New Roman" w:eastAsia="Times New Roman"/>
          <w:lang w:val="en-US"/>
        </w:rPr>
        <w:t xml:space="preserve"> od 8. dana, </w:t>
      </w:r>
      <w:proofErr w:type="spellStart"/>
      <w:r w:rsidRPr="00953224">
        <w:rPr>
          <w:rFonts w:cs="Times New Roman" w:eastAsia="Times New Roman"/>
          <w:lang w:val="en-US"/>
        </w:rPr>
        <w:t>dostaviti</w:t>
      </w:r>
      <w:proofErr w:type="spellEnd"/>
      <w:r w:rsidRPr="00953224">
        <w:rPr>
          <w:rFonts w:cs="Times New Roman" w:eastAsia="Times New Roman"/>
          <w:lang w:val="en-US"/>
        </w:rPr>
        <w:t xml:space="preserve"> </w:t>
      </w:r>
      <w:proofErr w:type="spellStart"/>
      <w:r w:rsidRPr="00953224">
        <w:rPr>
          <w:rFonts w:cs="Times New Roman" w:eastAsia="Times New Roman"/>
          <w:lang w:val="en-US"/>
        </w:rPr>
        <w:t>ovom</w:t>
      </w:r>
      <w:proofErr w:type="spellEnd"/>
      <w:r w:rsidRPr="00953224">
        <w:rPr>
          <w:rFonts w:cs="Times New Roman" w:eastAsia="Times New Roman"/>
          <w:lang w:val="en-US"/>
        </w:rPr>
        <w:t xml:space="preserve"> </w:t>
      </w:r>
      <w:proofErr w:type="spellStart"/>
      <w:r w:rsidRPr="00953224">
        <w:rPr>
          <w:rFonts w:cs="Times New Roman" w:eastAsia="Times New Roman"/>
          <w:lang w:val="en-US"/>
        </w:rPr>
        <w:t>Sudu</w:t>
      </w:r>
      <w:proofErr w:type="spellEnd"/>
      <w:r w:rsidRPr="00953224">
        <w:rPr>
          <w:rFonts w:cs="Times New Roman" w:eastAsia="Times New Roman"/>
          <w:lang w:val="en-US"/>
        </w:rPr>
        <w:t xml:space="preserve"> </w:t>
      </w:r>
      <w:proofErr w:type="spellStart"/>
      <w:r w:rsidRPr="00953224">
        <w:rPr>
          <w:rFonts w:cs="Times New Roman" w:eastAsia="Times New Roman"/>
          <w:lang w:val="en-US"/>
        </w:rPr>
        <w:t>jasno</w:t>
      </w:r>
      <w:proofErr w:type="spellEnd"/>
      <w:r w:rsidRPr="00953224">
        <w:rPr>
          <w:rFonts w:cs="Times New Roman" w:eastAsia="Times New Roman"/>
          <w:lang w:val="en-US"/>
        </w:rPr>
        <w:t xml:space="preserve"> </w:t>
      </w:r>
      <w:proofErr w:type="spellStart"/>
      <w:r w:rsidRPr="00953224">
        <w:rPr>
          <w:rFonts w:cs="Times New Roman" w:eastAsia="Times New Roman"/>
          <w:lang w:val="en-US"/>
        </w:rPr>
        <w:t>prikazane</w:t>
      </w:r>
      <w:proofErr w:type="spellEnd"/>
      <w:r w:rsidRPr="00953224">
        <w:rPr>
          <w:rFonts w:cs="Times New Roman" w:eastAsia="Times New Roman"/>
          <w:lang w:val="en-US"/>
        </w:rPr>
        <w:t xml:space="preserve"> </w:t>
      </w:r>
      <w:proofErr w:type="spellStart"/>
      <w:r w:rsidRPr="00953224">
        <w:rPr>
          <w:rFonts w:cs="Times New Roman" w:eastAsia="Times New Roman"/>
          <w:lang w:val="en-US"/>
        </w:rPr>
        <w:t>iznose</w:t>
      </w:r>
      <w:proofErr w:type="spellEnd"/>
      <w:r w:rsidRPr="00953224">
        <w:rPr>
          <w:rFonts w:cs="Times New Roman" w:eastAsia="Times New Roman"/>
          <w:lang w:val="en-US"/>
        </w:rPr>
        <w:t xml:space="preserve"> a) </w:t>
      </w:r>
      <w:proofErr w:type="spellStart"/>
      <w:r w:rsidRPr="00953224">
        <w:rPr>
          <w:rFonts w:cs="Times New Roman" w:eastAsia="Times New Roman"/>
          <w:lang w:val="en-US"/>
        </w:rPr>
        <w:t>unovčene</w:t>
      </w:r>
      <w:proofErr w:type="spellEnd"/>
      <w:r w:rsidRPr="00953224">
        <w:rPr>
          <w:rFonts w:cs="Times New Roman" w:eastAsia="Times New Roman"/>
          <w:lang w:val="en-US"/>
        </w:rPr>
        <w:t xml:space="preserve"> </w:t>
      </w:r>
      <w:proofErr w:type="spellStart"/>
      <w:r w:rsidRPr="00953224">
        <w:rPr>
          <w:rFonts w:cs="Times New Roman" w:eastAsia="Times New Roman"/>
          <w:lang w:val="en-US"/>
        </w:rPr>
        <w:t>stečajne</w:t>
      </w:r>
      <w:proofErr w:type="spellEnd"/>
      <w:r w:rsidRPr="00953224">
        <w:rPr>
          <w:rFonts w:cs="Times New Roman" w:eastAsia="Times New Roman"/>
          <w:lang w:val="en-US"/>
        </w:rPr>
        <w:t xml:space="preserve"> </w:t>
      </w:r>
      <w:proofErr w:type="spellStart"/>
      <w:r w:rsidRPr="00953224">
        <w:rPr>
          <w:rFonts w:cs="Times New Roman" w:eastAsia="Times New Roman"/>
          <w:lang w:val="en-US"/>
        </w:rPr>
        <w:t>mase</w:t>
      </w:r>
      <w:proofErr w:type="spellEnd"/>
      <w:r w:rsidRPr="00953224">
        <w:rPr>
          <w:rFonts w:cs="Times New Roman" w:eastAsia="Times New Roman"/>
          <w:lang w:val="en-US"/>
        </w:rPr>
        <w:t xml:space="preserve"> </w:t>
      </w:r>
      <w:proofErr w:type="spellStart"/>
      <w:r w:rsidRPr="00953224">
        <w:rPr>
          <w:rFonts w:cs="Times New Roman" w:eastAsia="Times New Roman"/>
          <w:lang w:val="en-US"/>
        </w:rPr>
        <w:t>i</w:t>
      </w:r>
      <w:proofErr w:type="spellEnd"/>
      <w:r w:rsidRPr="00953224">
        <w:rPr>
          <w:rFonts w:cs="Times New Roman" w:eastAsia="Times New Roman"/>
          <w:lang w:val="en-US"/>
        </w:rPr>
        <w:t xml:space="preserve"> b) do </w:t>
      </w:r>
      <w:proofErr w:type="spellStart"/>
      <w:r w:rsidRPr="00953224">
        <w:rPr>
          <w:rFonts w:cs="Times New Roman" w:eastAsia="Times New Roman"/>
          <w:lang w:val="en-US"/>
        </w:rPr>
        <w:t>sada</w:t>
      </w:r>
      <w:proofErr w:type="spellEnd"/>
      <w:r w:rsidRPr="00953224">
        <w:rPr>
          <w:rFonts w:cs="Times New Roman" w:eastAsia="Times New Roman"/>
          <w:lang w:val="en-US"/>
        </w:rPr>
        <w:t xml:space="preserve"> </w:t>
      </w:r>
      <w:proofErr w:type="spellStart"/>
      <w:r w:rsidRPr="00953224">
        <w:rPr>
          <w:rFonts w:cs="Times New Roman" w:eastAsia="Times New Roman"/>
          <w:lang w:val="en-US"/>
        </w:rPr>
        <w:t>isplaćene</w:t>
      </w:r>
      <w:proofErr w:type="spellEnd"/>
      <w:r w:rsidRPr="00953224">
        <w:rPr>
          <w:rFonts w:cs="Times New Roman" w:eastAsia="Times New Roman"/>
          <w:lang w:val="en-US"/>
        </w:rPr>
        <w:t xml:space="preserve"> </w:t>
      </w:r>
      <w:proofErr w:type="spellStart"/>
      <w:r w:rsidRPr="00953224">
        <w:rPr>
          <w:rFonts w:cs="Times New Roman" w:eastAsia="Times New Roman"/>
          <w:lang w:val="en-US"/>
        </w:rPr>
        <w:t>predujmove</w:t>
      </w:r>
      <w:proofErr w:type="spellEnd"/>
      <w:r w:rsidRPr="00953224">
        <w:rPr>
          <w:rFonts w:cs="Times New Roman" w:eastAsia="Times New Roman"/>
          <w:lang w:val="en-US"/>
        </w:rPr>
        <w:t xml:space="preserve"> </w:t>
      </w:r>
      <w:proofErr w:type="spellStart"/>
      <w:r w:rsidRPr="00953224">
        <w:rPr>
          <w:rFonts w:cs="Times New Roman" w:eastAsia="Times New Roman"/>
          <w:lang w:val="en-US"/>
        </w:rPr>
        <w:t>nagrade</w:t>
      </w:r>
      <w:proofErr w:type="spellEnd"/>
      <w:r w:rsidRPr="00953224">
        <w:rPr>
          <w:rFonts w:cs="Times New Roman" w:eastAsia="Times New Roman"/>
          <w:lang w:val="en-US"/>
        </w:rPr>
        <w:t xml:space="preserve"> </w:t>
      </w:r>
      <w:proofErr w:type="spellStart"/>
      <w:r w:rsidRPr="00953224">
        <w:rPr>
          <w:rFonts w:cs="Times New Roman" w:eastAsia="Times New Roman"/>
          <w:lang w:val="en-US"/>
        </w:rPr>
        <w:t>i</w:t>
      </w:r>
      <w:proofErr w:type="spellEnd"/>
      <w:r w:rsidRPr="00953224">
        <w:rPr>
          <w:rFonts w:cs="Times New Roman" w:eastAsia="Times New Roman"/>
          <w:lang w:val="en-US"/>
        </w:rPr>
        <w:t xml:space="preserve"> </w:t>
      </w:r>
      <w:proofErr w:type="spellStart"/>
      <w:r w:rsidRPr="00953224">
        <w:rPr>
          <w:rFonts w:cs="Times New Roman" w:eastAsia="Times New Roman"/>
          <w:lang w:val="en-US"/>
        </w:rPr>
        <w:t>naknade</w:t>
      </w:r>
      <w:proofErr w:type="spellEnd"/>
      <w:r w:rsidRPr="00953224">
        <w:rPr>
          <w:rFonts w:cs="Times New Roman" w:eastAsia="Times New Roman"/>
          <w:lang w:val="en-US"/>
        </w:rPr>
        <w:t xml:space="preserve"> </w:t>
      </w:r>
      <w:proofErr w:type="spellStart"/>
      <w:r w:rsidRPr="00953224">
        <w:rPr>
          <w:rFonts w:cs="Times New Roman" w:eastAsia="Times New Roman"/>
          <w:lang w:val="en-US"/>
        </w:rPr>
        <w:t>troškova</w:t>
      </w:r>
      <w:proofErr w:type="spellEnd"/>
      <w:r w:rsidRPr="00953224">
        <w:rPr>
          <w:rFonts w:cs="Times New Roman" w:eastAsia="Times New Roman"/>
          <w:lang w:val="en-US"/>
        </w:rPr>
        <w:t xml:space="preserve"> u </w:t>
      </w:r>
      <w:proofErr w:type="spellStart"/>
      <w:r w:rsidRPr="00953224">
        <w:rPr>
          <w:rFonts w:cs="Times New Roman" w:eastAsia="Times New Roman"/>
          <w:lang w:val="en-US"/>
        </w:rPr>
        <w:t>ovome</w:t>
      </w:r>
      <w:proofErr w:type="spellEnd"/>
      <w:r w:rsidRPr="00953224">
        <w:rPr>
          <w:rFonts w:cs="Times New Roman" w:eastAsia="Times New Roman"/>
          <w:lang w:val="en-US"/>
        </w:rPr>
        <w:t xml:space="preserve"> </w:t>
      </w:r>
      <w:proofErr w:type="spellStart"/>
      <w:r w:rsidRPr="00953224">
        <w:rPr>
          <w:rFonts w:cs="Times New Roman" w:eastAsia="Times New Roman"/>
          <w:lang w:val="en-US"/>
        </w:rPr>
        <w:t>stečajnom</w:t>
      </w:r>
      <w:proofErr w:type="spellEnd"/>
      <w:r w:rsidRPr="00953224">
        <w:rPr>
          <w:rFonts w:cs="Times New Roman" w:eastAsia="Times New Roman"/>
          <w:lang w:val="en-US"/>
        </w:rPr>
        <w:t xml:space="preserve"> </w:t>
      </w:r>
      <w:proofErr w:type="spellStart"/>
      <w:r w:rsidRPr="00953224">
        <w:rPr>
          <w:rFonts w:cs="Times New Roman" w:eastAsia="Times New Roman"/>
          <w:lang w:val="en-US"/>
        </w:rPr>
        <w:t>postupku</w:t>
      </w:r>
      <w:proofErr w:type="spellEnd"/>
      <w:r w:rsidRPr="00953224">
        <w:rPr>
          <w:rFonts w:cs="Times New Roman" w:eastAsia="Times New Roman"/>
          <w:lang w:val="en-US"/>
        </w:rPr>
        <w:t xml:space="preserve"> to </w:t>
      </w:r>
      <w:proofErr w:type="spellStart"/>
      <w:r w:rsidRPr="00953224">
        <w:rPr>
          <w:rFonts w:cs="Times New Roman" w:eastAsia="Times New Roman"/>
          <w:lang w:val="en-US"/>
        </w:rPr>
        <w:t>ovako</w:t>
      </w:r>
      <w:proofErr w:type="spellEnd"/>
      <w:r w:rsidRPr="00953224">
        <w:rPr>
          <w:rFonts w:cs="Times New Roman" w:eastAsia="Times New Roman"/>
          <w:lang w:val="en-US"/>
        </w:rPr>
        <w:t>:</w:t>
      </w:r>
    </w:p>
    <w:p w:rsidRDefault="00953224" w:rsidP="00953224" w:rsidR="00953224" w:rsidRPr="00953224">
      <w:pPr>
        <w:spacing w:after="0"/>
        <w:jc w:val="both"/>
        <w:rPr>
          <w:rFonts w:cs="Times New Roman" w:eastAsia="Times New Roman"/>
          <w:lang w:val="en-US"/>
        </w:rPr>
      </w:pPr>
    </w:p>
    <w:p w:rsidRDefault="00953224" w:rsidP="00953224" w:rsidR="00953224" w:rsidRPr="00953224">
      <w:pPr>
        <w:numPr>
          <w:ilvl w:val="0"/>
          <w:numId w:val="47"/>
        </w:numPr>
        <w:spacing w:after="0"/>
        <w:contextualSpacing/>
        <w:jc w:val="both"/>
        <w:rPr>
          <w:rFonts w:cs="Times New Roman" w:eastAsia="Times New Roman"/>
          <w:lang w:val="en-US"/>
        </w:rPr>
      </w:pPr>
      <w:proofErr w:type="spellStart"/>
      <w:r w:rsidRPr="00953224">
        <w:rPr>
          <w:rFonts w:cs="Times New Roman" w:eastAsia="Times New Roman"/>
          <w:lang w:val="en-US"/>
        </w:rPr>
        <w:t>stečajna</w:t>
      </w:r>
      <w:proofErr w:type="spellEnd"/>
      <w:r w:rsidRPr="00953224">
        <w:rPr>
          <w:rFonts w:cs="Times New Roman" w:eastAsia="Times New Roman"/>
          <w:lang w:val="en-US"/>
        </w:rPr>
        <w:t xml:space="preserve"> masa </w:t>
      </w:r>
      <w:proofErr w:type="spellStart"/>
      <w:r w:rsidRPr="00953224">
        <w:rPr>
          <w:rFonts w:cs="Times New Roman" w:eastAsia="Times New Roman"/>
          <w:lang w:val="en-US"/>
        </w:rPr>
        <w:t>unovčena</w:t>
      </w:r>
      <w:proofErr w:type="spellEnd"/>
      <w:r w:rsidRPr="00953224">
        <w:rPr>
          <w:rFonts w:cs="Times New Roman" w:eastAsia="Times New Roman"/>
          <w:lang w:val="en-US"/>
        </w:rPr>
        <w:t xml:space="preserve"> </w:t>
      </w:r>
      <w:proofErr w:type="spellStart"/>
      <w:r w:rsidRPr="00953224">
        <w:rPr>
          <w:rFonts w:cs="Times New Roman" w:eastAsia="Times New Roman"/>
          <w:lang w:val="en-US"/>
        </w:rPr>
        <w:t>od</w:t>
      </w:r>
      <w:proofErr w:type="spellEnd"/>
      <w:r w:rsidRPr="00953224">
        <w:rPr>
          <w:rFonts w:cs="Times New Roman" w:eastAsia="Times New Roman"/>
          <w:lang w:val="en-US"/>
        </w:rPr>
        <w:t xml:space="preserve"> </w:t>
      </w:r>
      <w:proofErr w:type="spellStart"/>
      <w:r w:rsidRPr="00953224">
        <w:rPr>
          <w:rFonts w:cs="Times New Roman" w:eastAsia="Times New Roman"/>
          <w:lang w:val="en-US"/>
        </w:rPr>
        <w:t>otvaranja</w:t>
      </w:r>
      <w:proofErr w:type="spellEnd"/>
      <w:r w:rsidRPr="00953224">
        <w:rPr>
          <w:rFonts w:cs="Times New Roman" w:eastAsia="Times New Roman"/>
          <w:lang w:val="en-US"/>
        </w:rPr>
        <w:t xml:space="preserve"> </w:t>
      </w:r>
      <w:proofErr w:type="spellStart"/>
      <w:r w:rsidRPr="00953224">
        <w:rPr>
          <w:rFonts w:cs="Times New Roman" w:eastAsia="Times New Roman"/>
          <w:lang w:val="en-US"/>
        </w:rPr>
        <w:t>stečajnog</w:t>
      </w:r>
      <w:proofErr w:type="spellEnd"/>
      <w:r w:rsidRPr="00953224">
        <w:rPr>
          <w:rFonts w:cs="Times New Roman" w:eastAsia="Times New Roman"/>
          <w:lang w:val="en-US"/>
        </w:rPr>
        <w:t xml:space="preserve"> </w:t>
      </w:r>
      <w:proofErr w:type="spellStart"/>
      <w:r w:rsidRPr="00953224">
        <w:rPr>
          <w:rFonts w:cs="Times New Roman" w:eastAsia="Times New Roman"/>
          <w:lang w:val="en-US"/>
        </w:rPr>
        <w:t>postupka</w:t>
      </w:r>
      <w:proofErr w:type="spellEnd"/>
      <w:r w:rsidRPr="00953224">
        <w:rPr>
          <w:rFonts w:cs="Times New Roman" w:eastAsia="Times New Roman"/>
          <w:lang w:val="en-US"/>
        </w:rPr>
        <w:t xml:space="preserve"> do </w:t>
      </w:r>
      <w:r w:rsidRPr="00953224">
        <w:rPr>
          <w:rFonts w:cs="Times New Roman" w:eastAsia="Times New Roman"/>
          <w:lang w:eastAsia="hr-HR"/>
        </w:rPr>
        <w:t>01. listopada 2015. kao dana stupanja na snagu Uredbe o kriterijima i načinu obračuna i plaćanje nagrade stečajnim upraviteljima (</w:t>
      </w:r>
      <w:r w:rsidRPr="00953224">
        <w:rPr>
          <w:rFonts w:cs="Times New Roman" w:eastAsia="Times New Roman"/>
          <w:i/>
          <w:lang w:eastAsia="hr-HR"/>
        </w:rPr>
        <w:t>Narodne novine</w:t>
      </w:r>
      <w:r w:rsidRPr="00953224">
        <w:rPr>
          <w:rFonts w:cs="Times New Roman" w:eastAsia="Times New Roman"/>
          <w:lang w:eastAsia="hr-HR"/>
        </w:rPr>
        <w:t xml:space="preserve">, br.: 105/15, dalje: </w:t>
      </w:r>
      <w:r w:rsidRPr="00953224">
        <w:rPr>
          <w:rFonts w:cs="Times New Roman" w:eastAsia="Times New Roman"/>
          <w:i/>
          <w:lang w:eastAsia="hr-HR"/>
        </w:rPr>
        <w:t>nova</w:t>
      </w:r>
      <w:r w:rsidRPr="00953224">
        <w:rPr>
          <w:rFonts w:cs="Times New Roman" w:eastAsia="Times New Roman"/>
          <w:lang w:eastAsia="hr-HR"/>
        </w:rPr>
        <w:t xml:space="preserve"> Uredba) te za ovo isto razdoblje isplaćeni predujmovi nagrade, sukladno čemu će Sud, temeljem članka 16, </w:t>
      </w:r>
      <w:r w:rsidRPr="00953224">
        <w:rPr>
          <w:rFonts w:cs="Times New Roman" w:eastAsia="Times New Roman"/>
          <w:i/>
          <w:lang w:eastAsia="hr-HR"/>
        </w:rPr>
        <w:t>nove</w:t>
      </w:r>
      <w:r w:rsidRPr="00953224">
        <w:rPr>
          <w:rFonts w:cs="Times New Roman" w:eastAsia="Times New Roman"/>
          <w:lang w:eastAsia="hr-HR"/>
        </w:rPr>
        <w:t xml:space="preserve"> Uredbe, odrediti nagradu po </w:t>
      </w:r>
      <w:r w:rsidRPr="00953224">
        <w:rPr>
          <w:rFonts w:cs="Times New Roman" w:eastAsia="Times New Roman"/>
          <w:i/>
          <w:lang w:eastAsia="hr-HR"/>
        </w:rPr>
        <w:t>staroj</w:t>
      </w:r>
      <w:r w:rsidRPr="00953224">
        <w:rPr>
          <w:rFonts w:cs="Times New Roman" w:eastAsia="Times New Roman"/>
          <w:lang w:eastAsia="hr-HR"/>
        </w:rPr>
        <w:t xml:space="preserve"> Uredbi istog naziva (</w:t>
      </w:r>
      <w:r w:rsidRPr="00953224">
        <w:rPr>
          <w:rFonts w:cs="Times New Roman" w:eastAsia="Times New Roman"/>
          <w:i/>
          <w:lang w:eastAsia="hr-HR"/>
        </w:rPr>
        <w:t>Narodne novine</w:t>
      </w:r>
      <w:r w:rsidRPr="00953224">
        <w:rPr>
          <w:rFonts w:cs="Times New Roman" w:eastAsia="Times New Roman"/>
          <w:lang w:eastAsia="hr-HR"/>
        </w:rPr>
        <w:t xml:space="preserve">, br.: 189/03, dalje: </w:t>
      </w:r>
      <w:r w:rsidRPr="00953224">
        <w:rPr>
          <w:rFonts w:cs="Times New Roman" w:eastAsia="Times New Roman"/>
          <w:i/>
          <w:lang w:eastAsia="hr-HR"/>
        </w:rPr>
        <w:t>stara</w:t>
      </w:r>
      <w:r w:rsidRPr="00953224">
        <w:rPr>
          <w:rFonts w:cs="Times New Roman" w:eastAsia="Times New Roman"/>
          <w:lang w:eastAsia="hr-HR"/>
        </w:rPr>
        <w:t xml:space="preserve"> Uredba), </w:t>
      </w:r>
    </w:p>
    <w:p w:rsidRDefault="00953224" w:rsidP="00953224" w:rsidR="00953224" w:rsidRPr="00953224">
      <w:pPr>
        <w:numPr>
          <w:ilvl w:val="0"/>
          <w:numId w:val="47"/>
        </w:numPr>
        <w:spacing w:after="0"/>
        <w:contextualSpacing/>
        <w:jc w:val="both"/>
        <w:rPr>
          <w:rFonts w:cs="Times New Roman" w:eastAsia="Times New Roman"/>
          <w:lang w:val="en-US"/>
        </w:rPr>
      </w:pPr>
      <w:proofErr w:type="spellStart"/>
      <w:r w:rsidRPr="00953224">
        <w:rPr>
          <w:rFonts w:cs="Times New Roman" w:eastAsia="Times New Roman"/>
          <w:lang w:val="en-US"/>
        </w:rPr>
        <w:t>stečajna</w:t>
      </w:r>
      <w:proofErr w:type="spellEnd"/>
      <w:r w:rsidRPr="00953224">
        <w:rPr>
          <w:rFonts w:cs="Times New Roman" w:eastAsia="Times New Roman"/>
          <w:lang w:val="en-US"/>
        </w:rPr>
        <w:t xml:space="preserve"> masa </w:t>
      </w:r>
      <w:proofErr w:type="spellStart"/>
      <w:r w:rsidRPr="00953224">
        <w:rPr>
          <w:rFonts w:cs="Times New Roman" w:eastAsia="Times New Roman"/>
          <w:lang w:val="en-US"/>
        </w:rPr>
        <w:t>unovčena</w:t>
      </w:r>
      <w:proofErr w:type="spellEnd"/>
      <w:r w:rsidRPr="00953224">
        <w:rPr>
          <w:rFonts w:cs="Times New Roman" w:eastAsia="Times New Roman"/>
          <w:lang w:val="en-US"/>
        </w:rPr>
        <w:t xml:space="preserve"> od </w:t>
      </w:r>
      <w:r w:rsidRPr="00953224">
        <w:rPr>
          <w:rFonts w:cs="Times New Roman" w:eastAsia="Times New Roman"/>
          <w:lang w:eastAsia="hr-HR"/>
        </w:rPr>
        <w:t xml:space="preserve">01. listopada 2015. kao dana stupanja na snagu </w:t>
      </w:r>
      <w:r w:rsidRPr="00953224">
        <w:rPr>
          <w:rFonts w:cs="Times New Roman" w:eastAsia="Times New Roman"/>
          <w:i/>
          <w:lang w:eastAsia="hr-HR"/>
        </w:rPr>
        <w:t>nove</w:t>
      </w:r>
      <w:r w:rsidRPr="00953224">
        <w:rPr>
          <w:rFonts w:cs="Times New Roman" w:eastAsia="Times New Roman"/>
          <w:lang w:eastAsia="hr-HR"/>
        </w:rPr>
        <w:t xml:space="preserve"> Uredbe pa do održanoga Završnog ročišta vjerovnika (ili do zaključenja ovoga stečajnog postupka koje netom slijedi nakon isplate po Završnoj diobi) te za ovo isto razdoblje isplaćeni predujmovi nagrade, sukladno čemu će Sud, temeljem članka 16, iste </w:t>
      </w:r>
      <w:r w:rsidRPr="00953224">
        <w:rPr>
          <w:rFonts w:cs="Times New Roman" w:eastAsia="Times New Roman"/>
          <w:i/>
          <w:lang w:eastAsia="hr-HR"/>
        </w:rPr>
        <w:t>nove</w:t>
      </w:r>
      <w:r w:rsidRPr="00953224">
        <w:rPr>
          <w:rFonts w:cs="Times New Roman" w:eastAsia="Times New Roman"/>
          <w:lang w:eastAsia="hr-HR"/>
        </w:rPr>
        <w:t xml:space="preserve"> Uredbe, odrediti nagradu po istoj </w:t>
      </w:r>
      <w:r w:rsidRPr="00953224">
        <w:rPr>
          <w:rFonts w:cs="Times New Roman" w:eastAsia="Times New Roman"/>
          <w:i/>
          <w:lang w:eastAsia="hr-HR"/>
        </w:rPr>
        <w:t>novoj</w:t>
      </w:r>
      <w:r w:rsidRPr="00953224">
        <w:rPr>
          <w:rFonts w:cs="Times New Roman" w:eastAsia="Times New Roman"/>
          <w:lang w:eastAsia="hr-HR"/>
        </w:rPr>
        <w:t xml:space="preserve"> Uredbi,</w:t>
      </w:r>
    </w:p>
    <w:p w:rsidRDefault="00953224" w:rsidP="00953224" w:rsidR="00953224" w:rsidRPr="00953224">
      <w:pPr>
        <w:numPr>
          <w:ilvl w:val="0"/>
          <w:numId w:val="47"/>
        </w:numPr>
        <w:spacing w:after="0"/>
        <w:contextualSpacing/>
        <w:jc w:val="both"/>
        <w:rPr>
          <w:rFonts w:cs="Times New Roman" w:eastAsia="Times New Roman"/>
          <w:lang w:val="en-US"/>
        </w:rPr>
      </w:pPr>
      <w:r w:rsidRPr="00953224">
        <w:rPr>
          <w:rFonts w:cs="Times New Roman" w:eastAsia="Times New Roman"/>
          <w:lang w:eastAsia="hr-HR"/>
        </w:rPr>
        <w:t xml:space="preserve">dokaze na ime troškova stečajnog postupka (parking karte, putni nalozi za putovanja, plaćena struja, voda, komunalije i sl.). </w:t>
      </w:r>
    </w:p>
    <w:p w:rsidRDefault="00953224" w:rsidP="00953224" w:rsidR="00953224" w:rsidRPr="00953224">
      <w:pPr>
        <w:spacing w:after="0"/>
        <w:jc w:val="both"/>
        <w:rPr>
          <w:rFonts w:cs="Times New Roman" w:eastAsia="Times New Roman"/>
          <w:lang w:eastAsia="hr-HR"/>
        </w:rPr>
      </w:pPr>
    </w:p>
    <w:p w:rsidRDefault="00953224" w:rsidP="00953224" w:rsidR="00953224" w:rsidRPr="00953224">
      <w:pPr>
        <w:spacing w:after="0"/>
        <w:jc w:val="both"/>
        <w:rPr>
          <w:rFonts w:cs="Times New Roman" w:eastAsia="Times New Roman"/>
          <w:lang w:eastAsia="hr-HR"/>
        </w:rPr>
      </w:pPr>
    </w:p>
    <w:p w:rsidRDefault="00953224" w:rsidP="00953224" w:rsidR="00953224" w:rsidRPr="00953224">
      <w:pPr>
        <w:spacing w:after="0"/>
        <w:jc w:val="center"/>
        <w:rPr>
          <w:rFonts w:cs="Times New Roman" w:eastAsia="Times New Roman"/>
          <w:lang w:eastAsia="hr-HR"/>
        </w:rPr>
      </w:pPr>
      <w:r w:rsidRPr="00953224">
        <w:rPr>
          <w:rFonts w:cs="Times New Roman" w:eastAsia="Times New Roman"/>
          <w:lang w:eastAsia="hr-HR"/>
        </w:rPr>
        <w:t>Split, 12. rujna 2017.</w:t>
      </w:r>
    </w:p>
    <w:p w:rsidRDefault="00953224" w:rsidP="00953224" w:rsidR="00953224" w:rsidRPr="00953224">
      <w:pPr>
        <w:spacing w:after="0"/>
        <w:jc w:val="both"/>
        <w:rPr>
          <w:rFonts w:cs="Times New Roman" w:eastAsia="Times New Roman"/>
          <w:lang w:eastAsia="hr-HR"/>
        </w:rPr>
      </w:pPr>
    </w:p>
    <w:p w:rsidRDefault="00953224" w:rsidP="00953224" w:rsidR="00953224" w:rsidRPr="00953224">
      <w:pPr>
        <w:spacing w:after="0"/>
        <w:jc w:val="both"/>
        <w:rPr>
          <w:rFonts w:cs="Times New Roman" w:eastAsia="Times New Roman"/>
          <w:lang w:eastAsia="hr-HR"/>
        </w:rPr>
      </w:pPr>
      <w:r w:rsidRPr="00953224">
        <w:rPr>
          <w:rFonts w:cs="Times New Roman" w:eastAsia="Times New Roman"/>
          <w:lang w:eastAsia="hr-HR"/>
        </w:rPr>
        <w:t xml:space="preserve">                                                                                                           Stečajni sudac:</w:t>
      </w:r>
    </w:p>
    <w:p w:rsidRDefault="00953224" w:rsidP="00953224" w:rsidR="00953224" w:rsidRPr="00953224">
      <w:pPr>
        <w:spacing w:after="0"/>
        <w:jc w:val="both"/>
        <w:rPr>
          <w:rFonts w:cs="Times New Roman" w:eastAsia="Times New Roman"/>
          <w:lang w:eastAsia="hr-HR"/>
        </w:rPr>
      </w:pPr>
      <w:r w:rsidRPr="00953224">
        <w:rPr>
          <w:rFonts w:cs="Times New Roman" w:eastAsia="Times New Roman"/>
          <w:lang w:eastAsia="hr-HR"/>
        </w:rPr>
        <w:t xml:space="preserve">                                                                                                             Jozo Ćaleta,</w:t>
      </w:r>
    </w:p>
    <w:p w:rsidRDefault="00953224" w:rsidP="00953224" w:rsidR="00953224" w:rsidRPr="00953224">
      <w:pPr>
        <w:spacing w:after="0"/>
        <w:jc w:val="right"/>
        <w:rPr>
          <w:rFonts w:cs="Times New Roman" w:eastAsia="Times New Roman"/>
          <w:lang w:eastAsia="hr-HR"/>
        </w:rPr>
      </w:pPr>
    </w:p>
    <w:p w:rsidRDefault="00953224" w:rsidP="00953224" w:rsidR="00953224" w:rsidRPr="00953224">
      <w:pPr>
        <w:spacing w:after="0"/>
        <w:jc w:val="both"/>
        <w:rPr>
          <w:rFonts w:cs="Times New Roman" w:eastAsia="Times New Roman"/>
          <w:u w:val="single"/>
          <w:lang w:eastAsia="hr-HR"/>
        </w:rPr>
      </w:pPr>
    </w:p>
    <w:p w:rsidRDefault="00953224" w:rsidP="00953224" w:rsidR="00953224" w:rsidRPr="00953224">
      <w:pPr>
        <w:spacing w:after="0"/>
        <w:jc w:val="both"/>
        <w:rPr>
          <w:rFonts w:cs="Times New Roman" w:eastAsia="Times New Roman"/>
          <w:lang w:eastAsia="hr-HR"/>
        </w:rPr>
      </w:pPr>
      <w:r w:rsidRPr="00953224">
        <w:rPr>
          <w:rFonts w:cs="Times New Roman" w:eastAsia="Times New Roman"/>
          <w:u w:val="single"/>
          <w:lang w:eastAsia="hr-HR"/>
        </w:rPr>
        <w:t>Pravna pouka</w:t>
      </w:r>
      <w:r w:rsidRPr="00953224">
        <w:rPr>
          <w:rFonts w:cs="Times New Roman" w:eastAsia="Times New Roman"/>
          <w:lang w:eastAsia="hr-HR"/>
        </w:rPr>
        <w:t>: Protiv ovog Zaključka nije dopušten pravni lijek.</w:t>
      </w:r>
    </w:p>
    <w:p w:rsidRDefault="00953224" w:rsidP="00953224" w:rsidR="00953224" w:rsidRPr="00953224">
      <w:pPr>
        <w:spacing w:after="0"/>
        <w:rPr>
          <w:rFonts w:cs="Times New Roman" w:eastAsia="Times New Roman"/>
          <w:b/>
          <w:lang w:eastAsia="hr-HR"/>
        </w:rPr>
      </w:pPr>
      <w:r w:rsidRPr="00953224">
        <w:rPr>
          <w:rFonts w:cs="Times New Roman" w:eastAsia="Times New Roman"/>
          <w:b/>
          <w:lang w:eastAsia="hr-HR"/>
        </w:rPr>
        <w:lastRenderedPageBreak/>
        <w:t xml:space="preserve">                                                                      - 2 -                                    Broj: 14. St-70/2010.</w:t>
      </w:r>
    </w:p>
    <w:p w:rsidRDefault="00953224" w:rsidP="00953224" w:rsidR="00953224" w:rsidRPr="00953224">
      <w:pPr>
        <w:spacing w:after="0"/>
        <w:jc w:val="both"/>
        <w:rPr>
          <w:rFonts w:cs="Times New Roman" w:eastAsia="Times New Roman"/>
          <w:szCs w:val="20"/>
          <w:lang w:val="en-US"/>
        </w:rPr>
      </w:pPr>
    </w:p>
    <w:p w:rsidRDefault="00953224" w:rsidP="00953224" w:rsidR="00953224" w:rsidRPr="00953224">
      <w:pPr>
        <w:spacing w:after="0"/>
        <w:jc w:val="both"/>
        <w:rPr>
          <w:rFonts w:cs="Times New Roman" w:eastAsia="Times New Roman"/>
          <w:szCs w:val="20"/>
          <w:lang w:val="en-US"/>
        </w:rPr>
      </w:pPr>
    </w:p>
    <w:p w:rsidRDefault="00953224" w:rsidP="00953224" w:rsidR="00953224" w:rsidRPr="00953224">
      <w:pPr>
        <w:spacing w:after="0"/>
        <w:jc w:val="both"/>
        <w:rPr>
          <w:rFonts w:cs="Times New Roman" w:eastAsia="Times New Roman"/>
          <w:szCs w:val="20"/>
          <w:lang w:val="en-US"/>
        </w:rPr>
      </w:pPr>
    </w:p>
    <w:p w:rsidRDefault="00953224" w:rsidP="00953224" w:rsidR="00953224" w:rsidRPr="00953224">
      <w:pPr>
        <w:spacing w:after="0"/>
        <w:jc w:val="both"/>
        <w:rPr>
          <w:rFonts w:cs="Times New Roman" w:eastAsia="Times New Roman"/>
          <w:szCs w:val="20"/>
          <w:lang w:val="en-US"/>
        </w:rPr>
      </w:pPr>
    </w:p>
    <w:p w:rsidRDefault="00953224" w:rsidP="00953224" w:rsidR="00953224" w:rsidRPr="00953224">
      <w:pPr>
        <w:spacing w:after="0"/>
        <w:rPr>
          <w:rFonts w:cs="Times New Roman" w:eastAsia="Times New Roman"/>
          <w:lang w:eastAsia="hr-HR"/>
        </w:rPr>
      </w:pPr>
      <w:r w:rsidRPr="00953224">
        <w:rPr>
          <w:rFonts w:cs="Times New Roman" w:eastAsia="Times New Roman"/>
          <w:u w:val="single"/>
          <w:lang w:eastAsia="hr-HR"/>
        </w:rPr>
        <w:t>DNA:</w:t>
      </w:r>
      <w:r w:rsidRPr="00953224">
        <w:rPr>
          <w:rFonts w:cs="Times New Roman" w:eastAsia="Times New Roman"/>
          <w:lang w:eastAsia="hr-HR"/>
        </w:rPr>
        <w:t xml:space="preserve">  1) </w:t>
      </w:r>
      <w:r w:rsidRPr="00953224">
        <w:rPr>
          <w:rFonts w:cs="Times New Roman" w:eastAsia="Times New Roman"/>
          <w:lang w:val="en-US"/>
        </w:rPr>
        <w:t xml:space="preserve">Dragan </w:t>
      </w:r>
      <w:proofErr w:type="spellStart"/>
      <w:r w:rsidRPr="00953224">
        <w:rPr>
          <w:rFonts w:cs="Times New Roman" w:eastAsia="Times New Roman"/>
          <w:lang w:val="en-US"/>
        </w:rPr>
        <w:t>Bijelić</w:t>
      </w:r>
      <w:proofErr w:type="spellEnd"/>
      <w:r w:rsidRPr="00953224">
        <w:rPr>
          <w:rFonts w:cs="Times New Roman" w:eastAsia="Times New Roman"/>
          <w:lang w:val="en-US"/>
        </w:rPr>
        <w:t xml:space="preserve">, </w:t>
      </w:r>
      <w:proofErr w:type="spellStart"/>
      <w:r w:rsidRPr="00953224">
        <w:rPr>
          <w:rFonts w:cs="Times New Roman" w:eastAsia="Times New Roman"/>
          <w:lang w:val="en-US"/>
        </w:rPr>
        <w:t>Šibenik</w:t>
      </w:r>
      <w:proofErr w:type="spellEnd"/>
      <w:r w:rsidRPr="00953224">
        <w:rPr>
          <w:rFonts w:cs="Times New Roman" w:eastAsia="Times New Roman"/>
          <w:lang w:val="en-US"/>
        </w:rPr>
        <w:t xml:space="preserve">, </w:t>
      </w:r>
      <w:r w:rsidRPr="00953224">
        <w:rPr>
          <w:rFonts w:cs="Times New Roman" w:eastAsia="Times New Roman"/>
        </w:rPr>
        <w:t xml:space="preserve">Put </w:t>
      </w:r>
      <w:proofErr w:type="spellStart"/>
      <w:r w:rsidRPr="00953224">
        <w:rPr>
          <w:rFonts w:cs="Times New Roman" w:eastAsia="Times New Roman"/>
        </w:rPr>
        <w:t>Meterize</w:t>
      </w:r>
      <w:proofErr w:type="spellEnd"/>
      <w:r w:rsidRPr="00953224">
        <w:rPr>
          <w:rFonts w:cs="Times New Roman" w:eastAsia="Times New Roman"/>
        </w:rPr>
        <w:t xml:space="preserve"> 25,</w:t>
      </w:r>
    </w:p>
    <w:p w:rsidRDefault="00953224" w:rsidP="00953224" w:rsidR="00953224" w:rsidRPr="00953224">
      <w:pPr>
        <w:spacing w:after="0"/>
        <w:rPr>
          <w:rFonts w:cs="Times New Roman" w:eastAsia="Times New Roman"/>
          <w:lang w:eastAsia="hr-HR"/>
        </w:rPr>
      </w:pPr>
      <w:r w:rsidRPr="00953224">
        <w:rPr>
          <w:rFonts w:cs="Times New Roman" w:eastAsia="Times New Roman"/>
          <w:lang w:eastAsia="hr-HR"/>
        </w:rPr>
        <w:t xml:space="preserve">            2) e-Oglasna ploča Suda – rok: 20. dana,</w:t>
      </w:r>
    </w:p>
    <w:p w:rsidRDefault="00953224" w:rsidP="00953224" w:rsidR="00953224" w:rsidRPr="00953224">
      <w:pPr>
        <w:spacing w:after="0"/>
        <w:rPr>
          <w:rFonts w:cs="Times New Roman" w:eastAsia="Times New Roman"/>
          <w:lang w:eastAsia="hr-HR"/>
        </w:rPr>
      </w:pPr>
      <w:r w:rsidRPr="00953224">
        <w:rPr>
          <w:rFonts w:cs="Times New Roman" w:eastAsia="Times New Roman"/>
          <w:lang w:eastAsia="hr-HR"/>
        </w:rPr>
        <w:t xml:space="preserve">            3) Spis.</w:t>
      </w:r>
    </w:p>
    <w:p w:rsidRDefault="00953224" w:rsidP="00953224" w:rsidR="00953224" w:rsidRPr="00953224">
      <w:pPr>
        <w:spacing w:after="0"/>
        <w:rPr>
          <w:rFonts w:cs="Times New Roman" w:eastAsia="Times New Roman"/>
          <w:lang w:eastAsia="hr-HR"/>
        </w:rPr>
      </w:pPr>
    </w:p>
    <w:p w:rsidRDefault="00953224" w:rsidP="00953224" w:rsidR="00953224" w:rsidRPr="00953224">
      <w:pPr>
        <w:spacing w:after="0"/>
        <w:jc w:val="both"/>
        <w:rPr>
          <w:rFonts w:cs="Times New Roman" w:eastAsia="Times New Roman"/>
          <w:lang w:val="en-US"/>
        </w:rPr>
      </w:pPr>
    </w:p>
    <w:p w:rsidRDefault="00953224" w:rsidP="00953224" w:rsidR="00953224" w:rsidRPr="00953224">
      <w:pPr>
        <w:spacing w:after="0"/>
        <w:jc w:val="both"/>
        <w:rPr>
          <w:rFonts w:cs="Times New Roman" w:eastAsia="Times New Roman"/>
          <w:lang w:val="en-US"/>
        </w:rPr>
      </w:pPr>
    </w:p>
    <w:p w:rsidRDefault="00953224" w:rsidP="00953224" w:rsidR="00953224" w:rsidRPr="00953224">
      <w:pPr>
        <w:spacing w:after="0"/>
        <w:jc w:val="both"/>
        <w:rPr>
          <w:rFonts w:cs="Times New Roman" w:eastAsia="Times New Roman"/>
          <w:lang w:val="en-US"/>
        </w:rPr>
      </w:pPr>
    </w:p>
    <w:p w:rsidRDefault="00953224" w:rsidP="00953224" w:rsidR="00953224" w:rsidRPr="00953224">
      <w:pPr>
        <w:spacing w:after="0"/>
        <w:jc w:val="both"/>
        <w:rPr>
          <w:rFonts w:cs="Times New Roman" w:eastAsia="Times New Roman"/>
          <w:lang w:eastAsia="hr-HR"/>
        </w:rPr>
      </w:pPr>
      <w:r w:rsidRPr="00953224">
        <w:rPr>
          <w:rFonts w:cs="Times New Roman" w:eastAsia="Times New Roman"/>
          <w:lang w:eastAsia="hr-HR"/>
        </w:rPr>
        <w:t>Split, 12. rujna 2017.             Stečajni sudac: Jozo Ćaleta,</w:t>
      </w:r>
    </w:p>
    <w:p w:rsidRDefault="00953224" w:rsidP="00953224" w:rsidR="00953224" w:rsidRPr="00953224">
      <w:pPr>
        <w:spacing w:after="0"/>
        <w:jc w:val="both"/>
        <w:rPr>
          <w:rFonts w:cs="Times New Roman" w:eastAsia="Times New Roman"/>
          <w:lang w:val="en-US"/>
        </w:rPr>
      </w:pPr>
    </w:p>
    <w:p w:rsidRDefault="00953224" w:rsidP="00953224" w:rsidR="00953224" w:rsidRPr="00953224">
      <w:pPr>
        <w:spacing w:after="0"/>
        <w:jc w:val="both"/>
        <w:rPr>
          <w:rFonts w:cs="Times New Roman" w:eastAsia="Times New Roman"/>
          <w:lang w:val="en-US"/>
        </w:rPr>
      </w:pPr>
    </w:p>
    <w:p w:rsidRDefault="00953224" w:rsidP="00953224" w:rsidR="00953224" w:rsidRPr="00953224">
      <w:pPr>
        <w:spacing w:after="0"/>
        <w:jc w:val="both"/>
        <w:rPr>
          <w:rFonts w:cs="Times New Roman" w:eastAsia="Times New Roman"/>
          <w:lang w:val="en-US"/>
        </w:rPr>
      </w:pPr>
    </w:p>
    <w:p w:rsidRDefault="00953224" w:rsidP="00953224" w:rsidR="00953224" w:rsidRPr="00953224">
      <w:pPr>
        <w:spacing w:after="0"/>
        <w:jc w:val="both"/>
        <w:rPr>
          <w:rFonts w:cs="Times New Roman" w:eastAsia="Times New Roman"/>
          <w:lang w:val="en-US"/>
        </w:rPr>
      </w:pPr>
    </w:p>
    <w:p w:rsidRDefault="00953224" w:rsidP="00953224" w:rsidR="00953224" w:rsidRPr="00953224">
      <w:pPr>
        <w:spacing w:after="0"/>
        <w:jc w:val="both"/>
        <w:rPr>
          <w:rFonts w:cs="Times New Roman" w:eastAsia="Times New Roman"/>
          <w:lang w:val="en-US"/>
        </w:rPr>
      </w:pPr>
    </w:p>
    <w:p w:rsidRDefault="00953224" w:rsidP="00953224" w:rsidR="00953224" w:rsidRPr="00953224">
      <w:pPr>
        <w:spacing w:after="0"/>
        <w:jc w:val="both"/>
        <w:rPr>
          <w:rFonts w:cs="Times New Roman" w:eastAsia="Times New Roman"/>
          <w:lang w:val="en-US"/>
        </w:rPr>
      </w:pPr>
    </w:p>
    <w:p w:rsidRDefault="00953224" w:rsidP="00953224" w:rsidR="00953224" w:rsidRPr="00953224">
      <w:pPr>
        <w:spacing w:after="0"/>
        <w:jc w:val="both"/>
        <w:rPr>
          <w:rFonts w:cs="Times New Roman" w:eastAsia="Times New Roman"/>
          <w:lang w:val="en-US"/>
        </w:rPr>
      </w:pPr>
    </w:p>
    <w:p w:rsidRDefault="00953224" w:rsidP="00953224" w:rsidR="00953224" w:rsidRPr="00953224">
      <w:pPr>
        <w:spacing w:after="0"/>
        <w:jc w:val="both"/>
        <w:rPr>
          <w:rFonts w:cs="Times New Roman" w:eastAsia="Times New Roman"/>
          <w:lang w:val="en-US"/>
        </w:rPr>
      </w:pPr>
    </w:p>
    <w:p w:rsidRDefault="00953224" w:rsidP="00953224" w:rsidR="00953224" w:rsidRPr="00953224">
      <w:pPr>
        <w:spacing w:after="0"/>
        <w:jc w:val="both"/>
        <w:rPr>
          <w:rFonts w:cs="Times New Roman" w:eastAsia="Times New Roman"/>
          <w:lang w:val="en-US"/>
        </w:rPr>
      </w:pPr>
    </w:p>
    <w:p w:rsidRDefault="00953224" w:rsidP="00953224" w:rsidR="00953224" w:rsidRPr="00953224">
      <w:pPr>
        <w:spacing w:after="0"/>
        <w:jc w:val="both"/>
        <w:rPr>
          <w:rFonts w:cs="Times New Roman" w:eastAsia="Times New Roman"/>
          <w:lang w:val="en-US"/>
        </w:rPr>
      </w:pPr>
    </w:p>
    <w:p w:rsidRDefault="00953224" w:rsidP="00953224" w:rsidR="00953224" w:rsidRPr="00953224">
      <w:pPr>
        <w:spacing w:after="0"/>
        <w:jc w:val="both"/>
        <w:rPr>
          <w:rFonts w:cs="Times New Roman" w:eastAsia="Times New Roman"/>
          <w:lang w:val="en-US"/>
        </w:rPr>
      </w:pPr>
    </w:p>
    <w:p w:rsidRDefault="00953224" w:rsidP="00953224" w:rsidR="00953224" w:rsidRPr="00953224">
      <w:pPr>
        <w:spacing w:after="0"/>
        <w:jc w:val="both"/>
        <w:rPr>
          <w:rFonts w:cs="Times New Roman" w:eastAsia="Times New Roman"/>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D692194"/>
    <w:multiLevelType w:val="hybridMultilevel"/>
    <w:tmpl w:val="263E881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3224"/>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91900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St-70/2010-330</izvorni_sadrzaj>
    <derivirana_varijabla naziv="DomainObject.Oznaka_1">St-70/2010-330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2010.</izvorni_sadrzaj>
    <derivirana_varijabla naziv="DomainObject.Predmet.DatumOsnivanja_1">16. studenog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St-70/2010</izvorni_sadrzaj>
    <derivirana_varijabla naziv="DomainObject.Predmet.OznakaBroj_1">St-70/2010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MONTER PROJEKT, društvo s ograničenom odgovornošću za inženjering poslove u građevinarstvu "u stečaju"</izvorni_sadrzaj>
    <derivirana_varijabla naziv="DomainObject.Predmet.ProtustrankaFormated_1">  MONTER PROJEKT, društvo s ograničenom odgovornošću za inženjering poslove u građevinarstvu "u stečaju"</derivirana_varijabla>
  </DomainObject.Predmet.ProtustrankaFormated>
  <DomainObject.Predmet.ProtustrankaFormatedOIB>
    <izvorni_sadrzaj>  MONTER PROJEKT, društvo s ograničenom odgovornošću za inženjering poslove u građevinarstvu "u stečaju", OIB 02734084556</izvorni_sadrzaj>
    <derivirana_varijabla naziv="DomainObject.Predmet.ProtustrankaFormatedOIB_1">  MONTER PROJEKT, društvo s ograničenom odgovornošću za inženjering poslove u građevinarstvu "u stečaju", OIB 02734084556</derivirana_varijabla>
  </DomainObject.Predmet.ProtustrankaFormatedOIB>
  <DomainObject.Predmet.ProtustrankaFormatedWithAdress>
    <izvorni_sadrzaj> MONTER PROJEKT, društvo s ograničenom odgovornošću za inženjering poslove u građevinarstvu "u stečaju", Poljička cesta 39, 21000 Split</izvorni_sadrzaj>
    <derivirana_varijabla naziv="DomainObject.Predmet.ProtustrankaFormatedWithAdress_1"> MONTER PROJEKT, društvo s ograničenom odgovornošću za inženjering poslove u građevinarstvu "u stečaju", Poljička cesta 39, 21000 Split</derivirana_varijabla>
  </DomainObject.Predmet.ProtustrankaFormatedWithAdress>
  <DomainObject.Predmet.ProtustrankaFormatedWithAdressOIB>
    <izvorni_sadrzaj> MONTER PROJEKT, društvo s ograničenom odgovornošću za inženjering poslove u građevinarstvu "u stečaju", OIB 02734084556, Poljička cesta 39, 21000 Split</izvorni_sadrzaj>
    <derivirana_varijabla naziv="DomainObject.Predmet.ProtustrankaFormatedWithAdressOIB_1"> MONTER PROJEKT, društvo s ograničenom odgovornošću za inženjering poslove u građevinarstvu "u stečaju", OIB 02734084556, Poljička cesta 39, 21000 Split</derivirana_varijabla>
  </DomainObject.Predmet.ProtustrankaFormatedWithAdressOIB>
  <DomainObject.Predmet.ProtustrankaWithAdress>
    <izvorni_sadrzaj>MONTER PROJEKT, društvo s ograničenom odgovornošću za inženjering poslove u građevinarstvu "u stečaju" Poljička cesta 39, 21000 Split</izvorni_sadrzaj>
    <derivirana_varijabla naziv="DomainObject.Predmet.ProtustrankaWithAdress_1">MONTER PROJEKT, društvo s ograničenom odgovornošću za inženjering poslove u građevinarstvu "u stečaju" Poljička cesta 39, 21000 Split</derivirana_varijabla>
  </DomainObject.Predmet.ProtustrankaWithAdress>
  <DomainObject.Predmet.ProtustrankaWithAdressOIB>
    <izvorni_sadrzaj>MONTER PROJEKT, društvo s ograničenom odgovornošću za inženjering poslove u građevinarstvu "u stečaju", OIB 02734084556, Poljička cesta 39, 21000 Split</izvorni_sadrzaj>
    <derivirana_varijabla naziv="DomainObject.Predmet.ProtustrankaWithAdressOIB_1">MONTER PROJEKT, društvo s ograničenom odgovornošću za inženjering poslove u građevinarstvu "u stečaju", OIB 02734084556, Poljička cesta 39, 21000 Split</derivirana_varijabla>
  </DomainObject.Predmet.ProtustrankaWithAdressOIB>
  <DomainObject.Predmet.ProtustrankaNazivFormated>
    <izvorni_sadrzaj>MONTER PROJEKT, društvo s ograničenom odgovornošću za inženjering poslove u građevinarstvu "u stečaju"</izvorni_sadrzaj>
    <derivirana_varijabla naziv="DomainObject.Predmet.ProtustrankaNazivFormated_1">MONTER PROJEKT, društvo s ograničenom odgovornošću za inženjering poslove u građevinarstvu "u stečaju"</derivirana_varijabla>
  </DomainObject.Predmet.ProtustrankaNazivFormated>
  <DomainObject.Predmet.ProtustrankaNazivFormatedOIB>
    <izvorni_sadrzaj>MONTER PROJEKT, društvo s ograničenom odgovornošću za inženjering poslove u građevinarstvu "u stečaju", OIB 02734084556</izvorni_sadrzaj>
    <derivirana_varijabla naziv="DomainObject.Predmet.ProtustrankaNazivFormatedOIB_1">MONTER PROJEKT, društvo s ograničenom odgovornošću za inženjering poslove u građevinarstvu "u stečaju", OIB 02734084556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PASTOR INŽENJERING d.d. zastupanog po punomoćniku KSENIJA ČERIN; TEA PHARIA, društvo s ograničenom odgovornošću za trgovinu i usluge; TISS d.o.o. za inženjering; JADRANSKO OSIGURANJE dioničko društvo; TEHNOPLAST d.o.o. za građevinarstvo, trgovinu, ugostiteljstvo, turizam i uslužne djelatnosti; HYPO ALPE-ADRIA-BANK dioničko društvo; HELIOS Vienna Insurance Group dioničko društvo za osiguranje; HYPO-LEASING KROATIEN, društvo za financiranje, d.o.o.; HERUS d.o.o. za usluge; ELEKTROMATERIJAL dioničko društvo za trgovinu i usluge u stečaju; ALING društvo s ograničenom odgovornošću za tehničku zaštitu osoba i imovine; JADRANSKO OSIGURANJE dioničko društvo; SUNCE OSIGURANJE dioničko društvo za osiguranje; PORSCHE INTER AUTO d.o.o. za trgovinu i popravak motornih vozila; MERSTEEL d.o.o. za trgovinu i usluge; KOMJATE za trgovinu i usluge društvo s ograničenom odgovornošću; VODOVOD-OSIJEK d.o.o. za vodoopskrbu i odvodnju; ING-ATEST d.o.o. za trgovinu i usluge zastupanog po punomoćniku Vinko Radovani; MORULA d.o.o. za trgovinu i usluge; FRIGOOPREMA, društvo s  ograničenom odgovornošću za proizvodnju, trgovinu i usluge; MATEL d.o.o. za proizvodnju, zastupanje i trgovinu; GERION d.o.o. za građenje; MESSER CROATIA PLIN Poduzeće za proizvodnju i prodaju tehničkih plinova d.o.o.; MEĐIMURJE INFORMACIJSKO PROJEKTANTSKI CENTAR dioničko društvo za informatički inženjering; ERSTE FACTORING društvo s ograničenom odgovornošću za factoring; ČISTOĆA društvo s ograničenom odgovornošću za obavljanje komunalnih djelatnosti održavanja čistoće i odlaganja komunaln; BRODOMERKUR trgovina i usluge, dioničko društvo; LAPIS-TEXTUM d.o.o. za trgovinu i proizvodnju; CENTAR BANKA dioničko društvo; HP - Hrvatska pošta d.d.; WAVIN CROATIA društvo s ograničenom odgovornošću za trgovinu - u likvidaciji; MONT INSTALACIJA, društvo s ograničenom odgovornošću za instalacijske i završne radove u građevinarstvu; SCHRACK TECHNIK d.o.o. za promet elektrotehničkih uređaja; DUCA, društvo s ograničenom odgovornošću za građevinarstvo, projektiranje i trgovinu; ECCOS-INŽENJERING d.o.o. za projektiranje, nadzor i zaštitu osoba i imovine zastupanog po punomoćniku Sanja Paić; RADAR d.o.o. za usluge; ORBIS HOLDING, d.o.o. za graditeljstvo, trgovinu i usluge; ST ARC, d.o.o. za završne i obrtničke radove u gradjevinarstvu i trgovinu; DET NORSKE VERITAS ADRIATICA d. o. o. , društvo za klasifikaciju, certifikaciju i konzultacije; ERSTE&amp;STEIERMÄRKISCHE BANKA dioničko društvo; VISOKO POTKROVLJE društvo s ograničenom odgovornošću za građenje; HYPO ALPE-ADRIA-BANK dioničko društvo; TOMAS &amp; CO društvo s ograničenom odgovornošću za proizvodnju i inženjering u elektrotehnici, trgovinu i turizam, export-imp; KREDITNA BANKA ZAGREB, dioničko društvo; KRAGIĆ d.o.o. za proizvodnju plastičnih metalnih predmeta i za trgovinu; MONTER POLIS d.o.o. za građevinske i instalaterske radove "u stečaju"; TRGOMETAL za proizvodnju, trgovinu i usluge, društvo s ograničenom odgovornošću; GDD za građenje i usluge, društvo s ograničenom odgovornošću; LUKA TERM d.o.o. za završne radove u graditeljstvu; TISS d.o.o. za inženjering; HRVATSKE ŠUME društvo s ograničenom odgovornošću; TEA PHARIA, društvo s ograničenom odgovornošću za trgovinu i usluge; HEP - Opskrba d.o.o. za opskrbu potrošača električnom, toplinskom energijom i plinom; MONT INSTALACIJA, društvo s ograničenom odgovornošću za instalacijske i završne radove u građevinarstvu zastupanog po punomoćniku Stjepan Čaljkušić; ST ARC, d.o.o. za završne i obrtničke radove u gradjevinarstvu i trgovinu; Odvjetničko društvo GLAMUZINA &amp; GROŠETA; ELEKTROKOVINA ADRIA, d.o.o. za izradu, prodaju, montažu i popravak elektrotehničkih proizvoda; MAĆEŠIĆ I PARTNERI odvjetničko društvo; SVEUČILIŠTE U SPLITU, STUDENTSKI CENTAR-SPLIT; Siemens dioničko društvo za elektrotehniku; ANTOLIĆ I SURADNICI odvjetničko društvo, javno trgovačko društvo; Igor Nazor, vlasnik  Obrta za usluge  NAVA; OT-OPTIMA TELEKOM d.d. za telekomunikacije; SVEUČILIŠTE U SPLITU, STUDENTSKI CENTAR-SPLIT</izvorni_sadrzaj>
    <derivirana_varijabla naziv="DomainObject.Predmet.StrankaFormated_1">  PASTOR INŽENJERING d.d. zastupanog po punomoćniku KSENIJA ČERIN; TEA PHARIA, društvo s ograničenom odgovornošću za trgovinu i usluge; TISS d.o.o. za inženjering; JADRANSKO OSIGURANJE dioničko društvo; TEHNOPLAST d.o.o. za građevinarstvo, trgovinu, ugostiteljstvo, turizam i uslužne djelatnosti; HYPO ALPE-ADRIA-BANK dioničko društvo; HELIOS Vienna Insurance Group dioničko društvo za osiguranje; HYPO-LEASING KROATIEN, društvo za financiranje, d.o.o.; HERUS d.o.o. za usluge; ELEKTROMATERIJAL dioničko društvo za trgovinu i usluge u stečaju; ALING društvo s ograničenom odgovornošću za tehničku zaštitu osoba i imovine; JADRANSKO OSIGURANJE dioničko društvo; SUNCE OSIGURANJE dioničko društvo za osiguranje; PORSCHE INTER AUTO d.o.o. za trgovinu i popravak motornih vozila; MERSTEEL d.o.o. za trgovinu i usluge; KOMJATE za trgovinu i usluge društvo s ograničenom odgovornošću; VODOVOD-OSIJEK d.o.o. za vodoopskrbu i odvodnju; ING-ATEST d.o.o. za trgovinu i usluge zastupanog po punomoćniku Vinko Radovani; MORULA d.o.o. za trgovinu i usluge; FRIGOOPREMA, društvo s  ograničenom odgovornošću za proizvodnju, trgovinu i usluge; MATEL d.o.o. za proizvodnju, zastupanje i trgovinu; GERION d.o.o. za građenje; MESSER CROATIA PLIN Poduzeće za proizvodnju i prodaju tehničkih plinova d.o.o.; MEĐIMURJE INFORMACIJSKO PROJEKTANTSKI CENTAR dioničko društvo za informatički inženjering; ERSTE FACTORING društvo s ograničenom odgovornošću za factoring; ČISTOĆA društvo s ograničenom odgovornošću za obavljanje komunalnih djelatnosti održavanja čistoće i odlaganja komunaln; BRODOMERKUR trgovina i usluge, dioničko društvo; LAPIS-TEXTUM d.o.o. za trgovinu i proizvodnju; CENTAR BANKA dioničko društvo; HP - Hrvatska pošta d.d.; WAVIN CROATIA društvo s ograničenom odgovornošću za trgovinu - u likvidaciji; MONT INSTALACIJA, društvo s ograničenom odgovornošću za instalacijske i završne radove u građevinarstvu; SCHRACK TECHNIK d.o.o. za promet elektrotehničkih uređaja; DUCA, društvo s ograničenom odgovornošću za građevinarstvo, projektiranje i trgovinu; ECCOS-INŽENJERING d.o.o. za projektiranje, nadzor i zaštitu osoba i imovine zastupanog po punomoćniku Sanja Paić; RADAR d.o.o. za usluge; ORBIS HOLDING, d.o.o. za graditeljstvo, trgovinu i usluge; ST ARC, d.o.o. za završne i obrtničke radove u gradjevinarstvu i trgovinu; DET NORSKE VERITAS ADRIATICA d. o. o. , društvo za klasifikaciju, certifikaciju i konzultacije; ERSTE&amp;STEIERMÄRKISCHE BANKA dioničko društvo; VISOKO POTKROVLJE društvo s ograničenom odgovornošću za građenje; HYPO ALPE-ADRIA-BANK dioničko društvo; TOMAS &amp; CO društvo s ograničenom odgovornošću za proizvodnju i inženjering u elektrotehnici, trgovinu i turizam, export-imp; KREDITNA BANKA ZAGREB, dioničko društvo; KRAGIĆ d.o.o. za proizvodnju plastičnih metalnih predmeta i za trgovinu; MONTER POLIS d.o.o. za građevinske i instalaterske radove "u stečaju"; TRGOMETAL za proizvodnju, trgovinu i usluge, društvo s ograničenom odgovornošću; GDD za građenje i usluge, društvo s ograničenom odgovornošću; LUKA TERM d.o.o. za završne radove u graditeljstvu; TISS d.o.o. za inženjering; HRVATSKE ŠUME društvo s ograničenom odgovornošću; TEA PHARIA, društvo s ograničenom odgovornošću za trgovinu i usluge; HEP - Opskrba d.o.o. za opskrbu potrošača električnom, toplinskom energijom i plinom; MONT INSTALACIJA, društvo s ograničenom odgovornošću za instalacijske i završne radove u građevinarstvu zastupanog po punomoćniku Stjepan Čaljkušić; ST ARC, d.o.o. za završne i obrtničke radove u gradjevinarstvu i trgovinu; Odvjetničko društvo GLAMUZINA &amp; GROŠETA; ELEKTROKOVINA ADRIA, d.o.o. za izradu, prodaju, montažu i popravak elektrotehničkih proizvoda; MAĆEŠIĆ I PARTNERI odvjetničko društvo; SVEUČILIŠTE U SPLITU, STUDENTSKI CENTAR-SPLIT; Siemens dioničko društvo za elektrotehniku; ANTOLIĆ I SURADNICI odvjetničko društvo, javno trgovačko društvo; Igor Nazor, vlasnik  Obrta za usluge  NAVA; OT-OPTIMA TELEKOM d.d. za telekomunikacije; SVEUČILIŠTE U SPLITU, STUDENTSKI CENTAR-SPLIT</derivirana_varijabla>
  </DomainObject.Predmet.StrankaFormated>
  <DomainObject.Predmet.StrankaFormatedOIB>
    <izvorni_sadrzaj>  PASTOR INŽENJERING d.d., OIB 55598634637 zastupanog po punomoćniku KSENIJA ČERIN; TEA PHARIA, društvo s ograničenom odgovornošću za trgovinu i usluge, OIB 99294824555; TISS d.o.o. za inženjering, OIB 37779812687; JADRANSKO OSIGURANJE dioničko društvo, OIB 94472454976; TEHNOPLAST d.o.o. za građevinarstvo, trgovinu, ugostiteljstvo, turizam i uslužne djelatnosti, OIB 70676517267; HYPO ALPE-ADRIA-BANK dioničko društvo, OIB 14036333877; HELIOS Vienna Insurance Group dioničko društvo za osiguranje, OIB 59369087232; HYPO-LEASING KROATIEN, društvo za financiranje, d.o.o., OIB 87064273078; HERUS d.o.o. za usluge, OIB 73063900220; ELEKTROMATERIJAL dioničko društvo za trgovinu i usluge u stečaju, OIB 72091456912; ALING društvo s ograničenom odgovornošću za tehničku zaštitu osoba i imovine, OIB 67349852816; JADRANSKO OSIGURANJE dioničko društvo, OIB 94472454976; SUNCE OSIGURANJE dioničko društvo za osiguranje, OIB 12012147571; PORSCHE INTER AUTO d.o.o. za trgovinu i popravak motornih vozila, OIB 67492500921; MERSTEEL d.o.o. za trgovinu i usluge, OIB 32913763672; KOMJATE za trgovinu i usluge društvo s ograničenom odgovornošću, OIB 92009564551; VODOVOD-OSIJEK d.o.o. za vodoopskrbu i odvodnju, OIB 43654507669; ING-ATEST d.o.o. za trgovinu i usluge, OIB 21777333810 zastupanog po punomoćniku Vinko Radovani; MORULA d.o.o. za trgovinu i usluge, OIB 88833097372; FRIGOOPREMA, društvo s  ograničenom odgovornošću za proizvodnju, trgovinu i usluge, OIB 60316076304; MATEL d.o.o. za proizvodnju, zastupanje i trgovinu, OIB 11899215110; GERION d.o.o. za građenje, OIB 86354925004; MESSER CROATIA PLIN Poduzeće za proizvodnju i prodaju tehničkih plinova d.o.o., OIB 32179081874; MEĐIMURJE INFORMACIJSKO PROJEKTANTSKI CENTAR dioničko društvo za informatički inženjering, OIB 98483804275; ERSTE FACTORING društvo s ograničenom odgovornošću za factoring, OIB 10194059689; ČISTOĆA društvo s ograničenom odgovornošću za obavljanje komunalnih djelatnosti održavanja čistoće i odlaganja komunaln, OIB 38812451417; BRODOMERKUR trgovina i usluge, dioničko društvo, OIB 33956120458; LAPIS-TEXTUM d.o.o. za trgovinu i proizvodnju, OIB 34024384265; CENTAR BANKA dioničko društvo, OIB 89296739230; HP - Hrvatska pošta d.d., OIB 87311810356; WAVIN CROATIA društvo s ograničenom odgovornošću za trgovinu - u likvidaciji, OIB 93287855819; MONT INSTALACIJA, društvo s ograničenom odgovornošću za instalacijske i završne radove u građevinarstvu, OIB 05084406987; SCHRACK TECHNIK d.o.o. za promet elektrotehničkih uređaja, OIB 36365310424; DUCA, društvo s ograničenom odgovornošću za građevinarstvo, projektiranje i trgovinu, OIB 01304089776; ECCOS-INŽENJERING d.o.o. za projektiranje, nadzor i zaštitu osoba i imovine, OIB 71629027685 zastupanog po punomoćniku Sanja Paić; RADAR d.o.o. za usluge, OIB 70063044422; ORBIS HOLDING, d.o.o. za graditeljstvo, trgovinu i usluge, OIB 18315544469; ST ARC, d.o.o. za završne i obrtničke radove u gradjevinarstvu i trgovinu, OIB 58632083307; DET NORSKE VERITAS ADRIATICA d. o. o. , društvo za klasifikaciju, certifikaciju i konzultacije, OIB 66958856391; ERSTE&amp;STEIERMÄRKISCHE BANKA dioničko društvo, OIB 23057039320; VISOKO POTKROVLJE društvo s ograničenom odgovornošću za građenje, OIB 28887408223; HYPO ALPE-ADRIA-BANK dioničko društvo, OIB 14036333877; TOMAS &amp; CO društvo s ograničenom odgovornošću za proizvodnju i inženjering u elektrotehnici, trgovinu i turizam, export-imp, OIB 52725486771; KREDITNA BANKA ZAGREB, dioničko društvo, OIB 70663193635; KRAGIĆ d.o.o. za proizvodnju plastičnih metalnih predmeta i za trgovinu, OIB 35264136731; MONTER POLIS d.o.o. za građevinske i instalaterske radove "u stečaju", OIB 66697386731; TRGOMETAL za proizvodnju, trgovinu i usluge, društvo s ograničenom odgovornošću, OIB 14669056208; GDD za građenje i usluge, društvo s ograničenom odgovornošću, OIB 04524958627; LUKA TERM d.o.o. za završne radove u graditeljstvu, OIB 16662980077; TISS d.o.o. za inženjering, OIB 37779812687; HRVATSKE ŠUME društvo s ograničenom odgovornošću, OIB 69693144506; TEA PHARIA, društvo s ograničenom odgovornošću za trgovinu i usluge, OIB 99294824555; HEP - Opskrba d.o.o. za opskrbu potrošača električnom, toplinskom energijom i plinom, OIB 63073332379; MONT INSTALACIJA, društvo s ograničenom odgovornošću za instalacijske i završne radove u građevinarstvu, OIB 05084406987 zastupanog po punomoćniku Stjepan Čaljkušić; ST ARC, d.o.o. za završne i obrtničke radove u gradjevinarstvu i trgovinu, OIB 58632083307; Odvjetničko društvo GLAMUZINA &amp; GROŠETA, OIB 69402757072; ELEKTROKOVINA ADRIA, d.o.o. za izradu, prodaju, montažu i popravak elektrotehničkih proizvoda, OIB 86742905038; MAĆEŠIĆ I PARTNERI odvjetničko društvo, OIB 11793113837; SVEUČILIŠTE U SPLITU, STUDENTSKI CENTAR-SPLIT, OIB 25975412650; Siemens dioničko društvo za elektrotehniku, OIB 12673471493; ANTOLIĆ I SURADNICI odvjetničko društvo, javno trgovačko društvo, OIB 82891991682; Igor Nazor, vlasnik  Obrta za usluge  NAVA, OIB 10447826313; OT-OPTIMA TELEKOM d.d. za telekomunikacije, OIB 36004425025; SVEUČILIŠTE U SPLITU, STUDENTSKI CENTAR-SPLIT, OIB 25975412650</izvorni_sadrzaj>
    <derivirana_varijabla naziv="DomainObject.Predmet.StrankaFormatedOIB_1">  PASTOR INŽENJERING d.d., OIB 55598634637 zastupanog po punomoćniku KSENIJA ČERIN; TEA PHARIA, društvo s ograničenom odgovornošću za trgovinu i usluge, OIB 99294824555; TISS d.o.o. za inženjering, OIB 37779812687; JADRANSKO OSIGURANJE dioničko društvo, OIB 94472454976; TEHNOPLAST d.o.o. za građevinarstvo, trgovinu, ugostiteljstvo, turizam i uslužne djelatnosti, OIB 70676517267; HYPO ALPE-ADRIA-BANK dioničko društvo, OIB 14036333877; HELIOS Vienna Insurance Group dioničko društvo za osiguranje, OIB 59369087232; HYPO-LEASING KROATIEN, društvo za financiranje, d.o.o., OIB 87064273078; HERUS d.o.o. za usluge, OIB 73063900220; ELEKTROMATERIJAL dioničko društvo za trgovinu i usluge u stečaju, OIB 72091456912; ALING društvo s ograničenom odgovornošću za tehničku zaštitu osoba i imovine, OIB 67349852816; JADRANSKO OSIGURANJE dioničko društvo, OIB 94472454976; SUNCE OSIGURANJE dioničko društvo za osiguranje, OIB 12012147571; PORSCHE INTER AUTO d.o.o. za trgovinu i popravak motornih vozila, OIB 67492500921; MERSTEEL d.o.o. za trgovinu i usluge, OIB 32913763672; KOMJATE za trgovinu i usluge društvo s ograničenom odgovornošću, OIB 92009564551; VODOVOD-OSIJEK d.o.o. za vodoopskrbu i odvodnju, OIB 43654507669; ING-ATEST d.o.o. za trgovinu i usluge, OIB 21777333810 zastupanog po punomoćniku Vinko Radovani; MORULA d.o.o. za trgovinu i usluge, OIB 88833097372; FRIGOOPREMA, društvo s  ograničenom odgovornošću za proizvodnju, trgovinu i usluge, OIB 60316076304; MATEL d.o.o. za proizvodnju, zastupanje i trgovinu, OIB 11899215110; GERION d.o.o. za građenje, OIB 86354925004; MESSER CROATIA PLIN Poduzeće za proizvodnju i prodaju tehničkih plinova d.o.o., OIB 32179081874; MEĐIMURJE INFORMACIJSKO PROJEKTANTSKI CENTAR dioničko društvo za informatički inženjering, OIB 98483804275; ERSTE FACTORING društvo s ograničenom odgovornošću za factoring, OIB 10194059689; ČISTOĆA društvo s ograničenom odgovornošću za obavljanje komunalnih djelatnosti održavanja čistoće i odlaganja komunaln, OIB 38812451417; BRODOMERKUR trgovina i usluge, dioničko društvo, OIB 33956120458; LAPIS-TEXTUM d.o.o. za trgovinu i proizvodnju, OIB 34024384265; CENTAR BANKA dioničko društvo, OIB 89296739230; HP - Hrvatska pošta d.d., OIB 87311810356; WAVIN CROATIA društvo s ograničenom odgovornošću za trgovinu - u likvidaciji, OIB 93287855819; MONT INSTALACIJA, društvo s ograničenom odgovornošću za instalacijske i završne radove u građevinarstvu, OIB 05084406987; SCHRACK TECHNIK d.o.o. za promet elektrotehničkih uređaja, OIB 36365310424; DUCA, društvo s ograničenom odgovornošću za građevinarstvo, projektiranje i trgovinu, OIB 01304089776; ECCOS-INŽENJERING d.o.o. za projektiranje, nadzor i zaštitu osoba i imovine, OIB 71629027685 zastupanog po punomoćniku Sanja Paić; RADAR d.o.o. za usluge, OIB 70063044422; ORBIS HOLDING, d.o.o. za graditeljstvo, trgovinu i usluge, OIB 18315544469; ST ARC, d.o.o. za završne i obrtničke radove u gradjevinarstvu i trgovinu, OIB 58632083307; DET NORSKE VERITAS ADRIATICA d. o. o. , društvo za klasifikaciju, certifikaciju i konzultacije, OIB 66958856391; ERSTE&amp;STEIERMÄRKISCHE BANKA dioničko društvo, OIB 23057039320; VISOKO POTKROVLJE društvo s ograničenom odgovornošću za građenje, OIB 28887408223; HYPO ALPE-ADRIA-BANK dioničko društvo, OIB 14036333877; TOMAS &amp; CO društvo s ograničenom odgovornošću za proizvodnju i inženjering u elektrotehnici, trgovinu i turizam, export-imp, OIB 52725486771; KREDITNA BANKA ZAGREB, dioničko društvo, OIB 70663193635; KRAGIĆ d.o.o. za proizvodnju plastičnih metalnih predmeta i za trgovinu, OIB 35264136731; MONTER POLIS d.o.o. za građevinske i instalaterske radove "u stečaju", OIB 66697386731; TRGOMETAL za proizvodnju, trgovinu i usluge, društvo s ograničenom odgovornošću, OIB 14669056208; GDD za građenje i usluge, društvo s ograničenom odgovornošću, OIB 04524958627; LUKA TERM d.o.o. za završne radove u graditeljstvu, OIB 16662980077; TISS d.o.o. za inženjering, OIB 37779812687; HRVATSKE ŠUME društvo s ograničenom odgovornošću, OIB 69693144506; TEA PHARIA, društvo s ograničenom odgovornošću za trgovinu i usluge, OIB 99294824555; HEP - Opskrba d.o.o. za opskrbu potrošača električnom, toplinskom energijom i plinom, OIB 63073332379; MONT INSTALACIJA, društvo s ograničenom odgovornošću za instalacijske i završne radove u građevinarstvu, OIB 05084406987 zastupanog po punomoćniku Stjepan Čaljkušić; ST ARC, d.o.o. za završne i obrtničke radove u gradjevinarstvu i trgovinu, OIB 58632083307; Odvjetničko društvo GLAMUZINA &amp; GROŠETA, OIB 69402757072; ELEKTROKOVINA ADRIA, d.o.o. za izradu, prodaju, montažu i popravak elektrotehničkih proizvoda, OIB 86742905038; MAĆEŠIĆ I PARTNERI odvjetničko društvo, OIB 11793113837; SVEUČILIŠTE U SPLITU, STUDENTSKI CENTAR-SPLIT, OIB 25975412650; Siemens dioničko društvo za elektrotehniku, OIB 12673471493; ANTOLIĆ I SURADNICI odvjetničko društvo, javno trgovačko društvo, OIB 82891991682; Igor Nazor, vlasnik  Obrta za usluge  NAVA, OIB 10447826313; OT-OPTIMA TELEKOM d.d. za telekomunikacije, OIB 36004425025; SVEUČILIŠTE U SPLITU, STUDENTSKI CENTAR-SPLIT, OIB 25975412650</derivirana_varijabla>
  </DomainObject.Predmet.StrankaFormatedOIB>
  <DomainObject.Predmet.StrankaFormatedWithAdress>
    <izvorni_sadrzaj> PASTOR INŽENJERING d.d., Novačka 2, Rakitje zastupanog po punomoćniku KSENIJA ČERIN; TEA PHARIA, društvo s ograničenom odgovornošću za trgovinu i usluge, 114.Brigade 10, Split; TISS d.o.o. za inženjering, Ulica Fra Grge Martića 30, Split; JADRANSKO OSIGURANJE dioničko društvo, Listopadska 2, 10000 Zagreb; TEHNOPLAST d.o.o. za građevinarstvo, trgovinu, ugostiteljstvo, turizam i uslužne djelatnosti, Ulica Slobode 5, Split; HYPO ALPE-ADRIA-BANK dioničko društvo, Slavonska avenija 6, 10000 Zagreb; HELIOS Vienna Insurance Group dioničko društvo za osiguranje, Poljička ulica 5, 10000 Zagreb; HYPO-LEASING KROATIEN, društvo za financiranje, d.o.o., Koranska 16, 10000 Zagreb; HERUS d.o.o. za usluge, Poljička Cesta 39, Split; ELEKTROMATERIJAL dioničko društvo za trgovinu i usluge u stečaju, Cambierieva 13, Rijeka; ALING društvo s ograničenom odgovornošću za tehničku zaštitu osoba i imovine, Andrije Žaje 61, 10000 Zagreb; JADRANSKO OSIGURANJE dioničko društvo, Put Supavla 1, 21000 Split; SUNCE OSIGURANJE dioničko društvo za osiguranje, Varaždinska  54, 21000 Split; PORSCHE INTER AUTO d.o.o. za trgovinu i popravak motornih vozila, Velimira Škorpika 21-23, 10000 Zagreb; MERSTEEL d.o.o. za trgovinu i usluge, Slavonska avenija 22 d, 10000 Zagreb; KOMJATE za trgovinu i usluge društvo s ograničenom odgovornošću, Komjate 9/A, Kaštel Lukšić; VODOVOD-OSIJEK d.o.o. za vodoopskrbu i odvodnju, Poljski Put 1, Osijek; ING-ATEST d.o.o. za trgovinu i usluge, Hrvatske mornarice 1/a, Split zastupanog po punomoćniku Vinko Radovani; MORULA d.o.o. za trgovinu i usluge, Domovinskog rata 29/c, Podstrana; FRIGOOPREMA, društvo s  ograničenom odgovornošću za proizvodnju, trgovinu i usluge, Ivankova 126, Stobreč; MATEL d.o.o. za proizvodnju, zastupanje i trgovinu, Popovićeva 8, 10000 Zagreb; GERION d.o.o. za građenje, Matice Hrvatske 59, Split; MESSER CROATIA PLIN Poduzeće za proizvodnju i prodaju tehničkih plinova d.o.o., Industrijska 1, Zaprešić; MEĐIMURJE INFORMACIJSKO PROJEKTANTSKI CENTAR dioničko društvo za informatički inženjering, Mihovljanska 72, 40000 Čakovec; ERSTE FACTORING društvo s ograničenom odgovornošću za factoring, Ivana Lučića 2, 10000 Zagreb; ČISTOĆA društvo s ograničenom odgovornošću za obavljanje komunalnih djelatnosti održavanja čistoće i odlaganja komunaln, Put Plokita 81, Split; BRODOMERKUR trgovina i usluge, dioničko društvo, Poljička Cesta 35, Split; LAPIS-TEXTUM d.o.o. za trgovinu i proizvodnju, Frankopanska 5/a, 10000 Zagreb; CENTAR BANKA dioničko društvo, Amruševa 6, 10000 Zagreb; HP - Hrvatska pošta d.d., Jurišićeva 13, 10000 Zagreb; WAVIN CROATIA društvo s ograničenom odgovornošću za trgovinu - u likvidaciji, Ogrizovićeva 40a, 10000 Zagreb; MONT INSTALACIJA, društvo s ograničenom odgovornošću za instalacijske i završne radove u građevinarstvu, Ulica Maka Dizdara 55, Split; SCHRACK TECHNIK d.o.o. za promet elektrotehničkih uređaja, Zavrtnica 17, 10000 Zagreb; DUCA, društvo s ograničenom odgovornošću za građevinarstvo, projektiranje i trgovinu, Ruđera Boškovića 4/II, Zadar; ECCOS-INŽENJERING d.o.o. za projektiranje, nadzor i zaštitu osoba i imovine, I Pile 21, 10000 Zagreb zastupanog po punomoćniku Sanja Paić; RADAR d.o.o. za usluge, Ivana Lučića 2/a, 10000 Zagreb; ORBIS HOLDING, d.o.o. za graditeljstvo, trgovinu i usluge, Ivana Lučića 2/A, 10000 Zagreb; ST ARC, d.o.o. za završne i obrtničke radove u gradjevinarstvu i trgovinu, Dubrovačka 49, Split; DET NORSKE VERITAS ADRIATICA d. o. o. , društvo za klasifikaciju, certifikaciju i konzultacije, Ružićeva 32, Rijeka; ERSTE&amp;STEIERMÄRKISCHE BANKA dioničko društvo, Jadranski Trg 3/a, Rijeka; VISOKO POTKROVLJE društvo s ograničenom odgovornošću za građenje, Don Rafaela Radice 38, Žrnovnica; HYPO ALPE-ADRIA-BANK dioničko društvo, Slavonska avenija 6, 10000 Zagreb; TOMAS &amp; CO društvo s ograničenom odgovornošću za proizvodnju i inženjering u elektrotehnici, trgovinu i turizam, export-imp, Kopilica 9, Split; KREDITNA BANKA ZAGREB, dioničko društvo, Ulica grada Vukovara 74, 10000 Zagreb; KRAGIĆ d.o.o. za proizvodnju plastičnih metalnih predmeta i za trgovinu, Put Firula 29, Split; MONTER POLIS d.o.o. za građevinske i instalaterske radove "u stečaju", Poljička cesta 39, Split; TRGOMETAL za proizvodnju, trgovinu i usluge, društvo s ograničenom odgovornošću, Put Dračanice 8, Dugopolje; GDD za građenje i usluge, društvo s ograničenom odgovornošću, Put Plokita 87, Split; LUKA TERM d.o.o. za završne radove u graditeljstvu, Vrapčanska draga 45, 10000 Zagreb; TISS d.o.o. za inženjering, Ulica Fra Grge Martića 30, Split; HRVATSKE ŠUME društvo s ograničenom odgovornošću, Ul.Ljudevita Farkaša Vukotinovića 2, 10000 Zagreb; TEA PHARIA, društvo s ograničenom odgovornošću za trgovinu i usluge, 114.Brigade 10, Split; HEP - Opskrba d.o.o. za opskrbu potrošača električnom, toplinskom energijom i plinom, Ulica grada Vukovara 37, 10000 Zagreb; MONT INSTALACIJA, društvo s ograničenom odgovornošću za instalacijske i završne radove u građevinarstvu, Visoka 55, Split zastupanog po punomoćniku Stjepan Čaljkušić; ST ARC, d.o.o. za završne i obrtničke radove u gradjevinarstvu i trgovinu, Dubrovačka 49, Split; Odvjetničko društvo GLAMUZINA &amp; GROŠETA, Krajiška 27, 10000 Zagreb; ELEKTROKOVINA ADRIA, d.o.o. za izradu, prodaju, montažu i popravak elektrotehničkih proizvoda, Vukovarska 52/A, Split; MAĆEŠIĆ I PARTNERI odvjetničko društvo, Pod Kaštelom 4, Rijeka; SVEUČILIŠTE U SPLITU, STUDENTSKI CENTAR-SPLIT, Sinjska Ulica 6, Split; Siemens dioničko društvo za elektrotehniku, Heinzelova 70/a, 10000 Zagreb; ANTOLIĆ I SURADNICI odvjetničko društvo, javno trgovačko društvo, Ulica Pavla Hatza 3, 10000 Zagreb; Igor Nazor, vlasnik  Obrta za usluge  NAVA, Tršćanska  53, 21000 Split; OT-OPTIMA TELEKOM d.d. za telekomunikacije, Bani 75/a, 10000 Zagreb; SVEUČILIŠTE U SPLITU, STUDENTSKI CENTAR-SPLIT, Sinjska Ulica 6, 21000 Split</izvorni_sadrzaj>
    <derivirana_varijabla naziv="DomainObject.Predmet.StrankaFormatedWithAdress_1"> PASTOR INŽENJERING d.d., Novačka 2, Rakitje zastupanog po punomoćniku KSENIJA ČERIN; TEA PHARIA, društvo s ograničenom odgovornošću za trgovinu i usluge, 114.Brigade 10, Split; TISS d.o.o. za inženjering, Ulica Fra Grge Martića 30, Split; JADRANSKO OSIGURANJE dioničko društvo, Listopadska 2, 10000 Zagreb; TEHNOPLAST d.o.o. za građevinarstvo, trgovinu, ugostiteljstvo, turizam i uslužne djelatnosti, Ulica Slobode 5, Split; HYPO ALPE-ADRIA-BANK dioničko društvo, Slavonska avenija 6, 10000 Zagreb; HELIOS Vienna Insurance Group dioničko društvo za osiguranje, Poljička ulica 5, 10000 Zagreb; HYPO-LEASING KROATIEN, društvo za financiranje, d.o.o., Koranska 16, 10000 Zagreb; HERUS d.o.o. za usluge, Poljička Cesta 39, Split; ELEKTROMATERIJAL dioničko društvo za trgovinu i usluge u stečaju, Cambierieva 13, Rijeka; ALING društvo s ograničenom odgovornošću za tehničku zaštitu osoba i imovine, Andrije Žaje 61, 10000 Zagreb; JADRANSKO OSIGURANJE dioničko društvo, Put Supavla 1, 21000 Split; SUNCE OSIGURANJE dioničko društvo za osiguranje, Varaždinska  54, 21000 Split; PORSCHE INTER AUTO d.o.o. za trgovinu i popravak motornih vozila, Velimira Škorpika 21-23, 10000 Zagreb; MERSTEEL d.o.o. za trgovinu i usluge, Slavonska avenija 22 d, 10000 Zagreb; KOMJATE za trgovinu i usluge društvo s ograničenom odgovornošću, Komjate 9/A, Kaštel Lukšić; VODOVOD-OSIJEK d.o.o. za vodoopskrbu i odvodnju, Poljski Put 1, Osijek; ING-ATEST d.o.o. za trgovinu i usluge, Hrvatske mornarice 1/a, Split zastupanog po punomoćniku Vinko Radovani; MORULA d.o.o. za trgovinu i usluge, Domovinskog rata 29/c, Podstrana; FRIGOOPREMA, društvo s  ograničenom odgovornošću za proizvodnju, trgovinu i usluge, Ivankova 126, Stobreč; MATEL d.o.o. za proizvodnju, zastupanje i trgovinu, Popovićeva 8, 10000 Zagreb; GERION d.o.o. za građenje, Matice Hrvatske 59, Split; MESSER CROATIA PLIN Poduzeće za proizvodnju i prodaju tehničkih plinova d.o.o., Industrijska 1, Zaprešić; MEĐIMURJE INFORMACIJSKO PROJEKTANTSKI CENTAR dioničko društvo za informatički inženjering, Mihovljanska 72, 40000 Čakovec; ERSTE FACTORING društvo s ograničenom odgovornošću za factoring, Ivana Lučića 2, 10000 Zagreb; ČISTOĆA društvo s ograničenom odgovornošću za obavljanje komunalnih djelatnosti održavanja čistoće i odlaganja komunaln, Put Plokita 81, Split; BRODOMERKUR trgovina i usluge, dioničko društvo, Poljička Cesta 35, Split; LAPIS-TEXTUM d.o.o. za trgovinu i proizvodnju, Frankopanska 5/a, 10000 Zagreb; CENTAR BANKA dioničko društvo, Amruševa 6, 10000 Zagreb; HP - Hrvatska pošta d.d., Jurišićeva 13, 10000 Zagreb; WAVIN CROATIA društvo s ograničenom odgovornošću za trgovinu - u likvidaciji, Ogrizovićeva 40a, 10000 Zagreb; MONT INSTALACIJA, društvo s ograničenom odgovornošću za instalacijske i završne radove u građevinarstvu, Ulica Maka Dizdara 55, Split; SCHRACK TECHNIK d.o.o. za promet elektrotehničkih uređaja, Zavrtnica 17, 10000 Zagreb; DUCA, društvo s ograničenom odgovornošću za građevinarstvo, projektiranje i trgovinu, Ruđera Boškovića 4/II, Zadar; ECCOS-INŽENJERING d.o.o. za projektiranje, nadzor i zaštitu osoba i imovine, I Pile 21, 10000 Zagreb zastupanog po punomoćniku Sanja Paić; RADAR d.o.o. za usluge, Ivana Lučića 2/a, 10000 Zagreb; ORBIS HOLDING, d.o.o. za graditeljstvo, trgovinu i usluge, Ivana Lučića 2/A, 10000 Zagreb; ST ARC, d.o.o. za završne i obrtničke radove u gradjevinarstvu i trgovinu, Dubrovačka 49, Split; DET NORSKE VERITAS ADRIATICA d. o. o. , društvo za klasifikaciju, certifikaciju i konzultacije, Ružićeva 32, Rijeka; ERSTE&amp;STEIERMÄRKISCHE BANKA dioničko društvo, Jadranski Trg 3/a, Rijeka; VISOKO POTKROVLJE društvo s ograničenom odgovornošću za građenje, Don Rafaela Radice 38, Žrnovnica; HYPO ALPE-ADRIA-BANK dioničko društvo, Slavonska avenija 6, 10000 Zagreb; TOMAS &amp; CO društvo s ograničenom odgovornošću za proizvodnju i inženjering u elektrotehnici, trgovinu i turizam, export-imp, Kopilica 9, Split; KREDITNA BANKA ZAGREB, dioničko društvo, Ulica grada Vukovara 74, 10000 Zagreb; KRAGIĆ d.o.o. za proizvodnju plastičnih metalnih predmeta i za trgovinu, Put Firula 29, Split; MONTER POLIS d.o.o. za građevinske i instalaterske radove "u stečaju", Poljička cesta 39, Split; TRGOMETAL za proizvodnju, trgovinu i usluge, društvo s ograničenom odgovornošću, Put Dračanice 8, Dugopolje; GDD za građenje i usluge, društvo s ograničenom odgovornošću, Put Plokita 87, Split; LUKA TERM d.o.o. za završne radove u graditeljstvu, Vrapčanska draga 45, 10000 Zagreb; TISS d.o.o. za inženjering, Ulica Fra Grge Martića 30, Split; HRVATSKE ŠUME društvo s ograničenom odgovornošću, Ul.Ljudevita Farkaša Vukotinovića 2, 10000 Zagreb; TEA PHARIA, društvo s ograničenom odgovornošću za trgovinu i usluge, 114.Brigade 10, Split; HEP - Opskrba d.o.o. za opskrbu potrošača električnom, toplinskom energijom i plinom, Ulica grada Vukovara 37, 10000 Zagreb; MONT INSTALACIJA, društvo s ograničenom odgovornošću za instalacijske i završne radove u građevinarstvu, Visoka 55, Split zastupanog po punomoćniku Stjepan Čaljkušić; ST ARC, d.o.o. za završne i obrtničke radove u gradjevinarstvu i trgovinu, Dubrovačka 49, Split; Odvjetničko društvo GLAMUZINA &amp; GROŠETA, Krajiška 27, 10000 Zagreb; ELEKTROKOVINA ADRIA, d.o.o. za izradu, prodaju, montažu i popravak elektrotehničkih proizvoda, Vukovarska 52/A, Split; MAĆEŠIĆ I PARTNERI odvjetničko društvo, Pod Kaštelom 4, Rijeka; SVEUČILIŠTE U SPLITU, STUDENTSKI CENTAR-SPLIT, Sinjska Ulica 6, Split; Siemens dioničko društvo za elektrotehniku, Heinzelova 70/a, 10000 Zagreb; ANTOLIĆ I SURADNICI odvjetničko društvo, javno trgovačko društvo, Ulica Pavla Hatza 3, 10000 Zagreb; Igor Nazor, vlasnik  Obrta za usluge  NAVA, Tršćanska  53, 21000 Split; OT-OPTIMA TELEKOM d.d. za telekomunikacije, Bani 75/a, 10000 Zagreb; SVEUČILIŠTE U SPLITU, STUDENTSKI CENTAR-SPLIT, Sinjska Ulica 6, 21000 Split</derivirana_varijabla>
  </DomainObject.Predmet.StrankaFormatedWithAdress>
  <DomainObject.Predmet.StrankaFormatedWithAdressOIB>
    <izvorni_sadrzaj> PASTOR INŽENJERING d.d., OIB 55598634637, Novačka 2, Rakitje zastupanog po punomoćniku KSENIJA ČERIN; TEA PHARIA, društvo s ograničenom odgovornošću za trgovinu i usluge, OIB 99294824555, 114.Brigade 10, Split; TISS d.o.o. za inženjering, OIB 37779812687, Ulica Fra Grge Martića 30, Split; JADRANSKO OSIGURANJE dioničko društvo, OIB 94472454976, Listopadska 2, 10000 Zagreb; TEHNOPLAST d.o.o. za građevinarstvo, trgovinu, ugostiteljstvo, turizam i uslužne djelatnosti, OIB 70676517267, Ulica Slobode 5, Split; HYPO ALPE-ADRIA-BANK dioničko društvo, OIB 14036333877, Slavonska avenija 6, 10000 Zagreb; HELIOS Vienna Insurance Group dioničko društvo za osiguranje, OIB 59369087232, Poljička ulica 5, 10000 Zagreb; HYPO-LEASING KROATIEN, društvo za financiranje, d.o.o., OIB 87064273078, Koranska 16, 10000 Zagreb; HERUS d.o.o. za usluge, OIB 73063900220, Poljička Cesta 39, Split; ELEKTROMATERIJAL dioničko društvo za trgovinu i usluge u stečaju, OIB 72091456912, Cambierieva 13, Rijeka; ALING društvo s ograničenom odgovornošću za tehničku zaštitu osoba i imovine, OIB 67349852816, Andrije Žaje 61, 10000 Zagreb; JADRANSKO OSIGURANJE dioničko društvo, OIB 94472454976, Put Supavla 1, 21000 Split; SUNCE OSIGURANJE dioničko društvo za osiguranje, OIB 12012147571, Varaždinska  54, 21000 Split; PORSCHE INTER AUTO d.o.o. za trgovinu i popravak motornih vozila, OIB 67492500921, Velimira Škorpika 21-23, 10000 Zagreb; MERSTEEL d.o.o. za trgovinu i usluge, OIB 32913763672, Slavonska avenija 22 d, 10000 Zagreb; KOMJATE za trgovinu i usluge društvo s ograničenom odgovornošću, OIB 92009564551, Komjate 9/A, Kaštel Lukšić; VODOVOD-OSIJEK d.o.o. za vodoopskrbu i odvodnju, OIB 43654507669, Poljski Put 1, Osijek; ING-ATEST d.o.o. za trgovinu i usluge, OIB 21777333810, Hrvatske mornarice 1/a, Split zastupanog po punomoćniku Vinko Radovani; MORULA d.o.o. za trgovinu i usluge, OIB 88833097372, Domovinskog rata 29/c, Podstrana; FRIGOOPREMA, društvo s  ograničenom odgovornošću za proizvodnju, trgovinu i usluge, OIB 60316076304, Ivankova 126, Stobreč; MATEL d.o.o. za proizvodnju, zastupanje i trgovinu, OIB 11899215110, Popovićeva 8, 10000 Zagreb; GERION d.o.o. za građenje, OIB 86354925004, Matice Hrvatske 59, Split; MESSER CROATIA PLIN Poduzeće za proizvodnju i prodaju tehničkih plinova d.o.o., OIB 32179081874, Industrijska 1, Zaprešić; MEĐIMURJE INFORMACIJSKO PROJEKTANTSKI CENTAR dioničko društvo za informatički inženjering, OIB 98483804275, Mihovljanska 72, 40000 Čakovec; ERSTE FACTORING društvo s ograničenom odgovornošću za factoring, OIB 10194059689, Ivana Lučića 2, 10000 Zagreb; ČISTOĆA društvo s ograničenom odgovornošću za obavljanje komunalnih djelatnosti održavanja čistoće i odlaganja komunaln, OIB 38812451417, Put Plokita 81, Split; BRODOMERKUR trgovina i usluge, dioničko društvo, OIB 33956120458, Poljička Cesta 35, Split; LAPIS-TEXTUM d.o.o. za trgovinu i proizvodnju, OIB 34024384265, Frankopanska 5/a, 10000 Zagreb; CENTAR BANKA dioničko društvo, OIB 89296739230, Amruševa 6, 10000 Zagreb; HP - Hrvatska pošta d.d., OIB 87311810356, Jurišićeva 13, 10000 Zagreb; WAVIN CROATIA društvo s ograničenom odgovornošću za trgovinu - u likvidaciji, OIB 93287855819, Ogrizovićeva 40a, 10000 Zagreb; MONT INSTALACIJA, društvo s ograničenom odgovornošću za instalacijske i završne radove u građevinarstvu, OIB 05084406987, Ulica Maka Dizdara 55, Split; SCHRACK TECHNIK d.o.o. za promet elektrotehničkih uređaja, OIB 36365310424, Zavrtnica 17, 10000 Zagreb; DUCA, društvo s ograničenom odgovornošću za građevinarstvo, projektiranje i trgovinu, OIB 01304089776, Ruđera Boškovića 4/II, Zadar; ECCOS-INŽENJERING d.o.o. za projektiranje, nadzor i zaštitu osoba i imovine, OIB 71629027685, I Pile 21, 10000 Zagreb zastupanog po punomoćniku Sanja Paić; RADAR d.o.o. za usluge, OIB 70063044422, Ivana Lučića 2/a, 10000 Zagreb; ORBIS HOLDING, d.o.o. za graditeljstvo, trgovinu i usluge, OIB 18315544469, Ivana Lučića 2/A, 10000 Zagreb; ST ARC, d.o.o. za završne i obrtničke radove u gradjevinarstvu i trgovinu, OIB 58632083307, Dubrovačka 49, Split; DET NORSKE VERITAS ADRIATICA d. o. o. , društvo za klasifikaciju, certifikaciju i konzultacije, OIB 66958856391, Ružićeva 32, Rijeka; ERSTE&amp;STEIERMÄRKISCHE BANKA dioničko društvo, OIB 23057039320, Jadranski Trg 3/a, Rijeka; VISOKO POTKROVLJE društvo s ograničenom odgovornošću za građenje, OIB 28887408223, Don Rafaela Radice 38, Žrnovnica; HYPO ALPE-ADRIA-BANK dioničko društvo, OIB 14036333877, Slavonska avenija 6, 10000 Zagreb; TOMAS &amp; CO društvo s ograničenom odgovornošću za proizvodnju i inženjering u elektrotehnici, trgovinu i turizam, export-imp, OIB 52725486771, Kopilica 9, Split; KREDITNA BANKA ZAGREB, dioničko društvo, OIB 70663193635, Ulica grada Vukovara 74, 10000 Zagreb; KRAGIĆ d.o.o. za proizvodnju plastičnih metalnih predmeta i za trgovinu, OIB 35264136731, Put Firula 29, Split; MONTER POLIS d.o.o. za građevinske i instalaterske radove "u stečaju", OIB 66697386731, Poljička cesta 39, Split; TRGOMETAL za proizvodnju, trgovinu i usluge, društvo s ograničenom odgovornošću, OIB 14669056208, Put Dračanice 8, Dugopolje; GDD za građenje i usluge, društvo s ograničenom odgovornošću, OIB 04524958627, Put Plokita 87, Split; LUKA TERM d.o.o. za završne radove u graditeljstvu, OIB 16662980077, Vrapčanska draga 45, 10000 Zagreb; TISS d.o.o. za inženjering, OIB 37779812687, Ulica Fra Grge Martića 30, Split; HRVATSKE ŠUME društvo s ograničenom odgovornošću, OIB 69693144506, Ul.Ljudevita Farkaša Vukotinovića 2, 10000 Zagreb; TEA PHARIA, društvo s ograničenom odgovornošću za trgovinu i usluge, OIB 99294824555, 114.Brigade 10, Split; HEP - Opskrba d.o.o. za opskrbu potrošača električnom, toplinskom energijom i plinom, OIB 63073332379, Ulica grada Vukovara 37, 10000 Zagreb; MONT INSTALACIJA, društvo s ograničenom odgovornošću za instalacijske i završne radove u građevinarstvu, OIB 05084406987, Visoka 55, Split zastupanog po punomoćniku Stjepan Čaljkušić; ST ARC, d.o.o. za završne i obrtničke radove u gradjevinarstvu i trgovinu, OIB 58632083307, Dubrovačka 49, Split; Odvjetničko društvo GLAMUZINA &amp; GROŠETA, OIB 69402757072, Krajiška 27, 10000 Zagreb; ELEKTROKOVINA ADRIA, d.o.o. za izradu, prodaju, montažu i popravak elektrotehničkih proizvoda, OIB 86742905038, Vukovarska 52/A, Split; MAĆEŠIĆ I PARTNERI odvjetničko društvo, OIB 11793113837, Pod Kaštelom 4, Rijeka; SVEUČILIŠTE U SPLITU, STUDENTSKI CENTAR-SPLIT, OIB 25975412650, Sinjska Ulica 6, Split; Siemens dioničko društvo za elektrotehniku, OIB 12673471493, Heinzelova 70/a, 10000 Zagreb; ANTOLIĆ I SURADNICI odvjetničko društvo, javno trgovačko društvo, OIB 82891991682, Ulica Pavla Hatza 3, 10000 Zagreb; Igor Nazor, vlasnik  Obrta za usluge  NAVA, OIB 10447826313, Tršćanska  53, 21000 Split; OT-OPTIMA TELEKOM d.d. za telekomunikacije, OIB 36004425025, Bani 75/a, 10000 Zagreb; SVEUČILIŠTE U SPLITU, STUDENTSKI CENTAR-SPLIT, OIB 25975412650, Sinjska Ulica 6, 21000 Split</izvorni_sadrzaj>
    <derivirana_varijabla naziv="DomainObject.Predmet.StrankaFormatedWithAdressOIB_1"> PASTOR INŽENJERING d.d., OIB 55598634637, Novačka 2, Rakitje zastupanog po punomoćniku KSENIJA ČERIN; TEA PHARIA, društvo s ograničenom odgovornošću za trgovinu i usluge, OIB 99294824555, 114.Brigade 10, Split; TISS d.o.o. za inženjering, OIB 37779812687, Ulica Fra Grge Martića 30, Split; JADRANSKO OSIGURANJE dioničko društvo, OIB 94472454976, Listopadska 2, 10000 Zagreb; TEHNOPLAST d.o.o. za građevinarstvo, trgovinu, ugostiteljstvo, turizam i uslužne djelatnosti, OIB 70676517267, Ulica Slobode 5, Split; HYPO ALPE-ADRIA-BANK dioničko društvo, OIB 14036333877, Slavonska avenija 6, 10000 Zagreb; HELIOS Vienna Insurance Group dioničko društvo za osiguranje, OIB 59369087232, Poljička ulica 5, 10000 Zagreb; HYPO-LEASING KROATIEN, društvo za financiranje, d.o.o., OIB 87064273078, Koranska 16, 10000 Zagreb; HERUS d.o.o. za usluge, OIB 73063900220, Poljička Cesta 39, Split; ELEKTROMATERIJAL dioničko društvo za trgovinu i usluge u stečaju, OIB 72091456912, Cambierieva 13, Rijeka; ALING društvo s ograničenom odgovornošću za tehničku zaštitu osoba i imovine, OIB 67349852816, Andrije Žaje 61, 10000 Zagreb; JADRANSKO OSIGURANJE dioničko društvo, OIB 94472454976, Put Supavla 1, 21000 Split; SUNCE OSIGURANJE dioničko društvo za osiguranje, OIB 12012147571, Varaždinska  54, 21000 Split; PORSCHE INTER AUTO d.o.o. za trgovinu i popravak motornih vozila, OIB 67492500921, Velimira Škorpika 21-23, 10000 Zagreb; MERSTEEL d.o.o. za trgovinu i usluge, OIB 32913763672, Slavonska avenija 22 d, 10000 Zagreb; KOMJATE za trgovinu i usluge društvo s ograničenom odgovornošću, OIB 92009564551, Komjate 9/A, Kaštel Lukšić; VODOVOD-OSIJEK d.o.o. za vodoopskrbu i odvodnju, OIB 43654507669, Poljski Put 1, Osijek; ING-ATEST d.o.o. za trgovinu i usluge, OIB 21777333810, Hrvatske mornarice 1/a, Split zastupanog po punomoćniku Vinko Radovani; MORULA d.o.o. za trgovinu i usluge, OIB 88833097372, Domovinskog rata 29/c, Podstrana; FRIGOOPREMA, društvo s  ograničenom odgovornošću za proizvodnju, trgovinu i usluge, OIB 60316076304, Ivankova 126, Stobreč; MATEL d.o.o. za proizvodnju, zastupanje i trgovinu, OIB 11899215110, Popovićeva 8, 10000 Zagreb; GERION d.o.o. za građenje, OIB 86354925004, Matice Hrvatske 59, Split; MESSER CROATIA PLIN Poduzeće za proizvodnju i prodaju tehničkih plinova d.o.o., OIB 32179081874, Industrijska 1, Zaprešić; MEĐIMURJE INFORMACIJSKO PROJEKTANTSKI CENTAR dioničko društvo za informatički inženjering, OIB 98483804275, Mihovljanska 72, 40000 Čakovec; ERSTE FACTORING društvo s ograničenom odgovornošću za factoring, OIB 10194059689, Ivana Lučića 2, 10000 Zagreb; ČISTOĆA društvo s ograničenom odgovornošću za obavljanje komunalnih djelatnosti održavanja čistoće i odlaganja komunaln, OIB 38812451417, Put Plokita 81, Split; BRODOMERKUR trgovina i usluge, dioničko društvo, OIB 33956120458, Poljička Cesta 35, Split; LAPIS-TEXTUM d.o.o. za trgovinu i proizvodnju, OIB 34024384265, Frankopanska 5/a, 10000 Zagreb; CENTAR BANKA dioničko društvo, OIB 89296739230, Amruševa 6, 10000 Zagreb; HP - Hrvatska pošta d.d., OIB 87311810356, Jurišićeva 13, 10000 Zagreb; WAVIN CROATIA društvo s ograničenom odgovornošću za trgovinu - u likvidaciji, OIB 93287855819, Ogrizovićeva 40a, 10000 Zagreb; MONT INSTALACIJA, društvo s ograničenom odgovornošću za instalacijske i završne radove u građevinarstvu, OIB 05084406987, Ulica Maka Dizdara 55, Split; SCHRACK TECHNIK d.o.o. za promet elektrotehničkih uređaja, OIB 36365310424, Zavrtnica 17, 10000 Zagreb; DUCA, društvo s ograničenom odgovornošću za građevinarstvo, projektiranje i trgovinu, OIB 01304089776, Ruđera Boškovića 4/II, Zadar; ECCOS-INŽENJERING d.o.o. za projektiranje, nadzor i zaštitu osoba i imovine, OIB 71629027685, I Pile 21, 10000 Zagreb zastupanog po punomoćniku Sanja Paić; RADAR d.o.o. za usluge, OIB 70063044422, Ivana Lučića 2/a, 10000 Zagreb; ORBIS HOLDING, d.o.o. za graditeljstvo, trgovinu i usluge, OIB 18315544469, Ivana Lučića 2/A, 10000 Zagreb; ST ARC, d.o.o. za završne i obrtničke radove u gradjevinarstvu i trgovinu, OIB 58632083307, Dubrovačka 49, Split; DET NORSKE VERITAS ADRIATICA d. o. o. , društvo za klasifikaciju, certifikaciju i konzultacije, OIB 66958856391, Ružićeva 32, Rijeka; ERSTE&amp;STEIERMÄRKISCHE BANKA dioničko društvo, OIB 23057039320, Jadranski Trg 3/a, Rijeka; VISOKO POTKROVLJE društvo s ograničenom odgovornošću za građenje, OIB 28887408223, Don Rafaela Radice 38, Žrnovnica; HYPO ALPE-ADRIA-BANK dioničko društvo, OIB 14036333877, Slavonska avenija 6, 10000 Zagreb; TOMAS &amp; CO društvo s ograničenom odgovornošću za proizvodnju i inženjering u elektrotehnici, trgovinu i turizam, export-imp, OIB 52725486771, Kopilica 9, Split; KREDITNA BANKA ZAGREB, dioničko društvo, OIB 70663193635, Ulica grada Vukovara 74, 10000 Zagreb; KRAGIĆ d.o.o. za proizvodnju plastičnih metalnih predmeta i za trgovinu, OIB 35264136731, Put Firula 29, Split; MONTER POLIS d.o.o. za građevinske i instalaterske radove "u stečaju", OIB 66697386731, Poljička cesta 39, Split; TRGOMETAL za proizvodnju, trgovinu i usluge, društvo s ograničenom odgovornošću, OIB 14669056208, Put Dračanice 8, Dugopolje; GDD za građenje i usluge, društvo s ograničenom odgovornošću, OIB 04524958627, Put Plokita 87, Split; LUKA TERM d.o.o. za završne radove u graditeljstvu, OIB 16662980077, Vrapčanska draga 45, 10000 Zagreb; TISS d.o.o. za inženjering, OIB 37779812687, Ulica Fra Grge Martića 30, Split; HRVATSKE ŠUME društvo s ograničenom odgovornošću, OIB 69693144506, Ul.Ljudevita Farkaša Vukotinovića 2, 10000 Zagreb; TEA PHARIA, društvo s ograničenom odgovornošću za trgovinu i usluge, OIB 99294824555, 114.Brigade 10, Split; HEP - Opskrba d.o.o. za opskrbu potrošača električnom, toplinskom energijom i plinom, OIB 63073332379, Ulica grada Vukovara 37, 10000 Zagreb; MONT INSTALACIJA, društvo s ograničenom odgovornošću za instalacijske i završne radove u građevinarstvu, OIB 05084406987, Visoka 55, Split zastupanog po punomoćniku Stjepan Čaljkušić; ST ARC, d.o.o. za završne i obrtničke radove u gradjevinarstvu i trgovinu, OIB 58632083307, Dubrovačka 49, Split; Odvjetničko društvo GLAMUZINA &amp; GROŠETA, OIB 69402757072, Krajiška 27, 10000 Zagreb; ELEKTROKOVINA ADRIA, d.o.o. za izradu, prodaju, montažu i popravak elektrotehničkih proizvoda, OIB 86742905038, Vukovarska 52/A, Split; MAĆEŠIĆ I PARTNERI odvjetničko društvo, OIB 11793113837, Pod Kaštelom 4, Rijeka; SVEUČILIŠTE U SPLITU, STUDENTSKI CENTAR-SPLIT, OIB 25975412650, Sinjska Ulica 6, Split; Siemens dioničko društvo za elektrotehniku, OIB 12673471493, Heinzelova 70/a, 10000 Zagreb; ANTOLIĆ I SURADNICI odvjetničko društvo, javno trgovačko društvo, OIB 82891991682, Ulica Pavla Hatza 3, 10000 Zagreb; Igor Nazor, vlasnik  Obrta za usluge  NAVA, OIB 10447826313, Tršćanska  53, 21000 Split; OT-OPTIMA TELEKOM d.d. za telekomunikacije, OIB 36004425025, Bani 75/a, 10000 Zagreb; SVEUČILIŠTE U SPLITU, STUDENTSKI CENTAR-SPLIT, OIB 25975412650, Sinjska Ulica 6, 21000 Split</derivirana_varijabla>
  </DomainObject.Predmet.StrankaFormatedWithAdressOIB>
  <DomainObject.Predmet.StrankaWithAdress>
    <izvorni_sadrzaj>PASTOR INŽENJERING d.d. Novačka 2,Rakitje,TEA PHARIA, društvo s ograničenom odgovornošću za trgovinu i usluge 114.Brigade 10,Split,TISS d.o.o. za inženjering Ulica Fra Grge Martića 30,Split,JADRANSKO OSIGURANJE dioničko društvo Listopadska 2,10000 Zagreb,TEHNOPLAST d.o.o. za građevinarstvo, trgovinu, ugostiteljstvo, turizam i uslužne djelatnosti Ulica Slobode 5,Split,HYPO ALPE-ADRIA-BANK dioničko društvo Slavonska avenija 6,10000 Zagreb,HELIOS Vienna Insurance Group dioničko društvo za osiguranje Poljička ulica 5,10000 Zagreb,HYPO-LEASING KROATIEN, društvo za financiranje, d.o.o. Koranska 16,10000 Zagreb,HERUS d.o.o. za usluge Poljička Cesta 39,Split,ELEKTROMATERIJAL dioničko društvo za trgovinu i usluge u stečaju Cambierieva 13,Rijeka,ALING društvo s ograničenom odgovornošću za tehničku zaštitu osoba i imovine Andrije Žaje 61,10000 Zagreb,JADRANSKO OSIGURANJE dioničko društvo Put Supavla 1,21000 Split,SUNCE OSIGURANJE dioničko društvo za osiguranje Varaždinska  54,21000 Split,PORSCHE INTER AUTO d.o.o. za trgovinu i popravak motornih vozila Velimira Škorpika 21-23,10000 Zagreb,MERSTEEL d.o.o. za trgovinu i usluge Slavonska avenija 22 d,10000 Zagreb,KOMJATE za trgovinu i usluge društvo s ograničenom odgovornošću Komjate 9/A,Kaštel Lukšić,VODOVOD-OSIJEK d.o.o. za vodoopskrbu i odvodnju Poljski Put 1,Osijek,ING-ATEST d.o.o. za trgovinu i usluge Hrvatske mornarice 1/a,Split,MORULA d.o.o. za trgovinu i usluge Domovinskog rata 29/c,Podstrana,FRIGOOPREMA, društvo s  ograničenom odgovornošću za proizvodnju, trgovinu i usluge Ivankova 126,Stobreč,MATEL d.o.o. za proizvodnju, zastupanje i trgovinu Popovićeva 8,10000 Zagreb,GERION d.o.o. za građenje Matice Hrvatske 59,Split,MESSER CROATIA PLIN Poduzeće za proizvodnju i prodaju tehničkih plinova d.o.o. Industrijska 1,Zaprešić,MEĐIMURJE INFORMACIJSKO PROJEKTANTSKI CENTAR dioničko društvo za informatički inženjering Mihovljanska 72,40000 Čakovec,ERSTE FACTORING društvo s ograničenom odgovornošću za factoring Ivana Lučića 2,10000 Zagreb,ČISTOĆA društvo s ograničenom odgovornošću za obavljanje komunalnih djelatnosti održavanja čistoće i odlaganja komunaln Put Plokita 81,Split,BRODOMERKUR trgovina i usluge, dioničko društvo Poljička Cesta 35,Split,LAPIS-TEXTUM d.o.o. za trgovinu i proizvodnju Frankopanska 5/a,10000 Zagreb,CENTAR BANKA dioničko društvo Amruševa 6,10000 Zagreb,HP - Hrvatska pošta d.d. Jurišićeva 13,10000 Zagreb,WAVIN CROATIA društvo s ograničenom odgovornošću za trgovinu - u likvidaciji Ogrizovićeva 40a,10000 Zagreb,MONT INSTALACIJA, društvo s ograničenom odgovornošću za instalacijske i završne radove u građevinarstvu Ulica Maka Dizdara 55,Split,SCHRACK TECHNIK d.o.o. za promet elektrotehničkih uređaja Zavrtnica 17,10000 Zagreb,DUCA, društvo s ograničenom odgovornošću za građevinarstvo, projektiranje i trgovinu Ruđera Boškovića 4/II,Zadar,ECCOS-INŽENJERING d.o.o. za projektiranje, nadzor i zaštitu osoba i imovine I Pile 21,10000 Zagreb,RADAR d.o.o. za usluge Ivana Lučića 2/a,10000 Zagreb,ORBIS HOLDING, d.o.o. za graditeljstvo, trgovinu i usluge Ivana Lučića 2/A,10000 Zagreb,ST ARC, d.o.o. za završne i obrtničke radove u gradjevinarstvu i trgovinu Dubrovačka 49,Split,DET NORSKE VERITAS ADRIATICA d. o. o. , društvo za klasifikaciju, certifikaciju i konzultacije Ružićeva 32,Rijeka,ERSTE&amp;STEIERMÄRKISCHE BANKA dioničko društvo Jadranski Trg 3/a,Rijeka,VISOKO POTKROVLJE društvo s ograničenom odgovornošću za građenje Don Rafaela Radice 38,Žrnovnica,HYPO ALPE-ADRIA-BANK dioničko društvo Slavonska avenija 6,10000 Zagreb,TOMAS &amp; CO društvo s ograničenom odgovornošću za proizvodnju i inženjering u elektrotehnici, trgovinu i turizam, export-imp Kopilica 9,Split,KREDITNA BANKA ZAGREB, dioničko društvo Ulica grada Vukovara 74,10000 Zagreb,KRAGIĆ d.o.o. za proizvodnju plastičnih metalnih predmeta i za trgovinu Put Firula 29,Split,MONTER POLIS d.o.o. za građevinske i instalaterske radove "u stečaju" Poljička cesta 39,Split,TRGOMETAL za proizvodnju, trgovinu i usluge, društvo s ograničenom odgovornošću Put Dračanice 8,Dugopolje,GDD za građenje i usluge, društvo s ograničenom odgovornošću Put Plokita 87,Split,LUKA TERM d.o.o. za završne radove u graditeljstvu Vrapčanska draga 45,10000 Zagreb,TISS d.o.o. za inženjering Ulica Fra Grge Martića 30,Split,HRVATSKE ŠUME društvo s ograničenom odgovornošću Ul.Ljudevita Farkaša Vukotinovića 2,10000 Zagreb,TEA PHARIA, društvo s ograničenom odgovornošću za trgovinu i usluge 114.Brigade 10,Split,HEP - Opskrba d.o.o. za opskrbu potrošača električnom, toplinskom energijom i plinom Ulica grada Vukovara 37,10000 Zagreb,MONT INSTALACIJA, društvo s ograničenom odgovornošću za instalacijske i završne radove u građevinarstvu Visoka 55,Split,ST ARC, d.o.o. za završne i obrtničke radove u gradjevinarstvu i trgovinu Dubrovačka 49,Split,Odvjetničko društvo GLAMUZINA &amp; GROŠETA Krajiška 27,10000 Zagreb,ELEKTROKOVINA ADRIA, d.o.o. za izradu, prodaju, montažu i popravak elektrotehničkih proizvoda Vukovarska 52/A,Split,MAĆEŠIĆ I PARTNERI odvjetničko društvo Pod Kaštelom 4,Rijeka,SVEUČILIŠTE U SPLITU, STUDENTSKI CENTAR-SPLIT Sinjska Ulica 6,Split,Siemens dioničko društvo za elektrotehniku Heinzelova 70/a,10000 Zagreb,ANTOLIĆ I SURADNICI odvjetničko društvo, javno trgovačko društvo Ulica Pavla Hatza 3,10000 Zagreb,Igor Nazor, vlasnik  Obrta za usluge  NAVA Tršćanska  53,21000 Split,OT-OPTIMA TELEKOM d.d. za telekomunikacije Bani 75/a,10000 Zagreb,SVEUČILIŠTE U SPLITU, STUDENTSKI CENTAR-SPLIT Sinjska Ulica 6,21000 Split</izvorni_sadrzaj>
    <derivirana_varijabla naziv="DomainObject.Predmet.StrankaWithAdress_1">PASTOR INŽENJERING d.d. Novačka 2,Rakitje,TEA PHARIA, društvo s ograničenom odgovornošću za trgovinu i usluge 114.Brigade 10,Split,TISS d.o.o. za inženjering Ulica Fra Grge Martića 30,Split,JADRANSKO OSIGURANJE dioničko društvo Listopadska 2,10000 Zagreb,TEHNOPLAST d.o.o. za građevinarstvo, trgovinu, ugostiteljstvo, turizam i uslužne djelatnosti Ulica Slobode 5,Split,HYPO ALPE-ADRIA-BANK dioničko društvo Slavonska avenija 6,10000 Zagreb,HELIOS Vienna Insurance Group dioničko društvo za osiguranje Poljička ulica 5,10000 Zagreb,HYPO-LEASING KROATIEN, društvo za financiranje, d.o.o. Koranska 16,10000 Zagreb,HERUS d.o.o. za usluge Poljička Cesta 39,Split,ELEKTROMATERIJAL dioničko društvo za trgovinu i usluge u stečaju Cambierieva 13,Rijeka,ALING društvo s ograničenom odgovornošću za tehničku zaštitu osoba i imovine Andrije Žaje 61,10000 Zagreb,JADRANSKO OSIGURANJE dioničko društvo Put Supavla 1,21000 Split,SUNCE OSIGURANJE dioničko društvo za osiguranje Varaždinska  54,21000 Split,PORSCHE INTER AUTO d.o.o. za trgovinu i popravak motornih vozila Velimira Škorpika 21-23,10000 Zagreb,MERSTEEL d.o.o. za trgovinu i usluge Slavonska avenija 22 d,10000 Zagreb,KOMJATE za trgovinu i usluge društvo s ograničenom odgovornošću Komjate 9/A,Kaštel Lukšić,VODOVOD-OSIJEK d.o.o. za vodoopskrbu i odvodnju Poljski Put 1,Osijek,ING-ATEST d.o.o. za trgovinu i usluge Hrvatske mornarice 1/a,Split,MORULA d.o.o. za trgovinu i usluge Domovinskog rata 29/c,Podstrana,FRIGOOPREMA, društvo s  ograničenom odgovornošću za proizvodnju, trgovinu i usluge Ivankova 126,Stobreč,MATEL d.o.o. za proizvodnju, zastupanje i trgovinu Popovićeva 8,10000 Zagreb,GERION d.o.o. za građenje Matice Hrvatske 59,Split,MESSER CROATIA PLIN Poduzeće za proizvodnju i prodaju tehničkih plinova d.o.o. Industrijska 1,Zaprešić,MEĐIMURJE INFORMACIJSKO PROJEKTANTSKI CENTAR dioničko društvo za informatički inženjering Mihovljanska 72,40000 Čakovec,ERSTE FACTORING društvo s ograničenom odgovornošću za factoring Ivana Lučića 2,10000 Zagreb,ČISTOĆA društvo s ograničenom odgovornošću za obavljanje komunalnih djelatnosti održavanja čistoće i odlaganja komunaln Put Plokita 81,Split,BRODOMERKUR trgovina i usluge, dioničko društvo Poljička Cesta 35,Split,LAPIS-TEXTUM d.o.o. za trgovinu i proizvodnju Frankopanska 5/a,10000 Zagreb,CENTAR BANKA dioničko društvo Amruševa 6,10000 Zagreb,HP - Hrvatska pošta d.d. Jurišićeva 13,10000 Zagreb,WAVIN CROATIA društvo s ograničenom odgovornošću za trgovinu - u likvidaciji Ogrizovićeva 40a,10000 Zagreb,MONT INSTALACIJA, društvo s ograničenom odgovornošću za instalacijske i završne radove u građevinarstvu Ulica Maka Dizdara 55,Split,SCHRACK TECHNIK d.o.o. za promet elektrotehničkih uređaja Zavrtnica 17,10000 Zagreb,DUCA, društvo s ograničenom odgovornošću za građevinarstvo, projektiranje i trgovinu Ruđera Boškovića 4/II,Zadar,ECCOS-INŽENJERING d.o.o. za projektiranje, nadzor i zaštitu osoba i imovine I Pile 21,10000 Zagreb,RADAR d.o.o. za usluge Ivana Lučića 2/a,10000 Zagreb,ORBIS HOLDING, d.o.o. za graditeljstvo, trgovinu i usluge Ivana Lučića 2/A,10000 Zagreb,ST ARC, d.o.o. za završne i obrtničke radove u gradjevinarstvu i trgovinu Dubrovačka 49,Split,DET NORSKE VERITAS ADRIATICA d. o. o. , društvo za klasifikaciju, certifikaciju i konzultacije Ružićeva 32,Rijeka,ERSTE&amp;STEIERMÄRKISCHE BANKA dioničko društvo Jadranski Trg 3/a,Rijeka,VISOKO POTKROVLJE društvo s ograničenom odgovornošću za građenje Don Rafaela Radice 38,Žrnovnica,HYPO ALPE-ADRIA-BANK dioničko društvo Slavonska avenija 6,10000 Zagreb,TOMAS &amp; CO društvo s ograničenom odgovornošću za proizvodnju i inženjering u elektrotehnici, trgovinu i turizam, export-imp Kopilica 9,Split,KREDITNA BANKA ZAGREB, dioničko društvo Ulica grada Vukovara 74,10000 Zagreb,KRAGIĆ d.o.o. za proizvodnju plastičnih metalnih predmeta i za trgovinu Put Firula 29,Split,MONTER POLIS d.o.o. za građevinske i instalaterske radove "u stečaju" Poljička cesta 39,Split,TRGOMETAL za proizvodnju, trgovinu i usluge, društvo s ograničenom odgovornošću Put Dračanice 8,Dugopolje,GDD za građenje i usluge, društvo s ograničenom odgovornošću Put Plokita 87,Split,LUKA TERM d.o.o. za završne radove u graditeljstvu Vrapčanska draga 45,10000 Zagreb,TISS d.o.o. za inženjering Ulica Fra Grge Martića 30,Split,HRVATSKE ŠUME društvo s ograničenom odgovornošću Ul.Ljudevita Farkaša Vukotinovića 2,10000 Zagreb,TEA PHARIA, društvo s ograničenom odgovornošću za trgovinu i usluge 114.Brigade 10,Split,HEP - Opskrba d.o.o. za opskrbu potrošača električnom, toplinskom energijom i plinom Ulica grada Vukovara 37,10000 Zagreb,MONT INSTALACIJA, društvo s ograničenom odgovornošću za instalacijske i završne radove u građevinarstvu Visoka 55,Split,ST ARC, d.o.o. za završne i obrtničke radove u gradjevinarstvu i trgovinu Dubrovačka 49,Split,Odvjetničko društvo GLAMUZINA &amp; GROŠETA Krajiška 27,10000 Zagreb,ELEKTROKOVINA ADRIA, d.o.o. za izradu, prodaju, montažu i popravak elektrotehničkih proizvoda Vukovarska 52/A,Split,MAĆEŠIĆ I PARTNERI odvjetničko društvo Pod Kaštelom 4,Rijeka,SVEUČILIŠTE U SPLITU, STUDENTSKI CENTAR-SPLIT Sinjska Ulica 6,Split,Siemens dioničko društvo za elektrotehniku Heinzelova 70/a,10000 Zagreb,ANTOLIĆ I SURADNICI odvjetničko društvo, javno trgovačko društvo Ulica Pavla Hatza 3,10000 Zagreb,Igor Nazor, vlasnik  Obrta za usluge  NAVA Tršćanska  53,21000 Split,OT-OPTIMA TELEKOM d.d. za telekomunikacije Bani 75/a,10000 Zagreb,SVEUČILIŠTE U SPLITU, STUDENTSKI CENTAR-SPLIT Sinjska Ulica 6,21000 Split</derivirana_varijabla>
  </DomainObject.Predmet.StrankaWithAdress>
  <DomainObject.Predmet.StrankaWithAdressOIB>
    <izvorni_sadrzaj>PASTOR INŽENJERING d.d., OIB 55598634637, Novačka 2,Rakitje,TEA PHARIA, društvo s ograničenom odgovornošću za trgovinu i usluge, OIB 99294824555, 114.Brigade 10,Split,TISS d.o.o. za inženjering, OIB 37779812687, Ulica Fra Grge Martića 30,Split,JADRANSKO OSIGURANJE dioničko društvo, OIB 94472454976, Listopadska 2,10000 Zagreb,TEHNOPLAST d.o.o. za građevinarstvo, trgovinu, ugostiteljstvo, turizam i uslužne djelatnosti, OIB 70676517267, Ulica Slobode 5,Split,HYPO ALPE-ADRIA-BANK dioničko društvo, OIB 14036333877, Slavonska avenija 6,10000 Zagreb,HELIOS Vienna Insurance Group dioničko društvo za osiguranje, OIB 59369087232, Poljička ulica 5,10000 Zagreb,HYPO-LEASING KROATIEN, društvo za financiranje, d.o.o., OIB 87064273078, Koranska 16,10000 Zagreb,HERUS d.o.o. za usluge, OIB 73063900220, Poljička Cesta 39,Split,ELEKTROMATERIJAL dioničko društvo za trgovinu i usluge u stečaju, OIB 72091456912, Cambierieva 13,Rijeka,ALING društvo s ograničenom odgovornošću za tehničku zaštitu osoba i imovine, OIB 67349852816, Andrije Žaje 61,10000 Zagreb,JADRANSKO OSIGURANJE dioničko društvo, OIB 94472454976, Put Supavla 1,21000 Split,SUNCE OSIGURANJE dioničko društvo za osiguranje, OIB 12012147571, Varaždinska  54,21000 Split,PORSCHE INTER AUTO d.o.o. za trgovinu i popravak motornih vozila, OIB 67492500921, Velimira Škorpika 21-23,10000 Zagreb,MERSTEEL d.o.o. za trgovinu i usluge, OIB 32913763672, Slavonska avenija 22 d,10000 Zagreb,KOMJATE za trgovinu i usluge društvo s ograničenom odgovornošću, OIB 92009564551, Komjate 9/A,Kaštel Lukšić,VODOVOD-OSIJEK d.o.o. za vodoopskrbu i odvodnju, OIB 43654507669, Poljski Put 1,Osijek,ING-ATEST d.o.o. za trgovinu i usluge, OIB 21777333810, Hrvatske mornarice 1/a,Split,MORULA d.o.o. za trgovinu i usluge, OIB 88833097372, Domovinskog rata 29/c,Podstrana,FRIGOOPREMA, društvo s  ograničenom odgovornošću za proizvodnju, trgovinu i usluge, OIB 60316076304, Ivankova 126,Stobreč,MATEL d.o.o. za proizvodnju, zastupanje i trgovinu, OIB 11899215110, Popovićeva 8,10000 Zagreb,GERION d.o.o. za građenje, OIB 86354925004, Matice Hrvatske 59,Split,MESSER CROATIA PLIN Poduzeće za proizvodnju i prodaju tehničkih plinova d.o.o., OIB 32179081874, Industrijska 1,Zaprešić,MEĐIMURJE INFORMACIJSKO PROJEKTANTSKI CENTAR dioničko društvo za informatički inženjering, OIB 98483804275, Mihovljanska 72,40000 Čakovec,ERSTE FACTORING društvo s ograničenom odgovornošću za factoring, OIB 10194059689, Ivana Lučića 2,10000 Zagreb,ČISTOĆA društvo s ograničenom odgovornošću za obavljanje komunalnih djelatnosti održavanja čistoće i odlaganja komunaln, OIB 38812451417, Put Plokita 81,Split,BRODOMERKUR trgovina i usluge, dioničko društvo, OIB 33956120458, Poljička Cesta 35,Split,LAPIS-TEXTUM d.o.o. za trgovinu i proizvodnju, OIB 34024384265, Frankopanska 5/a,10000 Zagreb,CENTAR BANKA dioničko društvo, OIB 89296739230, Amruševa 6,10000 Zagreb,HP - Hrvatska pošta d.d., OIB 87311810356, Jurišićeva 13,10000 Zagreb,WAVIN CROATIA društvo s ograničenom odgovornošću za trgovinu - u likvidaciji, OIB 93287855819, Ogrizovićeva 40a,10000 Zagreb,MONT INSTALACIJA, društvo s ograničenom odgovornošću za instalacijske i završne radove u građevinarstvu, OIB 05084406987, Ulica Maka Dizdara 55,Split,SCHRACK TECHNIK d.o.o. za promet elektrotehničkih uređaja, OIB 36365310424, Zavrtnica 17,10000 Zagreb,DUCA, društvo s ograničenom odgovornošću za građevinarstvo, projektiranje i trgovinu, OIB 01304089776, Ruđera Boškovića 4/II,Zadar,ECCOS-INŽENJERING d.o.o. za projektiranje, nadzor i zaštitu osoba i imovine, OIB 71629027685, I Pile 21,10000 Zagreb,RADAR d.o.o. za usluge, OIB 70063044422, Ivana Lučića 2/a,10000 Zagreb,ORBIS HOLDING, d.o.o. za graditeljstvo, trgovinu i usluge, OIB 18315544469, Ivana Lučića 2/A,10000 Zagreb,ST ARC, d.o.o. za završne i obrtničke radove u gradjevinarstvu i trgovinu, OIB 58632083307, Dubrovačka 49,Split,DET NORSKE VERITAS ADRIATICA d. o. o. , društvo za klasifikaciju, certifikaciju i konzultacije, OIB 66958856391, Ružićeva 32,Rijeka,ERSTE&amp;STEIERMÄRKISCHE BANKA dioničko društvo, OIB 23057039320, Jadranski Trg 3/a,Rijeka,VISOKO POTKROVLJE društvo s ograničenom odgovornošću za građenje, OIB 28887408223, Don Rafaela Radice 38,Žrnovnica,HYPO ALPE-ADRIA-BANK dioničko društvo, OIB 14036333877, Slavonska avenija 6,10000 Zagreb,TOMAS &amp; CO društvo s ograničenom odgovornošću za proizvodnju i inženjering u elektrotehnici, trgovinu i turizam, export-imp, OIB 52725486771, Kopilica 9,Split,KREDITNA BANKA ZAGREB, dioničko društvo, OIB 70663193635, Ulica grada Vukovara 74,10000 Zagreb,KRAGIĆ d.o.o. za proizvodnju plastičnih metalnih predmeta i za trgovinu, OIB 35264136731, Put Firula 29,Split,MONTER POLIS d.o.o. za građevinske i instalaterske radove "u stečaju", OIB 66697386731, Poljička cesta 39,Split,TRGOMETAL za proizvodnju, trgovinu i usluge, društvo s ograničenom odgovornošću, OIB 14669056208, Put Dračanice 8,Dugopolje,GDD za građenje i usluge, društvo s ograničenom odgovornošću, OIB 04524958627, Put Plokita 87,Split,LUKA TERM d.o.o. za završne radove u graditeljstvu, OIB 16662980077, Vrapčanska draga 45,10000 Zagreb,TISS d.o.o. za inženjering, OIB 37779812687, Ulica Fra Grge Martića 30,Split,HRVATSKE ŠUME društvo s ograničenom odgovornošću, OIB 69693144506, Ul.Ljudevita Farkaša Vukotinovića 2,10000 Zagreb,TEA PHARIA, društvo s ograničenom odgovornošću za trgovinu i usluge, OIB 99294824555, 114.Brigade 10,Split,HEP - Opskrba d.o.o. za opskrbu potrošača električnom, toplinskom energijom i plinom, OIB 63073332379, Ulica grada Vukovara 37,10000 Zagreb,MONT INSTALACIJA, društvo s ograničenom odgovornošću za instalacijske i završne radove u građevinarstvu, OIB 05084406987, Visoka 55,Split,ST ARC, d.o.o. za završne i obrtničke radove u gradjevinarstvu i trgovinu, OIB 58632083307, Dubrovačka 49,Split,Odvjetničko društvo GLAMUZINA &amp; GROŠETA, OIB 69402757072, Krajiška 27,10000 Zagreb,ELEKTROKOVINA ADRIA, d.o.o. za izradu, prodaju, montažu i popravak elektrotehničkih proizvoda, OIB 86742905038, Vukovarska 52/A,Split,MAĆEŠIĆ I PARTNERI odvjetničko društvo, OIB 11793113837, Pod Kaštelom 4,Rijeka,SVEUČILIŠTE U SPLITU, STUDENTSKI CENTAR-SPLIT, OIB 25975412650, Sinjska Ulica 6,Split,Siemens dioničko društvo za elektrotehniku, OIB 12673471493, Heinzelova 70/a,10000 Zagreb,ANTOLIĆ I SURADNICI odvjetničko društvo, javno trgovačko društvo, OIB 82891991682, Ulica Pavla Hatza 3,10000 Zagreb,Igor Nazor, vlasnik  Obrta za usluge  NAVA, OIB 10447826313, Tršćanska  53,21000 Split,OT-OPTIMA TELEKOM d.d. za telekomunikacije, OIB 36004425025, Bani 75/a,10000 Zagreb,SVEUČILIŠTE U SPLITU, STUDENTSKI CENTAR-SPLIT, OIB 25975412650, Sinjska Ulica 6,21000 Split</izvorni_sadrzaj>
    <derivirana_varijabla naziv="DomainObject.Predmet.StrankaWithAdressOIB_1">PASTOR INŽENJERING d.d., OIB 55598634637, Novačka 2,Rakitje,TEA PHARIA, društvo s ograničenom odgovornošću za trgovinu i usluge, OIB 99294824555, 114.Brigade 10,Split,TISS d.o.o. za inženjering, OIB 37779812687, Ulica Fra Grge Martića 30,Split,JADRANSKO OSIGURANJE dioničko društvo, OIB 94472454976, Listopadska 2,10000 Zagreb,TEHNOPLAST d.o.o. za građevinarstvo, trgovinu, ugostiteljstvo, turizam i uslužne djelatnosti, OIB 70676517267, Ulica Slobode 5,Split,HYPO ALPE-ADRIA-BANK dioničko društvo, OIB 14036333877, Slavonska avenija 6,10000 Zagreb,HELIOS Vienna Insurance Group dioničko društvo za osiguranje, OIB 59369087232, Poljička ulica 5,10000 Zagreb,HYPO-LEASING KROATIEN, društvo za financiranje, d.o.o., OIB 87064273078, Koranska 16,10000 Zagreb,HERUS d.o.o. za usluge, OIB 73063900220, Poljička Cesta 39,Split,ELEKTROMATERIJAL dioničko društvo za trgovinu i usluge u stečaju, OIB 72091456912, Cambierieva 13,Rijeka,ALING društvo s ograničenom odgovornošću za tehničku zaštitu osoba i imovine, OIB 67349852816, Andrije Žaje 61,10000 Zagreb,JADRANSKO OSIGURANJE dioničko društvo, OIB 94472454976, Put Supavla 1,21000 Split,SUNCE OSIGURANJE dioničko društvo za osiguranje, OIB 12012147571, Varaždinska  54,21000 Split,PORSCHE INTER AUTO d.o.o. za trgovinu i popravak motornih vozila, OIB 67492500921, Velimira Škorpika 21-23,10000 Zagreb,MERSTEEL d.o.o. za trgovinu i usluge, OIB 32913763672, Slavonska avenija 22 d,10000 Zagreb,KOMJATE za trgovinu i usluge društvo s ograničenom odgovornošću, OIB 92009564551, Komjate 9/A,Kaštel Lukšić,VODOVOD-OSIJEK d.o.o. za vodoopskrbu i odvodnju, OIB 43654507669, Poljski Put 1,Osijek,ING-ATEST d.o.o. za trgovinu i usluge, OIB 21777333810, Hrvatske mornarice 1/a,Split,MORULA d.o.o. za trgovinu i usluge, OIB 88833097372, Domovinskog rata 29/c,Podstrana,FRIGOOPREMA, društvo s  ograničenom odgovornošću za proizvodnju, trgovinu i usluge, OIB 60316076304, Ivankova 126,Stobreč,MATEL d.o.o. za proizvodnju, zastupanje i trgovinu, OIB 11899215110, Popovićeva 8,10000 Zagreb,GERION d.o.o. za građenje, OIB 86354925004, Matice Hrvatske 59,Split,MESSER CROATIA PLIN Poduzeće za proizvodnju i prodaju tehničkih plinova d.o.o., OIB 32179081874, Industrijska 1,Zaprešić,MEĐIMURJE INFORMACIJSKO PROJEKTANTSKI CENTAR dioničko društvo za informatički inženjering, OIB 98483804275, Mihovljanska 72,40000 Čakovec,ERSTE FACTORING društvo s ograničenom odgovornošću za factoring, OIB 10194059689, Ivana Lučića 2,10000 Zagreb,ČISTOĆA društvo s ograničenom odgovornošću za obavljanje komunalnih djelatnosti održavanja čistoće i odlaganja komunaln, OIB 38812451417, Put Plokita 81,Split,BRODOMERKUR trgovina i usluge, dioničko društvo, OIB 33956120458, Poljička Cesta 35,Split,LAPIS-TEXTUM d.o.o. za trgovinu i proizvodnju, OIB 34024384265, Frankopanska 5/a,10000 Zagreb,CENTAR BANKA dioničko društvo, OIB 89296739230, Amruševa 6,10000 Zagreb,HP - Hrvatska pošta d.d., OIB 87311810356, Jurišićeva 13,10000 Zagreb,WAVIN CROATIA društvo s ograničenom odgovornošću za trgovinu - u likvidaciji, OIB 93287855819, Ogrizovićeva 40a,10000 Zagreb,MONT INSTALACIJA, društvo s ograničenom odgovornošću za instalacijske i završne radove u građevinarstvu, OIB 05084406987, Ulica Maka Dizdara 55,Split,SCHRACK TECHNIK d.o.o. za promet elektrotehničkih uređaja, OIB 36365310424, Zavrtnica 17,10000 Zagreb,DUCA, društvo s ograničenom odgovornošću za građevinarstvo, projektiranje i trgovinu, OIB 01304089776, Ruđera Boškovića 4/II,Zadar,ECCOS-INŽENJERING d.o.o. za projektiranje, nadzor i zaštitu osoba i imovine, OIB 71629027685, I Pile 21,10000 Zagreb,RADAR d.o.o. za usluge, OIB 70063044422, Ivana Lučića 2/a,10000 Zagreb,ORBIS HOLDING, d.o.o. za graditeljstvo, trgovinu i usluge, OIB 18315544469, Ivana Lučića 2/A,10000 Zagreb,ST ARC, d.o.o. za završne i obrtničke radove u gradjevinarstvu i trgovinu, OIB 58632083307, Dubrovačka 49,Split,DET NORSKE VERITAS ADRIATICA d. o. o. , društvo za klasifikaciju, certifikaciju i konzultacije, OIB 66958856391, Ružićeva 32,Rijeka,ERSTE&amp;STEIERMÄRKISCHE BANKA dioničko društvo, OIB 23057039320, Jadranski Trg 3/a,Rijeka,VISOKO POTKROVLJE društvo s ograničenom odgovornošću za građenje, OIB 28887408223, Don Rafaela Radice 38,Žrnovnica,HYPO ALPE-ADRIA-BANK dioničko društvo, OIB 14036333877, Slavonska avenija 6,10000 Zagreb,TOMAS &amp; CO društvo s ograničenom odgovornošću za proizvodnju i inženjering u elektrotehnici, trgovinu i turizam, export-imp, OIB 52725486771, Kopilica 9,Split,KREDITNA BANKA ZAGREB, dioničko društvo, OIB 70663193635, Ulica grada Vukovara 74,10000 Zagreb,KRAGIĆ d.o.o. za proizvodnju plastičnih metalnih predmeta i za trgovinu, OIB 35264136731, Put Firula 29,Split,MONTER POLIS d.o.o. za građevinske i instalaterske radove "u stečaju", OIB 66697386731, Poljička cesta 39,Split,TRGOMETAL za proizvodnju, trgovinu i usluge, društvo s ograničenom odgovornošću, OIB 14669056208, Put Dračanice 8,Dugopolje,GDD za građenje i usluge, društvo s ograničenom odgovornošću, OIB 04524958627, Put Plokita 87,Split,LUKA TERM d.o.o. za završne radove u graditeljstvu, OIB 16662980077, Vrapčanska draga 45,10000 Zagreb,TISS d.o.o. za inženjering, OIB 37779812687, Ulica Fra Grge Martića 30,Split,HRVATSKE ŠUME društvo s ograničenom odgovornošću, OIB 69693144506, Ul.Ljudevita Farkaša Vukotinovića 2,10000 Zagreb,TEA PHARIA, društvo s ograničenom odgovornošću za trgovinu i usluge, OIB 99294824555, 114.Brigade 10,Split,HEP - Opskrba d.o.o. za opskrbu potrošača električnom, toplinskom energijom i plinom, OIB 63073332379, Ulica grada Vukovara 37,10000 Zagreb,MONT INSTALACIJA, društvo s ograničenom odgovornošću za instalacijske i završne radove u građevinarstvu, OIB 05084406987, Visoka 55,Split,ST ARC, d.o.o. za završne i obrtničke radove u gradjevinarstvu i trgovinu, OIB 58632083307, Dubrovačka 49,Split,Odvjetničko društvo GLAMUZINA &amp; GROŠETA, OIB 69402757072, Krajiška 27,10000 Zagreb,ELEKTROKOVINA ADRIA, d.o.o. za izradu, prodaju, montažu i popravak elektrotehničkih proizvoda, OIB 86742905038, Vukovarska 52/A,Split,MAĆEŠIĆ I PARTNERI odvjetničko društvo, OIB 11793113837, Pod Kaštelom 4,Rijeka,SVEUČILIŠTE U SPLITU, STUDENTSKI CENTAR-SPLIT, OIB 25975412650, Sinjska Ulica 6,Split,Siemens dioničko društvo za elektrotehniku, OIB 12673471493, Heinzelova 70/a,10000 Zagreb,ANTOLIĆ I SURADNICI odvjetničko društvo, javno trgovačko društvo, OIB 82891991682, Ulica Pavla Hatza 3,10000 Zagreb,Igor Nazor, vlasnik  Obrta za usluge  NAVA, OIB 10447826313, Tršćanska  53,21000 Split,OT-OPTIMA TELEKOM d.d. za telekomunikacije, OIB 36004425025, Bani 75/a,10000 Zagreb,SVEUČILIŠTE U SPLITU, STUDENTSKI CENTAR-SPLIT, OIB 25975412650, Sinjska Ulica 6,21000 Split</derivirana_varijabla>
  </DomainObject.Predmet.StrankaWithAdressOIB>
  <DomainObject.Predmet.StrankaNazivFormated>
    <izvorni_sadrzaj>PASTOR INŽENJERING d.d.,TEA PHARIA, društvo s ograničenom odgovornošću za trgovinu i usluge,TISS d.o.o. za inženjering,JADRANSKO OSIGURANJE dioničko društvo,TEHNOPLAST d.o.o. za građevinarstvo, trgovinu, ugostiteljstvo, turizam i uslužne djelatnosti,HYPO ALPE-ADRIA-BANK dioničko društvo,HELIOS Vienna Insurance Group dioničko društvo za osiguranje,HYPO-LEASING KROATIEN, društvo za financiranje, d.o.o.,HERUS d.o.o. za usluge,ELEKTROMATERIJAL dioničko društvo za trgovinu i usluge u stečaju,ALING društvo s ograničenom odgovornošću za tehničku zaštitu osoba i imovine,JADRANSKO OSIGURANJE dioničko društvo,SUNCE OSIGURANJE dioničko društvo za osiguranje,PORSCHE INTER AUTO d.o.o. za trgovinu i popravak motornih vozila,MERSTEEL d.o.o. za trgovinu i usluge,KOMJATE za trgovinu i usluge društvo s ograničenom odgovornošću,VODOVOD-OSIJEK d.o.o. za vodoopskrbu i odvodnju,ING-ATEST d.o.o. za trgovinu i usluge,MORULA d.o.o. za trgovinu i usluge,FRIGOOPREMA, društvo s  ograničenom odgovornošću za proizvodnju, trgovinu i usluge,MATEL d.o.o. za proizvodnju, zastupanje i trgovinu,GERION d.o.o. za građenje,MESSER CROATIA PLIN Poduzeće za proizvodnju i prodaju tehničkih plinova d.o.o.,MEĐIMURJE INFORMACIJSKO PROJEKTANTSKI CENTAR dioničko društvo za informatički inženjering,ERSTE FACTORING društvo s ograničenom odgovornošću za factoring,ČISTOĆA društvo s ograničenom odgovornošću za obavljanje komunalnih djelatnosti održavanja čistoće i odlaganja komunaln,BRODOMERKUR trgovina i usluge, dioničko društvo,LAPIS-TEXTUM d.o.o. za trgovinu i proizvodnju,CENTAR BANKA dioničko društvo,HP - Hrvatska pošta d.d.,WAVIN CROATIA društvo s ograničenom odgovornošću za trgovinu - u likvidaciji,MONT INSTALACIJA, društvo s ograničenom odgovornošću za instalacijske i završne radove u građevinarstvu,SCHRACK TECHNIK d.o.o. za promet elektrotehničkih uređaja,DUCA, društvo s ograničenom odgovornošću za građevinarstvo, projektiranje i trgovinu,ECCOS-INŽENJERING d.o.o. za projektiranje, nadzor i zaštitu osoba i imovine,RADAR d.o.o. za usluge,ORBIS HOLDING, d.o.o. za graditeljstvo, trgovinu i usluge,ST ARC, d.o.o. za završne i obrtničke radove u gradjevinarstvu i trgovinu,DET NORSKE VERITAS ADRIATICA d. o. o. , društvo za klasifikaciju, certifikaciju i konzultacije,ERSTE&amp;STEIERMÄRKISCHE BANKA dioničko društvo,VISOKO POTKROVLJE društvo s ograničenom odgovornošću za građenje,HYPO ALPE-ADRIA-BANK dioničko društvo,TOMAS &amp; CO društvo s ograničenom odgovornošću za proizvodnju i inženjering u elektrotehnici, trgovinu i turizam, export-imp,KREDITNA BANKA ZAGREB, dioničko društvo,KRAGIĆ d.o.o. za proizvodnju plastičnih metalnih predmeta i za trgovinu,MONTER POLIS d.o.o. za građevinske i instalaterske radove "u stečaju",TRGOMETAL za proizvodnju, trgovinu i usluge, društvo s ograničenom odgovornošću,GDD za građenje i usluge, društvo s ograničenom odgovornošću,LUKA TERM d.o.o. za završne radove u graditeljstvu,TISS d.o.o. za inženjering,HRVATSKE ŠUME društvo s ograničenom odgovornošću,TEA PHARIA, društvo s ograničenom odgovornošću za trgovinu i usluge,HEP - Opskrba d.o.o. za opskrbu potrošača električnom, toplinskom energijom i plinom,MONT INSTALACIJA, društvo s ograničenom odgovornošću za instalacijske i završne radove u građevinarstvu,ST ARC, d.o.o. za završne i obrtničke radove u gradjevinarstvu i trgovinu,Odvjetničko društvo GLAMUZINA &amp; GROŠETA,ELEKTROKOVINA ADRIA, d.o.o. za izradu, prodaju, montažu i popravak elektrotehničkih proizvoda,MAĆEŠIĆ I PARTNERI odvjetničko društvo,SVEUČILIŠTE U SPLITU, STUDENTSKI CENTAR-SPLIT,Siemens dioničko društvo za elektrotehniku,ANTOLIĆ I SURADNICI odvjetničko društvo, javno trgovačko društvo,Igor Nazor, vlasnik  Obrta za usluge  NAVA,OT-OPTIMA TELEKOM d.d. za telekomunikacije,SVEUČILIŠTE U SPLITU, STUDENTSKI CENTAR-SPLIT</izvorni_sadrzaj>
    <derivirana_varijabla naziv="DomainObject.Predmet.StrankaNazivFormated_1">PASTOR INŽENJERING d.d.,TEA PHARIA, društvo s ograničenom odgovornošću za trgovinu i usluge,TISS d.o.o. za inženjering,JADRANSKO OSIGURANJE dioničko društvo,TEHNOPLAST d.o.o. za građevinarstvo, trgovinu, ugostiteljstvo, turizam i uslužne djelatnosti,HYPO ALPE-ADRIA-BANK dioničko društvo,HELIOS Vienna Insurance Group dioničko društvo za osiguranje,HYPO-LEASING KROATIEN, društvo za financiranje, d.o.o.,HERUS d.o.o. za usluge,ELEKTROMATERIJAL dioničko društvo za trgovinu i usluge u stečaju,ALING društvo s ograničenom odgovornošću za tehničku zaštitu osoba i imovine,JADRANSKO OSIGURANJE dioničko društvo,SUNCE OSIGURANJE dioničko društvo za osiguranje,PORSCHE INTER AUTO d.o.o. za trgovinu i popravak motornih vozila,MERSTEEL d.o.o. za trgovinu i usluge,KOMJATE za trgovinu i usluge društvo s ograničenom odgovornošću,VODOVOD-OSIJEK d.o.o. za vodoopskrbu i odvodnju,ING-ATEST d.o.o. za trgovinu i usluge,MORULA d.o.o. za trgovinu i usluge,FRIGOOPREMA, društvo s  ograničenom odgovornošću za proizvodnju, trgovinu i usluge,MATEL d.o.o. za proizvodnju, zastupanje i trgovinu,GERION d.o.o. za građenje,MESSER CROATIA PLIN Poduzeće za proizvodnju i prodaju tehničkih plinova d.o.o.,MEĐIMURJE INFORMACIJSKO PROJEKTANTSKI CENTAR dioničko društvo za informatički inženjering,ERSTE FACTORING društvo s ograničenom odgovornošću za factoring,ČISTOĆA društvo s ograničenom odgovornošću za obavljanje komunalnih djelatnosti održavanja čistoće i odlaganja komunaln,BRODOMERKUR trgovina i usluge, dioničko društvo,LAPIS-TEXTUM d.o.o. za trgovinu i proizvodnju,CENTAR BANKA dioničko društvo,HP - Hrvatska pošta d.d.,WAVIN CROATIA društvo s ograničenom odgovornošću za trgovinu - u likvidaciji,MONT INSTALACIJA, društvo s ograničenom odgovornošću za instalacijske i završne radove u građevinarstvu,SCHRACK TECHNIK d.o.o. za promet elektrotehničkih uređaja,DUCA, društvo s ograničenom odgovornošću za građevinarstvo, projektiranje i trgovinu,ECCOS-INŽENJERING d.o.o. za projektiranje, nadzor i zaštitu osoba i imovine,RADAR d.o.o. za usluge,ORBIS HOLDING, d.o.o. za graditeljstvo, trgovinu i usluge,ST ARC, d.o.o. za završne i obrtničke radove u gradjevinarstvu i trgovinu,DET NORSKE VERITAS ADRIATICA d. o. o. , društvo za klasifikaciju, certifikaciju i konzultacije,ERSTE&amp;STEIERMÄRKISCHE BANKA dioničko društvo,VISOKO POTKROVLJE društvo s ograničenom odgovornošću za građenje,HYPO ALPE-ADRIA-BANK dioničko društvo,TOMAS &amp; CO društvo s ograničenom odgovornošću za proizvodnju i inženjering u elektrotehnici, trgovinu i turizam, export-imp,KREDITNA BANKA ZAGREB, dioničko društvo,KRAGIĆ d.o.o. za proizvodnju plastičnih metalnih predmeta i za trgovinu,MONTER POLIS d.o.o. za građevinske i instalaterske radove "u stečaju",TRGOMETAL za proizvodnju, trgovinu i usluge, društvo s ograničenom odgovornošću,GDD za građenje i usluge, društvo s ograničenom odgovornošću,LUKA TERM d.o.o. za završne radove u graditeljstvu,TISS d.o.o. za inženjering,HRVATSKE ŠUME društvo s ograničenom odgovornošću,TEA PHARIA, društvo s ograničenom odgovornošću za trgovinu i usluge,HEP - Opskrba d.o.o. za opskrbu potrošača električnom, toplinskom energijom i plinom,MONT INSTALACIJA, društvo s ograničenom odgovornošću za instalacijske i završne radove u građevinarstvu,ST ARC, d.o.o. za završne i obrtničke radove u gradjevinarstvu i trgovinu,Odvjetničko društvo GLAMUZINA &amp; GROŠETA,ELEKTROKOVINA ADRIA, d.o.o. za izradu, prodaju, montažu i popravak elektrotehničkih proizvoda,MAĆEŠIĆ I PARTNERI odvjetničko društvo,SVEUČILIŠTE U SPLITU, STUDENTSKI CENTAR-SPLIT,Siemens dioničko društvo za elektrotehniku,ANTOLIĆ I SURADNICI odvjetničko društvo, javno trgovačko društvo,Igor Nazor, vlasnik  Obrta za usluge  NAVA,OT-OPTIMA TELEKOM d.d. za telekomunikacije,SVEUČILIŠTE U SPLITU, STUDENTSKI CENTAR-SPLIT</derivirana_varijabla>
  </DomainObject.Predmet.StrankaNazivFormated>
  <DomainObject.Predmet.StrankaNazivFormatedOIB>
    <izvorni_sadrzaj>PASTOR INŽENJERING d.d., OIB 55598634637,TEA PHARIA, društvo s ograničenom odgovornošću za trgovinu i usluge, OIB 99294824555,TISS d.o.o. za inženjering, OIB 37779812687,JADRANSKO OSIGURANJE dioničko društvo, OIB 94472454976,TEHNOPLAST d.o.o. za građevinarstvo, trgovinu, ugostiteljstvo, turizam i uslužne djelatnosti, OIB 70676517267,HYPO ALPE-ADRIA-BANK dioničko društvo, OIB 14036333877,HELIOS Vienna Insurance Group dioničko društvo za osiguranje, OIB 59369087232,HYPO-LEASING KROATIEN, društvo za financiranje, d.o.o., OIB 87064273078,HERUS d.o.o. za usluge, OIB 73063900220,ELEKTROMATERIJAL dioničko društvo za trgovinu i usluge u stečaju, OIB 72091456912,ALING društvo s ograničenom odgovornošću za tehničku zaštitu osoba i imovine, OIB 67349852816,JADRANSKO OSIGURANJE dioničko društvo, OIB 94472454976,SUNCE OSIGURANJE dioničko društvo za osiguranje, OIB 12012147571,PORSCHE INTER AUTO d.o.o. za trgovinu i popravak motornih vozila, OIB 67492500921,MERSTEEL d.o.o. za trgovinu i usluge, OIB 32913763672,KOMJATE za trgovinu i usluge društvo s ograničenom odgovornošću, OIB 92009564551,VODOVOD-OSIJEK d.o.o. za vodoopskrbu i odvodnju, OIB 43654507669,ING-ATEST d.o.o. za trgovinu i usluge, OIB 21777333810,MORULA d.o.o. za trgovinu i usluge, OIB 88833097372,FRIGOOPREMA, društvo s  ograničenom odgovornošću za proizvodnju, trgovinu i usluge, OIB 60316076304,MATEL d.o.o. za proizvodnju, zastupanje i trgovinu, OIB 11899215110,GERION d.o.o. za građenje, OIB 86354925004,MESSER CROATIA PLIN Poduzeće za proizvodnju i prodaju tehničkih plinova d.o.o., OIB 32179081874,MEĐIMURJE INFORMACIJSKO PROJEKTANTSKI CENTAR dioničko društvo za informatički inženjering, OIB 98483804275,ERSTE FACTORING društvo s ograničenom odgovornošću za factoring, OIB 10194059689,ČISTOĆA društvo s ograničenom odgovornošću za obavljanje komunalnih djelatnosti održavanja čistoće i odlaganja komunaln, OIB 38812451417,BRODOMERKUR trgovina i usluge, dioničko društvo, OIB 33956120458,LAPIS-TEXTUM d.o.o. za trgovinu i proizvodnju, OIB 34024384265,CENTAR BANKA dioničko društvo, OIB 89296739230,HP - Hrvatska pošta d.d., OIB 87311810356,WAVIN CROATIA društvo s ograničenom odgovornošću za trgovinu - u likvidaciji, OIB 93287855819,MONT INSTALACIJA, društvo s ograničenom odgovornošću za instalacijske i završne radove u građevinarstvu, OIB 05084406987,SCHRACK TECHNIK d.o.o. za promet elektrotehničkih uređaja, OIB 36365310424,DUCA, društvo s ograničenom odgovornošću za građevinarstvo, projektiranje i trgovinu, OIB 01304089776,ECCOS-INŽENJERING d.o.o. za projektiranje, nadzor i zaštitu osoba i imovine, OIB 71629027685,RADAR d.o.o. za usluge, OIB 70063044422,ORBIS HOLDING, d.o.o. za graditeljstvo, trgovinu i usluge, OIB 18315544469,ST ARC, d.o.o. za završne i obrtničke radove u gradjevinarstvu i trgovinu, OIB 58632083307,DET NORSKE VERITAS ADRIATICA d. o. o. , društvo za klasifikaciju, certifikaciju i konzultacije, OIB 66958856391,ERSTE&amp;STEIERMÄRKISCHE BANKA dioničko društvo, OIB 23057039320,VISOKO POTKROVLJE društvo s ograničenom odgovornošću za građenje, OIB 28887408223,HYPO ALPE-ADRIA-BANK dioničko društvo, OIB 14036333877,TOMAS &amp; CO društvo s ograničenom odgovornošću za proizvodnju i inženjering u elektrotehnici, trgovinu i turizam, export-imp, OIB 52725486771,KREDITNA BANKA ZAGREB, dioničko društvo, OIB 70663193635,KRAGIĆ d.o.o. za proizvodnju plastičnih metalnih predmeta i za trgovinu, OIB 35264136731,MONTER POLIS d.o.o. za građevinske i instalaterske radove "u stečaju", OIB 66697386731,TRGOMETAL za proizvodnju, trgovinu i usluge, društvo s ograničenom odgovornošću, OIB 14669056208,GDD za građenje i usluge, društvo s ograničenom odgovornošću, OIB 04524958627,LUKA TERM d.o.o. za završne radove u graditeljstvu, OIB 16662980077,TISS d.o.o. za inženjering, OIB 37779812687,HRVATSKE ŠUME društvo s ograničenom odgovornošću, OIB 69693144506,TEA PHARIA, društvo s ograničenom odgovornošću za trgovinu i usluge, OIB 99294824555,HEP - Opskrba d.o.o. za opskrbu potrošača električnom, toplinskom energijom i plinom, OIB 63073332379,MONT INSTALACIJA, društvo s ograničenom odgovornošću za instalacijske i završne radove u građevinarstvu, OIB 05084406987,ST ARC, d.o.o. za završne i obrtničke radove u gradjevinarstvu i trgovinu, OIB 58632083307,Odvjetničko društvo GLAMUZINA &amp; GROŠETA, OIB 69402757072,ELEKTROKOVINA ADRIA, d.o.o. za izradu, prodaju, montažu i popravak elektrotehničkih proizvoda, OIB 86742905038,MAĆEŠIĆ I PARTNERI odvjetničko društvo, OIB 11793113837,SVEUČILIŠTE U SPLITU, STUDENTSKI CENTAR-SPLIT, OIB 25975412650,Siemens dioničko društvo za elektrotehniku, OIB 12673471493,ANTOLIĆ I SURADNICI odvjetničko društvo, javno trgovačko društvo, OIB 82891991682,Igor Nazor, vlasnik  Obrta za usluge  NAVA, OIB 10447826313,OT-OPTIMA TELEKOM d.d. za telekomunikacije, OIB 36004425025,SVEUČILIŠTE U SPLITU, STUDENTSKI CENTAR-SPLIT, OIB 25975412650</izvorni_sadrzaj>
    <derivirana_varijabla naziv="DomainObject.Predmet.StrankaNazivFormatedOIB_1">PASTOR INŽENJERING d.d., OIB 55598634637,TEA PHARIA, društvo s ograničenom odgovornošću za trgovinu i usluge, OIB 99294824555,TISS d.o.o. za inženjering, OIB 37779812687,JADRANSKO OSIGURANJE dioničko društvo, OIB 94472454976,TEHNOPLAST d.o.o. za građevinarstvo, trgovinu, ugostiteljstvo, turizam i uslužne djelatnosti, OIB 70676517267,HYPO ALPE-ADRIA-BANK dioničko društvo, OIB 14036333877,HELIOS Vienna Insurance Group dioničko društvo za osiguranje, OIB 59369087232,HYPO-LEASING KROATIEN, društvo za financiranje, d.o.o., OIB 87064273078,HERUS d.o.o. za usluge, OIB 73063900220,ELEKTROMATERIJAL dioničko društvo za trgovinu i usluge u stečaju, OIB 72091456912,ALING društvo s ograničenom odgovornošću za tehničku zaštitu osoba i imovine, OIB 67349852816,JADRANSKO OSIGURANJE dioničko društvo, OIB 94472454976,SUNCE OSIGURANJE dioničko društvo za osiguranje, OIB 12012147571,PORSCHE INTER AUTO d.o.o. za trgovinu i popravak motornih vozila, OIB 67492500921,MERSTEEL d.o.o. za trgovinu i usluge, OIB 32913763672,KOMJATE za trgovinu i usluge društvo s ograničenom odgovornošću, OIB 92009564551,VODOVOD-OSIJEK d.o.o. za vodoopskrbu i odvodnju, OIB 43654507669,ING-ATEST d.o.o. za trgovinu i usluge, OIB 21777333810,MORULA d.o.o. za trgovinu i usluge, OIB 88833097372,FRIGOOPREMA, društvo s  ograničenom odgovornošću za proizvodnju, trgovinu i usluge, OIB 60316076304,MATEL d.o.o. za proizvodnju, zastupanje i trgovinu, OIB 11899215110,GERION d.o.o. za građenje, OIB 86354925004,MESSER CROATIA PLIN Poduzeće za proizvodnju i prodaju tehničkih plinova d.o.o., OIB 32179081874,MEĐIMURJE INFORMACIJSKO PROJEKTANTSKI CENTAR dioničko društvo za informatički inženjering, OIB 98483804275,ERSTE FACTORING društvo s ograničenom odgovornošću za factoring, OIB 10194059689,ČISTOĆA društvo s ograničenom odgovornošću za obavljanje komunalnih djelatnosti održavanja čistoće i odlaganja komunaln, OIB 38812451417,BRODOMERKUR trgovina i usluge, dioničko društvo, OIB 33956120458,LAPIS-TEXTUM d.o.o. za trgovinu i proizvodnju, OIB 34024384265,CENTAR BANKA dioničko društvo, OIB 89296739230,HP - Hrvatska pošta d.d., OIB 87311810356,WAVIN CROATIA društvo s ograničenom odgovornošću za trgovinu - u likvidaciji, OIB 93287855819,MONT INSTALACIJA, društvo s ograničenom odgovornošću za instalacijske i završne radove u građevinarstvu, OIB 05084406987,SCHRACK TECHNIK d.o.o. za promet elektrotehničkih uređaja, OIB 36365310424,DUCA, društvo s ograničenom odgovornošću za građevinarstvo, projektiranje i trgovinu, OIB 01304089776,ECCOS-INŽENJERING d.o.o. za projektiranje, nadzor i zaštitu osoba i imovine, OIB 71629027685,RADAR d.o.o. za usluge, OIB 70063044422,ORBIS HOLDING, d.o.o. za graditeljstvo, trgovinu i usluge, OIB 18315544469,ST ARC, d.o.o. za završne i obrtničke radove u gradjevinarstvu i trgovinu, OIB 58632083307,DET NORSKE VERITAS ADRIATICA d. o. o. , društvo za klasifikaciju, certifikaciju i konzultacije, OIB 66958856391,ERSTE&amp;STEIERMÄRKISCHE BANKA dioničko društvo, OIB 23057039320,VISOKO POTKROVLJE društvo s ograničenom odgovornošću za građenje, OIB 28887408223,HYPO ALPE-ADRIA-BANK dioničko društvo, OIB 14036333877,TOMAS &amp; CO društvo s ograničenom odgovornošću za proizvodnju i inženjering u elektrotehnici, trgovinu i turizam, export-imp, OIB 52725486771,KREDITNA BANKA ZAGREB, dioničko društvo, OIB 70663193635,KRAGIĆ d.o.o. za proizvodnju plastičnih metalnih predmeta i za trgovinu, OIB 35264136731,MONTER POLIS d.o.o. za građevinske i instalaterske radove "u stečaju", OIB 66697386731,TRGOMETAL za proizvodnju, trgovinu i usluge, društvo s ograničenom odgovornošću, OIB 14669056208,GDD za građenje i usluge, društvo s ograničenom odgovornošću, OIB 04524958627,LUKA TERM d.o.o. za završne radove u graditeljstvu, OIB 16662980077,TISS d.o.o. za inženjering, OIB 37779812687,HRVATSKE ŠUME društvo s ograničenom odgovornošću, OIB 69693144506,TEA PHARIA, društvo s ograničenom odgovornošću za trgovinu i usluge, OIB 99294824555,HEP - Opskrba d.o.o. za opskrbu potrošača električnom, toplinskom energijom i plinom, OIB 63073332379,MONT INSTALACIJA, društvo s ograničenom odgovornošću za instalacijske i završne radove u građevinarstvu, OIB 05084406987,ST ARC, d.o.o. za završne i obrtničke radove u gradjevinarstvu i trgovinu, OIB 58632083307,Odvjetničko društvo GLAMUZINA &amp; GROŠETA, OIB 69402757072,ELEKTROKOVINA ADRIA, d.o.o. za izradu, prodaju, montažu i popravak elektrotehničkih proizvoda, OIB 86742905038,MAĆEŠIĆ I PARTNERI odvjetničko društvo, OIB 11793113837,SVEUČILIŠTE U SPLITU, STUDENTSKI CENTAR-SPLIT, OIB 25975412650,Siemens dioničko društvo za elektrotehniku, OIB 12673471493,ANTOLIĆ I SURADNICI odvjetničko društvo, javno trgovačko društvo, OIB 82891991682,Igor Nazor, vlasnik  Obrta za usluge  NAVA, OIB 10447826313,OT-OPTIMA TELEKOM d.d. za telekomunikacije, OIB 36004425025,SVEUČILIŠTE U SPLITU, STUDENTSKI CENTAR-SPLIT, OIB 25975412650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PASTOR INŽENJERING d.d. zastupanog po punomoćniku KSENIJA ČERIN</item>
      <item>TEA PHARIA, društvo s ograničenom odgovornošću za trgovinu i usluge</item>
      <item>TISS d.o.o. za inženjering</item>
      <item>JADRANSKO OSIGURANJE dioničko društvo</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 zastupanog po punomoćniku Vinko Radovani</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 zastupanog po punomoćniku Sanja Paić</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 zastupanog po punomoćniku Stjepan Čaljkušić</item>
      <item>ST ARC, d.o.o. za završne i obrtničke radove u gradjevinarstvu i trgovinu</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ANTOLIĆ I SURADNICI odvjetničko društvo, javno trgovačko društvo</item>
      <item>Igor Nazor, vlasnik  Obrta za usluge  NAVA</item>
      <item>OT-OPTIMA TELEKOM d.d. za telekomunikacije</item>
      <item>SVEUČILIŠTE U SPLITU, STUDENTSKI CENTAR-SPLIT</item>
    </izvorni_sadrzaj>
    <derivirana_varijabla naziv="DomainObject.Predmet.StrankaListFormated_1">
      <item>PASTOR INŽENJERING d.d. zastupanog po punomoćniku KSENIJA ČERIN</item>
      <item>TEA PHARIA, društvo s ograničenom odgovornošću za trgovinu i usluge</item>
      <item>TISS d.o.o. za inženjering</item>
      <item>JADRANSKO OSIGURANJE dioničko društvo</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 zastupanog po punomoćniku Vinko Radovani</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 zastupanog po punomoćniku Sanja Paić</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 zastupanog po punomoćniku Stjepan Čaljkušić</item>
      <item>ST ARC, d.o.o. za završne i obrtničke radove u gradjevinarstvu i trgovinu</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ANTOLIĆ I SURADNICI odvjetničko društvo, javno trgovačko društvo</item>
      <item>Igor Nazor, vlasnik  Obrta za usluge  NAVA</item>
      <item>OT-OPTIMA TELEKOM d.d. za telekomunikacije</item>
      <item>SVEUČILIŠTE U SPLITU, STUDENTSKI CENTAR-SPLIT</item>
    </derivirana_varijabla>
  </DomainObject.Predmet.StrankaListFormated>
  <DomainObject.Predmet.StrankaListFormatedOIB>
    <izvorni_sadrzaj>
      <item>PASTOR INŽENJERING d.d., OIB 55598634637 zastupanog po punomoćniku KSENIJA ČERIN</item>
      <item>TEA PHARIA, društvo s ograničenom odgovornošću za trgovinu i usluge, OIB 99294824555</item>
      <item>TISS d.o.o. za inženjering, OIB 37779812687</item>
      <item>JADRANSKO OSIGURANJE dioničko društvo, OIB 94472454976</item>
      <item>TEHNOPLAST d.o.o. za građevinarstvo, trgovinu, ugostiteljstvo, turizam i uslužne djelatnosti, OIB 70676517267</item>
      <item>HYPO ALPE-ADRIA-BANK dioničko društvo, OIB 14036333877</item>
      <item>HELIOS Vienna Insurance Group dioničko društvo za osiguranje, OIB 59369087232</item>
      <item>HYPO-LEASING KROATIEN, društvo za financiranje, d.o.o., OIB 87064273078</item>
      <item>HERUS d.o.o. za usluge, OIB 73063900220</item>
      <item>ELEKTROMATERIJAL dioničko društvo za trgovinu i usluge u stečaju, OIB 72091456912</item>
      <item>ALING društvo s ograničenom odgovornošću za tehničku zaštitu osoba i imovine, OIB 67349852816</item>
      <item>JADRANSKO OSIGURANJE dioničko društvo, OIB 94472454976</item>
      <item>SUNCE OSIGURANJE dioničko društvo za osiguranje, OIB 12012147571</item>
      <item>PORSCHE INTER AUTO d.o.o. za trgovinu i popravak motornih vozila, OIB 67492500921</item>
      <item>MERSTEEL d.o.o. za trgovinu i usluge, OIB 32913763672</item>
      <item>KOMJATE za trgovinu i usluge društvo s ograničenom odgovornošću, OIB 92009564551</item>
      <item>VODOVOD-OSIJEK d.o.o. za vodoopskrbu i odvodnju, OIB 43654507669</item>
      <item>ING-ATEST d.o.o. za trgovinu i usluge, OIB 21777333810 zastupanog po punomoćniku Vinko Radovani</item>
      <item>MORULA d.o.o. za trgovinu i usluge, OIB 88833097372</item>
      <item>FRIGOOPREMA, društvo s  ograničenom odgovornošću za proizvodnju, trgovinu i usluge, OIB 60316076304</item>
      <item>MATEL d.o.o. za proizvodnju, zastupanje i trgovinu, OIB 11899215110</item>
      <item>GERION d.o.o. za građenje, OIB 86354925004</item>
      <item>MESSER CROATIA PLIN Poduzeće za proizvodnju i prodaju tehničkih plinova d.o.o., OIB 32179081874</item>
      <item>MEĐIMURJE INFORMACIJSKO PROJEKTANTSKI CENTAR dioničko društvo za informatički inženjering, OIB 98483804275</item>
      <item>ERSTE FACTORING društvo s ograničenom odgovornošću za factoring, OIB 10194059689</item>
      <item>ČISTOĆA društvo s ograničenom odgovornošću za obavljanje komunalnih djelatnosti održavanja čistoće i odlaganja komunaln, OIB 38812451417</item>
      <item>BRODOMERKUR trgovina i usluge, dioničko društvo, OIB 33956120458</item>
      <item>LAPIS-TEXTUM d.o.o. za trgovinu i proizvodnju, OIB 34024384265</item>
      <item>CENTAR BANKA dioničko društvo, OIB 89296739230</item>
      <item>HP - Hrvatska pošta d.d., OIB 87311810356</item>
      <item>WAVIN CROATIA društvo s ograničenom odgovornošću za trgovinu - u likvidaciji, OIB 93287855819</item>
      <item>MONT INSTALACIJA, društvo s ograničenom odgovornošću za instalacijske i završne radove u građevinarstvu, OIB 05084406987</item>
      <item>SCHRACK TECHNIK d.o.o. za promet elektrotehničkih uređaja, OIB 36365310424</item>
      <item>DUCA, društvo s ograničenom odgovornošću za građevinarstvo, projektiranje i trgovinu, OIB 01304089776</item>
      <item>ECCOS-INŽENJERING d.o.o. za projektiranje, nadzor i zaštitu osoba i imovine, OIB 71629027685 zastupanog po punomoćniku Sanja Paić</item>
      <item>RADAR d.o.o. za usluge, OIB 70063044422</item>
      <item>ORBIS HOLDING, d.o.o. za graditeljstvo, trgovinu i usluge, OIB 18315544469</item>
      <item>ST ARC, d.o.o. za završne i obrtničke radove u gradjevinarstvu i trgovinu, OIB 58632083307</item>
      <item>DET NORSKE VERITAS ADRIATICA d. o. o. , društvo za klasifikaciju, certifikaciju i konzultacije, OIB 66958856391</item>
      <item>ERSTE&amp;STEIERMÄRKISCHE BANKA dioničko društvo, OIB 23057039320</item>
      <item>VISOKO POTKROVLJE društvo s ograničenom odgovornošću za građenje, OIB 28887408223</item>
      <item>HYPO ALPE-ADRIA-BANK dioničko društvo, OIB 14036333877</item>
      <item>TOMAS &amp; CO društvo s ograničenom odgovornošću za proizvodnju i inženjering u elektrotehnici, trgovinu i turizam, export-imp, OIB 52725486771</item>
      <item>KREDITNA BANKA ZAGREB, dioničko društvo, OIB 70663193635</item>
      <item>KRAGIĆ d.o.o. za proizvodnju plastičnih metalnih predmeta i za trgovinu, OIB 35264136731</item>
      <item>MONTER POLIS d.o.o. za građevinske i instalaterske radove "u stečaju", OIB 66697386731</item>
      <item>TRGOMETAL za proizvodnju, trgovinu i usluge, društvo s ograničenom odgovornošću, OIB 14669056208</item>
      <item>GDD za građenje i usluge, društvo s ograničenom odgovornošću, OIB 04524958627</item>
      <item>LUKA TERM d.o.o. za završne radove u graditeljstvu, OIB 16662980077</item>
      <item>TISS d.o.o. za inženjering, OIB 37779812687</item>
      <item>HRVATSKE ŠUME društvo s ograničenom odgovornošću, OIB 69693144506</item>
      <item>TEA PHARIA, društvo s ograničenom odgovornošću za trgovinu i usluge, OIB 99294824555</item>
      <item>HEP - Opskrba d.o.o. za opskrbu potrošača električnom, toplinskom energijom i plinom, OIB 63073332379</item>
      <item>MONT INSTALACIJA, društvo s ograničenom odgovornošću za instalacijske i završne radove u građevinarstvu, OIB 05084406987 zastupanog po punomoćniku Stjepan Čaljkušić</item>
      <item>ST ARC, d.o.o. za završne i obrtničke radove u gradjevinarstvu i trgovinu, OIB 58632083307</item>
      <item>Odvjetničko društvo GLAMUZINA &amp; GROŠETA, OIB 69402757072</item>
      <item>ELEKTROKOVINA ADRIA, d.o.o. za izradu, prodaju, montažu i popravak elektrotehničkih proizvoda, OIB 86742905038</item>
      <item>MAĆEŠIĆ I PARTNERI odvjetničko društvo, OIB 11793113837</item>
      <item>SVEUČILIŠTE U SPLITU, STUDENTSKI CENTAR-SPLIT, OIB 25975412650</item>
      <item>Siemens dioničko društvo za elektrotehniku, OIB 12673471493</item>
      <item>ANTOLIĆ I SURADNICI odvjetničko društvo, javno trgovačko društvo, OIB 82891991682</item>
      <item>Igor Nazor, vlasnik  Obrta za usluge  NAVA, OIB 10447826313</item>
      <item>OT-OPTIMA TELEKOM d.d. za telekomunikacije, OIB 36004425025</item>
      <item>SVEUČILIŠTE U SPLITU, STUDENTSKI CENTAR-SPLIT, OIB 25975412650</item>
    </izvorni_sadrzaj>
    <derivirana_varijabla naziv="DomainObject.Predmet.StrankaListFormatedOIB_1">
      <item>PASTOR INŽENJERING d.d., OIB 55598634637 zastupanog po punomoćniku KSENIJA ČERIN</item>
      <item>TEA PHARIA, društvo s ograničenom odgovornošću za trgovinu i usluge, OIB 99294824555</item>
      <item>TISS d.o.o. za inženjering, OIB 37779812687</item>
      <item>JADRANSKO OSIGURANJE dioničko društvo, OIB 94472454976</item>
      <item>TEHNOPLAST d.o.o. za građevinarstvo, trgovinu, ugostiteljstvo, turizam i uslužne djelatnosti, OIB 70676517267</item>
      <item>HYPO ALPE-ADRIA-BANK dioničko društvo, OIB 14036333877</item>
      <item>HELIOS Vienna Insurance Group dioničko društvo za osiguranje, OIB 59369087232</item>
      <item>HYPO-LEASING KROATIEN, društvo za financiranje, d.o.o., OIB 87064273078</item>
      <item>HERUS d.o.o. za usluge, OIB 73063900220</item>
      <item>ELEKTROMATERIJAL dioničko društvo za trgovinu i usluge u stečaju, OIB 72091456912</item>
      <item>ALING društvo s ograničenom odgovornošću za tehničku zaštitu osoba i imovine, OIB 67349852816</item>
      <item>JADRANSKO OSIGURANJE dioničko društvo, OIB 94472454976</item>
      <item>SUNCE OSIGURANJE dioničko društvo za osiguranje, OIB 12012147571</item>
      <item>PORSCHE INTER AUTO d.o.o. za trgovinu i popravak motornih vozila, OIB 67492500921</item>
      <item>MERSTEEL d.o.o. za trgovinu i usluge, OIB 32913763672</item>
      <item>KOMJATE za trgovinu i usluge društvo s ograničenom odgovornošću, OIB 92009564551</item>
      <item>VODOVOD-OSIJEK d.o.o. za vodoopskrbu i odvodnju, OIB 43654507669</item>
      <item>ING-ATEST d.o.o. za trgovinu i usluge, OIB 21777333810 zastupanog po punomoćniku Vinko Radovani</item>
      <item>MORULA d.o.o. za trgovinu i usluge, OIB 88833097372</item>
      <item>FRIGOOPREMA, društvo s  ograničenom odgovornošću za proizvodnju, trgovinu i usluge, OIB 60316076304</item>
      <item>MATEL d.o.o. za proizvodnju, zastupanje i trgovinu, OIB 11899215110</item>
      <item>GERION d.o.o. za građenje, OIB 86354925004</item>
      <item>MESSER CROATIA PLIN Poduzeće za proizvodnju i prodaju tehničkih plinova d.o.o., OIB 32179081874</item>
      <item>MEĐIMURJE INFORMACIJSKO PROJEKTANTSKI CENTAR dioničko društvo za informatički inženjering, OIB 98483804275</item>
      <item>ERSTE FACTORING društvo s ograničenom odgovornošću za factoring, OIB 10194059689</item>
      <item>ČISTOĆA društvo s ograničenom odgovornošću za obavljanje komunalnih djelatnosti održavanja čistoće i odlaganja komunaln, OIB 38812451417</item>
      <item>BRODOMERKUR trgovina i usluge, dioničko društvo, OIB 33956120458</item>
      <item>LAPIS-TEXTUM d.o.o. za trgovinu i proizvodnju, OIB 34024384265</item>
      <item>CENTAR BANKA dioničko društvo, OIB 89296739230</item>
      <item>HP - Hrvatska pošta d.d., OIB 87311810356</item>
      <item>WAVIN CROATIA društvo s ograničenom odgovornošću za trgovinu - u likvidaciji, OIB 93287855819</item>
      <item>MONT INSTALACIJA, društvo s ograničenom odgovornošću za instalacijske i završne radove u građevinarstvu, OIB 05084406987</item>
      <item>SCHRACK TECHNIK d.o.o. za promet elektrotehničkih uređaja, OIB 36365310424</item>
      <item>DUCA, društvo s ograničenom odgovornošću za građevinarstvo, projektiranje i trgovinu, OIB 01304089776</item>
      <item>ECCOS-INŽENJERING d.o.o. za projektiranje, nadzor i zaštitu osoba i imovine, OIB 71629027685 zastupanog po punomoćniku Sanja Paić</item>
      <item>RADAR d.o.o. za usluge, OIB 70063044422</item>
      <item>ORBIS HOLDING, d.o.o. za graditeljstvo, trgovinu i usluge, OIB 18315544469</item>
      <item>ST ARC, d.o.o. za završne i obrtničke radove u gradjevinarstvu i trgovinu, OIB 58632083307</item>
      <item>DET NORSKE VERITAS ADRIATICA d. o. o. , društvo za klasifikaciju, certifikaciju i konzultacije, OIB 66958856391</item>
      <item>ERSTE&amp;STEIERMÄRKISCHE BANKA dioničko društvo, OIB 23057039320</item>
      <item>VISOKO POTKROVLJE društvo s ograničenom odgovornošću za građenje, OIB 28887408223</item>
      <item>HYPO ALPE-ADRIA-BANK dioničko društvo, OIB 14036333877</item>
      <item>TOMAS &amp; CO društvo s ograničenom odgovornošću za proizvodnju i inženjering u elektrotehnici, trgovinu i turizam, export-imp, OIB 52725486771</item>
      <item>KREDITNA BANKA ZAGREB, dioničko društvo, OIB 70663193635</item>
      <item>KRAGIĆ d.o.o. za proizvodnju plastičnih metalnih predmeta i za trgovinu, OIB 35264136731</item>
      <item>MONTER POLIS d.o.o. za građevinske i instalaterske radove "u stečaju", OIB 66697386731</item>
      <item>TRGOMETAL za proizvodnju, trgovinu i usluge, društvo s ograničenom odgovornošću, OIB 14669056208</item>
      <item>GDD za građenje i usluge, društvo s ograničenom odgovornošću, OIB 04524958627</item>
      <item>LUKA TERM d.o.o. za završne radove u graditeljstvu, OIB 16662980077</item>
      <item>TISS d.o.o. za inženjering, OIB 37779812687</item>
      <item>HRVATSKE ŠUME društvo s ograničenom odgovornošću, OIB 69693144506</item>
      <item>TEA PHARIA, društvo s ograničenom odgovornošću za trgovinu i usluge, OIB 99294824555</item>
      <item>HEP - Opskrba d.o.o. za opskrbu potrošača električnom, toplinskom energijom i plinom, OIB 63073332379</item>
      <item>MONT INSTALACIJA, društvo s ograničenom odgovornošću za instalacijske i završne radove u građevinarstvu, OIB 05084406987 zastupanog po punomoćniku Stjepan Čaljkušić</item>
      <item>ST ARC, d.o.o. za završne i obrtničke radove u gradjevinarstvu i trgovinu, OIB 58632083307</item>
      <item>Odvjetničko društvo GLAMUZINA &amp; GROŠETA, OIB 69402757072</item>
      <item>ELEKTROKOVINA ADRIA, d.o.o. za izradu, prodaju, montažu i popravak elektrotehničkih proizvoda, OIB 86742905038</item>
      <item>MAĆEŠIĆ I PARTNERI odvjetničko društvo, OIB 11793113837</item>
      <item>SVEUČILIŠTE U SPLITU, STUDENTSKI CENTAR-SPLIT, OIB 25975412650</item>
      <item>Siemens dioničko društvo za elektrotehniku, OIB 12673471493</item>
      <item>ANTOLIĆ I SURADNICI odvjetničko društvo, javno trgovačko društvo, OIB 82891991682</item>
      <item>Igor Nazor, vlasnik  Obrta za usluge  NAVA, OIB 10447826313</item>
      <item>OT-OPTIMA TELEKOM d.d. za telekomunikacije, OIB 36004425025</item>
      <item>SVEUČILIŠTE U SPLITU, STUDENTSKI CENTAR-SPLIT, OIB 25975412650</item>
    </derivirana_varijabla>
  </DomainObject.Predmet.StrankaListFormatedOIB>
  <DomainObject.Predmet.StrankaListFormatedWithAdress>
    <izvorni_sadrzaj>
      <item>PASTOR INŽENJERING d.d., Novačka 2, Rakitje zastupanog po punomoćniku KSENIJA ČERIN</item>
      <item>TEA PHARIA, društvo s ograničenom odgovornošću za trgovinu i usluge, 114.Brigade 10, Split</item>
      <item>TISS d.o.o. za inženjering, Ulica Fra Grge Martića 30, Split</item>
      <item>JADRANSKO OSIGURANJE dioničko društvo, Listopadska 2, 10000 Zagreb</item>
      <item>TEHNOPLAST d.o.o. za građevinarstvo, trgovinu, ugostiteljstvo, turizam i uslužne djelatnosti, Ulica Slobode 5, Split</item>
      <item>HYPO ALPE-ADRIA-BANK dioničko društvo, Slavonska avenija 6, 10000 Zagreb</item>
      <item>HELIOS Vienna Insurance Group dioničko društvo za osiguranje, Poljička ulica 5, 10000 Zagreb</item>
      <item>HYPO-LEASING KROATIEN, društvo za financiranje, d.o.o., Koranska 16, 10000 Zagreb</item>
      <item>HERUS d.o.o. za usluge, Poljička Cesta 39, Split</item>
      <item>ELEKTROMATERIJAL dioničko društvo za trgovinu i usluge u stečaju, Cambierieva 13, Rijeka</item>
      <item>ALING društvo s ograničenom odgovornošću za tehničku zaštitu osoba i imovine, Andrije Žaje 61, 10000 Zagreb</item>
      <item>JADRANSKO OSIGURANJE dioničko društvo, Put Supavla 1, 21000 Split</item>
      <item>SUNCE OSIGURANJE dioničko društvo za osiguranje, Varaždinska  54, 21000 Split</item>
      <item>PORSCHE INTER AUTO d.o.o. za trgovinu i popravak motornih vozila, Velimira Škorpika 21-23, 10000 Zagreb</item>
      <item>MERSTEEL d.o.o. za trgovinu i usluge, Slavonska avenija 22 d, 10000 Zagreb</item>
      <item>KOMJATE za trgovinu i usluge društvo s ograničenom odgovornošću, Komjate 9/A, Kaštel Lukšić</item>
      <item>VODOVOD-OSIJEK d.o.o. za vodoopskrbu i odvodnju, Poljski Put 1, Osijek</item>
      <item>ING-ATEST d.o.o. za trgovinu i usluge, Hrvatske mornarice 1/a, Split zastupanog po punomoćniku Vinko Radovani</item>
      <item>MORULA d.o.o. za trgovinu i usluge, Domovinskog rata 29/c, Podstrana</item>
      <item>FRIGOOPREMA, društvo s  ograničenom odgovornošću za proizvodnju, trgovinu i usluge, Ivankova 126, Stobreč</item>
      <item>MATEL d.o.o. za proizvodnju, zastupanje i trgovinu, Popovićeva 8, 10000 Zagreb</item>
      <item>GERION d.o.o. za građenje, Matice Hrvatske 59, Split</item>
      <item>MESSER CROATIA PLIN Poduzeće za proizvodnju i prodaju tehničkih plinova d.o.o., Industrijska 1, Zaprešić</item>
      <item>MEĐIMURJE INFORMACIJSKO PROJEKTANTSKI CENTAR dioničko društvo za informatički inženjering, Mihovljanska 72, 40000 Čakovec</item>
      <item>ERSTE FACTORING društvo s ograničenom odgovornošću za factoring, Ivana Lučića 2, 10000 Zagreb</item>
      <item>ČISTOĆA društvo s ograničenom odgovornošću za obavljanje komunalnih djelatnosti održavanja čistoće i odlaganja komunaln, Put Plokita 81, Split</item>
      <item>BRODOMERKUR trgovina i usluge, dioničko društvo, Poljička Cesta 35, Split</item>
      <item>LAPIS-TEXTUM d.o.o. za trgovinu i proizvodnju, Frankopanska 5/a, 10000 Zagreb</item>
      <item>CENTAR BANKA dioničko društvo, Amruševa 6, 10000 Zagreb</item>
      <item>HP - Hrvatska pošta d.d., Jurišićeva 13, 10000 Zagreb</item>
      <item>WAVIN CROATIA društvo s ograničenom odgovornošću za trgovinu - u likvidaciji, Ogrizovićeva 40a, 10000 Zagreb</item>
      <item>MONT INSTALACIJA, društvo s ograničenom odgovornošću za instalacijske i završne radove u građevinarstvu, Ulica Maka Dizdara 55, Split</item>
      <item>SCHRACK TECHNIK d.o.o. za promet elektrotehničkih uređaja, Zavrtnica 17, 10000 Zagreb</item>
      <item>DUCA, društvo s ograničenom odgovornošću za građevinarstvo, projektiranje i trgovinu, Ruđera Boškovića 4/II, Zadar</item>
      <item>ECCOS-INŽENJERING d.o.o. za projektiranje, nadzor i zaštitu osoba i imovine, I Pile 21, 10000 Zagreb zastupanog po punomoćniku Sanja Paić</item>
      <item>RADAR d.o.o. za usluge, Ivana Lučića 2/a, 10000 Zagreb</item>
      <item>ORBIS HOLDING, d.o.o. za graditeljstvo, trgovinu i usluge, Ivana Lučića 2/A, 10000 Zagreb</item>
      <item>ST ARC, d.o.o. za završne i obrtničke radove u gradjevinarstvu i trgovinu, Dubrovačka 49, Split</item>
      <item>DET NORSKE VERITAS ADRIATICA d. o. o. , društvo za klasifikaciju, certifikaciju i konzultacije, Ružićeva 32, Rijeka</item>
      <item>ERSTE&amp;STEIERMÄRKISCHE BANKA dioničko društvo, Jadranski Trg 3/a, Rijeka</item>
      <item>VISOKO POTKROVLJE društvo s ograničenom odgovornošću za građenje, Don Rafaela Radice 38, Žrnovnica</item>
      <item>HYPO ALPE-ADRIA-BANK dioničko društvo, Slavonska avenija 6, 10000 Zagreb</item>
      <item>TOMAS &amp; CO društvo s ograničenom odgovornošću za proizvodnju i inženjering u elektrotehnici, trgovinu i turizam, export-imp, Kopilica 9, Split</item>
      <item>KREDITNA BANKA ZAGREB, dioničko društvo, Ulica grada Vukovara 74, 10000 Zagreb</item>
      <item>KRAGIĆ d.o.o. za proizvodnju plastičnih metalnih predmeta i za trgovinu, Put Firula 29, Split</item>
      <item>MONTER POLIS d.o.o. za građevinske i instalaterske radove "u stečaju", Poljička cesta 39, Split</item>
      <item>TRGOMETAL za proizvodnju, trgovinu i usluge, društvo s ograničenom odgovornošću, Put Dračanice 8, Dugopolje</item>
      <item>GDD za građenje i usluge, društvo s ograničenom odgovornošću, Put Plokita 87, Split</item>
      <item>LUKA TERM d.o.o. za završne radove u graditeljstvu, Vrapčanska draga 45, 10000 Zagreb</item>
      <item>TISS d.o.o. za inženjering, Ulica Fra Grge Martića 30, Split</item>
      <item>HRVATSKE ŠUME društvo s ograničenom odgovornošću, Ul.Ljudevita Farkaša Vukotinovića 2, 10000 Zagreb</item>
      <item>TEA PHARIA, društvo s ograničenom odgovornošću za trgovinu i usluge, 114.Brigade 10, Split</item>
      <item>HEP - Opskrba d.o.o. za opskrbu potrošača električnom, toplinskom energijom i plinom, Ulica grada Vukovara 37, 10000 Zagreb</item>
      <item>MONT INSTALACIJA, društvo s ograničenom odgovornošću za instalacijske i završne radove u građevinarstvu, Visoka 55, Split zastupanog po punomoćniku Stjepan Čaljkušić</item>
      <item>ST ARC, d.o.o. za završne i obrtničke radove u gradjevinarstvu i trgovinu, Dubrovačka 49, Split</item>
      <item>Odvjetničko društvo GLAMUZINA &amp; GROŠETA, Krajiška 27, 10000 Zagreb</item>
      <item>ELEKTROKOVINA ADRIA, d.o.o. za izradu, prodaju, montažu i popravak elektrotehničkih proizvoda, Vukovarska 52/A, Split</item>
      <item>MAĆEŠIĆ I PARTNERI odvjetničko društvo, Pod Kaštelom 4, Rijeka</item>
      <item>SVEUČILIŠTE U SPLITU, STUDENTSKI CENTAR-SPLIT, Sinjska Ulica 6, Split</item>
      <item>Siemens dioničko društvo za elektrotehniku, Heinzelova 70/a, 10000 Zagreb</item>
      <item>ANTOLIĆ I SURADNICI odvjetničko društvo, javno trgovačko društvo, Ulica Pavla Hatza 3, 10000 Zagreb</item>
      <item>Igor Nazor, vlasnik  Obrta za usluge  NAVA, Tršćanska  53, 21000 Split</item>
      <item>OT-OPTIMA TELEKOM d.d. za telekomunikacije, Bani 75/a, 10000 Zagreb</item>
      <item>SVEUČILIŠTE U SPLITU, STUDENTSKI CENTAR-SPLIT, Sinjska Ulica 6, 21000 Split</item>
    </izvorni_sadrzaj>
    <derivirana_varijabla naziv="DomainObject.Predmet.StrankaListFormatedWithAdress_1">
      <item>PASTOR INŽENJERING d.d., Novačka 2, Rakitje zastupanog po punomoćniku KSENIJA ČERIN</item>
      <item>TEA PHARIA, društvo s ograničenom odgovornošću za trgovinu i usluge, 114.Brigade 10, Split</item>
      <item>TISS d.o.o. za inženjering, Ulica Fra Grge Martića 30, Split</item>
      <item>JADRANSKO OSIGURANJE dioničko društvo, Listopadska 2, 10000 Zagreb</item>
      <item>TEHNOPLAST d.o.o. za građevinarstvo, trgovinu, ugostiteljstvo, turizam i uslužne djelatnosti, Ulica Slobode 5, Split</item>
      <item>HYPO ALPE-ADRIA-BANK dioničko društvo, Slavonska avenija 6, 10000 Zagreb</item>
      <item>HELIOS Vienna Insurance Group dioničko društvo za osiguranje, Poljička ulica 5, 10000 Zagreb</item>
      <item>HYPO-LEASING KROATIEN, društvo za financiranje, d.o.o., Koranska 16, 10000 Zagreb</item>
      <item>HERUS d.o.o. za usluge, Poljička Cesta 39, Split</item>
      <item>ELEKTROMATERIJAL dioničko društvo za trgovinu i usluge u stečaju, Cambierieva 13, Rijeka</item>
      <item>ALING društvo s ograničenom odgovornošću za tehničku zaštitu osoba i imovine, Andrije Žaje 61, 10000 Zagreb</item>
      <item>JADRANSKO OSIGURANJE dioničko društvo, Put Supavla 1, 21000 Split</item>
      <item>SUNCE OSIGURANJE dioničko društvo za osiguranje, Varaždinska  54, 21000 Split</item>
      <item>PORSCHE INTER AUTO d.o.o. za trgovinu i popravak motornih vozila, Velimira Škorpika 21-23, 10000 Zagreb</item>
      <item>MERSTEEL d.o.o. za trgovinu i usluge, Slavonska avenija 22 d, 10000 Zagreb</item>
      <item>KOMJATE za trgovinu i usluge društvo s ograničenom odgovornošću, Komjate 9/A, Kaštel Lukšić</item>
      <item>VODOVOD-OSIJEK d.o.o. za vodoopskrbu i odvodnju, Poljski Put 1, Osijek</item>
      <item>ING-ATEST d.o.o. za trgovinu i usluge, Hrvatske mornarice 1/a, Split zastupanog po punomoćniku Vinko Radovani</item>
      <item>MORULA d.o.o. za trgovinu i usluge, Domovinskog rata 29/c, Podstrana</item>
      <item>FRIGOOPREMA, društvo s  ograničenom odgovornošću za proizvodnju, trgovinu i usluge, Ivankova 126, Stobreč</item>
      <item>MATEL d.o.o. za proizvodnju, zastupanje i trgovinu, Popovićeva 8, 10000 Zagreb</item>
      <item>GERION d.o.o. za građenje, Matice Hrvatske 59, Split</item>
      <item>MESSER CROATIA PLIN Poduzeće za proizvodnju i prodaju tehničkih plinova d.o.o., Industrijska 1, Zaprešić</item>
      <item>MEĐIMURJE INFORMACIJSKO PROJEKTANTSKI CENTAR dioničko društvo za informatički inženjering, Mihovljanska 72, 40000 Čakovec</item>
      <item>ERSTE FACTORING društvo s ograničenom odgovornošću za factoring, Ivana Lučića 2, 10000 Zagreb</item>
      <item>ČISTOĆA društvo s ograničenom odgovornošću za obavljanje komunalnih djelatnosti održavanja čistoće i odlaganja komunaln, Put Plokita 81, Split</item>
      <item>BRODOMERKUR trgovina i usluge, dioničko društvo, Poljička Cesta 35, Split</item>
      <item>LAPIS-TEXTUM d.o.o. za trgovinu i proizvodnju, Frankopanska 5/a, 10000 Zagreb</item>
      <item>CENTAR BANKA dioničko društvo, Amruševa 6, 10000 Zagreb</item>
      <item>HP - Hrvatska pošta d.d., Jurišićeva 13, 10000 Zagreb</item>
      <item>WAVIN CROATIA društvo s ograničenom odgovornošću za trgovinu - u likvidaciji, Ogrizovićeva 40a, 10000 Zagreb</item>
      <item>MONT INSTALACIJA, društvo s ograničenom odgovornošću za instalacijske i završne radove u građevinarstvu, Ulica Maka Dizdara 55, Split</item>
      <item>SCHRACK TECHNIK d.o.o. za promet elektrotehničkih uređaja, Zavrtnica 17, 10000 Zagreb</item>
      <item>DUCA, društvo s ograničenom odgovornošću za građevinarstvo, projektiranje i trgovinu, Ruđera Boškovića 4/II, Zadar</item>
      <item>ECCOS-INŽENJERING d.o.o. za projektiranje, nadzor i zaštitu osoba i imovine, I Pile 21, 10000 Zagreb zastupanog po punomoćniku Sanja Paić</item>
      <item>RADAR d.o.o. za usluge, Ivana Lučića 2/a, 10000 Zagreb</item>
      <item>ORBIS HOLDING, d.o.o. za graditeljstvo, trgovinu i usluge, Ivana Lučića 2/A, 10000 Zagreb</item>
      <item>ST ARC, d.o.o. za završne i obrtničke radove u gradjevinarstvu i trgovinu, Dubrovačka 49, Split</item>
      <item>DET NORSKE VERITAS ADRIATICA d. o. o. , društvo za klasifikaciju, certifikaciju i konzultacije, Ružićeva 32, Rijeka</item>
      <item>ERSTE&amp;STEIERMÄRKISCHE BANKA dioničko društvo, Jadranski Trg 3/a, Rijeka</item>
      <item>VISOKO POTKROVLJE društvo s ograničenom odgovornošću za građenje, Don Rafaela Radice 38, Žrnovnica</item>
      <item>HYPO ALPE-ADRIA-BANK dioničko društvo, Slavonska avenija 6, 10000 Zagreb</item>
      <item>TOMAS &amp; CO društvo s ograničenom odgovornošću za proizvodnju i inženjering u elektrotehnici, trgovinu i turizam, export-imp, Kopilica 9, Split</item>
      <item>KREDITNA BANKA ZAGREB, dioničko društvo, Ulica grada Vukovara 74, 10000 Zagreb</item>
      <item>KRAGIĆ d.o.o. za proizvodnju plastičnih metalnih predmeta i za trgovinu, Put Firula 29, Split</item>
      <item>MONTER POLIS d.o.o. za građevinske i instalaterske radove "u stečaju", Poljička cesta 39, Split</item>
      <item>TRGOMETAL za proizvodnju, trgovinu i usluge, društvo s ograničenom odgovornošću, Put Dračanice 8, Dugopolje</item>
      <item>GDD za građenje i usluge, društvo s ograničenom odgovornošću, Put Plokita 87, Split</item>
      <item>LUKA TERM d.o.o. za završne radove u graditeljstvu, Vrapčanska draga 45, 10000 Zagreb</item>
      <item>TISS d.o.o. za inženjering, Ulica Fra Grge Martića 30, Split</item>
      <item>HRVATSKE ŠUME društvo s ograničenom odgovornošću, Ul.Ljudevita Farkaša Vukotinovića 2, 10000 Zagreb</item>
      <item>TEA PHARIA, društvo s ograničenom odgovornošću za trgovinu i usluge, 114.Brigade 10, Split</item>
      <item>HEP - Opskrba d.o.o. za opskrbu potrošača električnom, toplinskom energijom i plinom, Ulica grada Vukovara 37, 10000 Zagreb</item>
      <item>MONT INSTALACIJA, društvo s ograničenom odgovornošću za instalacijske i završne radove u građevinarstvu, Visoka 55, Split zastupanog po punomoćniku Stjepan Čaljkušić</item>
      <item>ST ARC, d.o.o. za završne i obrtničke radove u gradjevinarstvu i trgovinu, Dubrovačka 49, Split</item>
      <item>Odvjetničko društvo GLAMUZINA &amp; GROŠETA, Krajiška 27, 10000 Zagreb</item>
      <item>ELEKTROKOVINA ADRIA, d.o.o. za izradu, prodaju, montažu i popravak elektrotehničkih proizvoda, Vukovarska 52/A, Split</item>
      <item>MAĆEŠIĆ I PARTNERI odvjetničko društvo, Pod Kaštelom 4, Rijeka</item>
      <item>SVEUČILIŠTE U SPLITU, STUDENTSKI CENTAR-SPLIT, Sinjska Ulica 6, Split</item>
      <item>Siemens dioničko društvo za elektrotehniku, Heinzelova 70/a, 10000 Zagreb</item>
      <item>ANTOLIĆ I SURADNICI odvjetničko društvo, javno trgovačko društvo, Ulica Pavla Hatza 3, 10000 Zagreb</item>
      <item>Igor Nazor, vlasnik  Obrta za usluge  NAVA, Tršćanska  53, 21000 Split</item>
      <item>OT-OPTIMA TELEKOM d.d. za telekomunikacije, Bani 75/a, 10000 Zagreb</item>
      <item>SVEUČILIŠTE U SPLITU, STUDENTSKI CENTAR-SPLIT, Sinjska Ulica 6, 21000 Split</item>
    </derivirana_varijabla>
  </DomainObject.Predmet.StrankaListFormatedWithAdress>
  <DomainObject.Predmet.StrankaListFormatedWithAdressOIB>
    <izvorni_sadrzaj>
      <item>PASTOR INŽENJERING d.d., OIB 55598634637, Novačka 2, Rakitje zastupanog po punomoćniku KSENIJA ČERIN</item>
      <item>TEA PHARIA, društvo s ograničenom odgovornošću za trgovinu i usluge, OIB 99294824555, 114.Brigade 10, Split</item>
      <item>TISS d.o.o. za inženjering, OIB 37779812687, Ulica Fra Grge Martića 30, Split</item>
      <item>JADRANSKO OSIGURANJE dioničko društvo, OIB 94472454976, Listopadska 2, 10000 Zagreb</item>
      <item>TEHNOPLAST d.o.o. za građevinarstvo, trgovinu, ugostiteljstvo, turizam i uslužne djelatnosti, OIB 70676517267, Ulica Slobode 5, Split</item>
      <item>HYPO ALPE-ADRIA-BANK dioničko društvo, OIB 14036333877, Slavonska avenija 6, 10000 Zagreb</item>
      <item>HELIOS Vienna Insurance Group dioničko društvo za osiguranje, OIB 59369087232, Poljička ulica 5, 10000 Zagreb</item>
      <item>HYPO-LEASING KROATIEN, društvo za financiranje, d.o.o., OIB 87064273078, Koranska 16, 10000 Zagreb</item>
      <item>HERUS d.o.o. za usluge, OIB 73063900220, Poljička Cesta 39, Split</item>
      <item>ELEKTROMATERIJAL dioničko društvo za trgovinu i usluge u stečaju, OIB 72091456912, Cambierieva 13, Rijeka</item>
      <item>ALING društvo s ograničenom odgovornošću za tehničku zaštitu osoba i imovine, OIB 67349852816, Andrije Žaje 61, 10000 Zagreb</item>
      <item>JADRANSKO OSIGURANJE dioničko društvo, OIB 94472454976, Put Supavla 1, 21000 Split</item>
      <item>SUNCE OSIGURANJE dioničko društvo za osiguranje, OIB 12012147571, Varaždinska  54, 21000 Split</item>
      <item>PORSCHE INTER AUTO d.o.o. za trgovinu i popravak motornih vozila, OIB 67492500921, Velimira Škorpika 21-23, 10000 Zagreb</item>
      <item>MERSTEEL d.o.o. za trgovinu i usluge, OIB 32913763672, Slavonska avenija 22 d, 10000 Zagreb</item>
      <item>KOMJATE za trgovinu i usluge društvo s ograničenom odgovornošću, OIB 92009564551, Komjate 9/A, Kaštel Lukšić</item>
      <item>VODOVOD-OSIJEK d.o.o. za vodoopskrbu i odvodnju, OIB 43654507669, Poljski Put 1, Osijek</item>
      <item>ING-ATEST d.o.o. za trgovinu i usluge, OIB 21777333810, Hrvatske mornarice 1/a, Split zastupanog po punomoćniku Vinko Radovani</item>
      <item>MORULA d.o.o. za trgovinu i usluge, OIB 88833097372, Domovinskog rata 29/c, Podstrana</item>
      <item>FRIGOOPREMA, društvo s  ograničenom odgovornošću za proizvodnju, trgovinu i usluge, OIB 60316076304, Ivankova 126, Stobreč</item>
      <item>MATEL d.o.o. za proizvodnju, zastupanje i trgovinu, OIB 11899215110, Popovićeva 8, 10000 Zagreb</item>
      <item>GERION d.o.o. za građenje, OIB 86354925004, Matice Hrvatske 59, Split</item>
      <item>MESSER CROATIA PLIN Poduzeće za proizvodnju i prodaju tehničkih plinova d.o.o., OIB 32179081874, Industrijska 1, Zaprešić</item>
      <item>MEĐIMURJE INFORMACIJSKO PROJEKTANTSKI CENTAR dioničko društvo za informatički inženjering, OIB 98483804275, Mihovljanska 72, 40000 Čakovec</item>
      <item>ERSTE FACTORING društvo s ograničenom odgovornošću za factoring, OIB 10194059689, Ivana Lučića 2, 10000 Zagreb</item>
      <item>ČISTOĆA društvo s ograničenom odgovornošću za obavljanje komunalnih djelatnosti održavanja čistoće i odlaganja komunaln, OIB 38812451417, Put Plokita 81, Split</item>
      <item>BRODOMERKUR trgovina i usluge, dioničko društvo, OIB 33956120458, Poljička Cesta 35, Split</item>
      <item>LAPIS-TEXTUM d.o.o. za trgovinu i proizvodnju, OIB 34024384265, Frankopanska 5/a, 10000 Zagreb</item>
      <item>CENTAR BANKA dioničko društvo, OIB 89296739230, Amruševa 6, 10000 Zagreb</item>
      <item>HP - Hrvatska pošta d.d., OIB 87311810356, Jurišićeva 13, 10000 Zagreb</item>
      <item>WAVIN CROATIA društvo s ograničenom odgovornošću za trgovinu - u likvidaciji, OIB 93287855819, Ogrizovićeva 40a, 10000 Zagreb</item>
      <item>MONT INSTALACIJA, društvo s ograničenom odgovornošću za instalacijske i završne radove u građevinarstvu, OIB 05084406987, Ulica Maka Dizdara 55, Split</item>
      <item>SCHRACK TECHNIK d.o.o. za promet elektrotehničkih uređaja, OIB 36365310424, Zavrtnica 17, 10000 Zagreb</item>
      <item>DUCA, društvo s ograničenom odgovornošću za građevinarstvo, projektiranje i trgovinu, OIB 01304089776, Ruđera Boškovića 4/II, Zadar</item>
      <item>ECCOS-INŽENJERING d.o.o. za projektiranje, nadzor i zaštitu osoba i imovine, OIB 71629027685, I Pile 21, 10000 Zagreb zastupanog po punomoćniku Sanja Paić</item>
      <item>RADAR d.o.o. za usluge, OIB 70063044422, Ivana Lučića 2/a, 10000 Zagreb</item>
      <item>ORBIS HOLDING, d.o.o. za graditeljstvo, trgovinu i usluge, OIB 18315544469, Ivana Lučića 2/A, 10000 Zagreb</item>
      <item>ST ARC, d.o.o. za završne i obrtničke radove u gradjevinarstvu i trgovinu, OIB 58632083307, Dubrovačka 49, Split</item>
      <item>DET NORSKE VERITAS ADRIATICA d. o. o. , društvo za klasifikaciju, certifikaciju i konzultacije, OIB 66958856391, Ružićeva 32, Rijeka</item>
      <item>ERSTE&amp;STEIERMÄRKISCHE BANKA dioničko društvo, OIB 23057039320, Jadranski Trg 3/a, Rijeka</item>
      <item>VISOKO POTKROVLJE društvo s ograničenom odgovornošću za građenje, OIB 28887408223, Don Rafaela Radice 38, Žrnovnica</item>
      <item>HYPO ALPE-ADRIA-BANK dioničko društvo, OIB 14036333877, Slavonska avenija 6, 10000 Zagreb</item>
      <item>TOMAS &amp; CO društvo s ograničenom odgovornošću za proizvodnju i inženjering u elektrotehnici, trgovinu i turizam, export-imp, OIB 52725486771, Kopilica 9, Split</item>
      <item>KREDITNA BANKA ZAGREB, dioničko društvo, OIB 70663193635, Ulica grada Vukovara 74, 10000 Zagreb</item>
      <item>KRAGIĆ d.o.o. za proizvodnju plastičnih metalnih predmeta i za trgovinu, OIB 35264136731, Put Firula 29, Split</item>
      <item>MONTER POLIS d.o.o. za građevinske i instalaterske radove "u stečaju", OIB 66697386731, Poljička cesta 39, Split</item>
      <item>TRGOMETAL za proizvodnju, trgovinu i usluge, društvo s ograničenom odgovornošću, OIB 14669056208, Put Dračanice 8, Dugopolje</item>
      <item>GDD za građenje i usluge, društvo s ograničenom odgovornošću, OIB 04524958627, Put Plokita 87, Split</item>
      <item>LUKA TERM d.o.o. za završne radove u graditeljstvu, OIB 16662980077, Vrapčanska draga 45, 10000 Zagreb</item>
      <item>TISS d.o.o. za inženjering, OIB 37779812687, Ulica Fra Grge Martića 30, Split</item>
      <item>HRVATSKE ŠUME društvo s ograničenom odgovornošću, OIB 69693144506, Ul.Ljudevita Farkaša Vukotinovića 2, 10000 Zagreb</item>
      <item>TEA PHARIA, društvo s ograničenom odgovornošću za trgovinu i usluge, OIB 99294824555, 114.Brigade 10, Split</item>
      <item>HEP - Opskrba d.o.o. za opskrbu potrošača električnom, toplinskom energijom i plinom, OIB 63073332379, Ulica grada Vukovara 37, 10000 Zagreb</item>
      <item>MONT INSTALACIJA, društvo s ograničenom odgovornošću za instalacijske i završne radove u građevinarstvu, OIB 05084406987, Visoka 55, Split zastupanog po punomoćniku Stjepan Čaljkušić</item>
      <item>ST ARC, d.o.o. za završne i obrtničke radove u gradjevinarstvu i trgovinu, OIB 58632083307, Dubrovačka 49, Split</item>
      <item>Odvjetničko društvo GLAMUZINA &amp; GROŠETA, OIB 69402757072, Krajiška 27, 10000 Zagreb</item>
      <item>ELEKTROKOVINA ADRIA, d.o.o. za izradu, prodaju, montažu i popravak elektrotehničkih proizvoda, OIB 86742905038, Vukovarska 52/A, Split</item>
      <item>MAĆEŠIĆ I PARTNERI odvjetničko društvo, OIB 11793113837, Pod Kaštelom 4, Rijeka</item>
      <item>SVEUČILIŠTE U SPLITU, STUDENTSKI CENTAR-SPLIT, OIB 25975412650, Sinjska Ulica 6, Split</item>
      <item>Siemens dioničko društvo za elektrotehniku, OIB 12673471493, Heinzelova 70/a, 10000 Zagreb</item>
      <item>ANTOLIĆ I SURADNICI odvjetničko društvo, javno trgovačko društvo, OIB 82891991682, Ulica Pavla Hatza 3, 10000 Zagreb</item>
      <item>Igor Nazor, vlasnik  Obrta za usluge  NAVA, OIB 10447826313, Tršćanska  53, 21000 Split</item>
      <item>OT-OPTIMA TELEKOM d.d. za telekomunikacije, OIB 36004425025, Bani 75/a, 10000 Zagreb</item>
      <item>SVEUČILIŠTE U SPLITU, STUDENTSKI CENTAR-SPLIT, OIB 25975412650, Sinjska Ulica 6, 21000 Split</item>
    </izvorni_sadrzaj>
    <derivirana_varijabla naziv="DomainObject.Predmet.StrankaListFormatedWithAdressOIB_1">
      <item>PASTOR INŽENJERING d.d., OIB 55598634637, Novačka 2, Rakitje zastupanog po punomoćniku KSENIJA ČERIN</item>
      <item>TEA PHARIA, društvo s ograničenom odgovornošću za trgovinu i usluge, OIB 99294824555, 114.Brigade 10, Split</item>
      <item>TISS d.o.o. za inženjering, OIB 37779812687, Ulica Fra Grge Martića 30, Split</item>
      <item>JADRANSKO OSIGURANJE dioničko društvo, OIB 94472454976, Listopadska 2, 10000 Zagreb</item>
      <item>TEHNOPLAST d.o.o. za građevinarstvo, trgovinu, ugostiteljstvo, turizam i uslužne djelatnosti, OIB 70676517267, Ulica Slobode 5, Split</item>
      <item>HYPO ALPE-ADRIA-BANK dioničko društvo, OIB 14036333877, Slavonska avenija 6, 10000 Zagreb</item>
      <item>HELIOS Vienna Insurance Group dioničko društvo za osiguranje, OIB 59369087232, Poljička ulica 5, 10000 Zagreb</item>
      <item>HYPO-LEASING KROATIEN, društvo za financiranje, d.o.o., OIB 87064273078, Koranska 16, 10000 Zagreb</item>
      <item>HERUS d.o.o. za usluge, OIB 73063900220, Poljička Cesta 39, Split</item>
      <item>ELEKTROMATERIJAL dioničko društvo za trgovinu i usluge u stečaju, OIB 72091456912, Cambierieva 13, Rijeka</item>
      <item>ALING društvo s ograničenom odgovornošću za tehničku zaštitu osoba i imovine, OIB 67349852816, Andrije Žaje 61, 10000 Zagreb</item>
      <item>JADRANSKO OSIGURANJE dioničko društvo, OIB 94472454976, Put Supavla 1, 21000 Split</item>
      <item>SUNCE OSIGURANJE dioničko društvo za osiguranje, OIB 12012147571, Varaždinska  54, 21000 Split</item>
      <item>PORSCHE INTER AUTO d.o.o. za trgovinu i popravak motornih vozila, OIB 67492500921, Velimira Škorpika 21-23, 10000 Zagreb</item>
      <item>MERSTEEL d.o.o. za trgovinu i usluge, OIB 32913763672, Slavonska avenija 22 d, 10000 Zagreb</item>
      <item>KOMJATE za trgovinu i usluge društvo s ograničenom odgovornošću, OIB 92009564551, Komjate 9/A, Kaštel Lukšić</item>
      <item>VODOVOD-OSIJEK d.o.o. za vodoopskrbu i odvodnju, OIB 43654507669, Poljski Put 1, Osijek</item>
      <item>ING-ATEST d.o.o. za trgovinu i usluge, OIB 21777333810, Hrvatske mornarice 1/a, Split zastupanog po punomoćniku Vinko Radovani</item>
      <item>MORULA d.o.o. za trgovinu i usluge, OIB 88833097372, Domovinskog rata 29/c, Podstrana</item>
      <item>FRIGOOPREMA, društvo s  ograničenom odgovornošću za proizvodnju, trgovinu i usluge, OIB 60316076304, Ivankova 126, Stobreč</item>
      <item>MATEL d.o.o. za proizvodnju, zastupanje i trgovinu, OIB 11899215110, Popovićeva 8, 10000 Zagreb</item>
      <item>GERION d.o.o. za građenje, OIB 86354925004, Matice Hrvatske 59, Split</item>
      <item>MESSER CROATIA PLIN Poduzeće za proizvodnju i prodaju tehničkih plinova d.o.o., OIB 32179081874, Industrijska 1, Zaprešić</item>
      <item>MEĐIMURJE INFORMACIJSKO PROJEKTANTSKI CENTAR dioničko društvo za informatički inženjering, OIB 98483804275, Mihovljanska 72, 40000 Čakovec</item>
      <item>ERSTE FACTORING društvo s ograničenom odgovornošću za factoring, OIB 10194059689, Ivana Lučića 2, 10000 Zagreb</item>
      <item>ČISTOĆA društvo s ograničenom odgovornošću za obavljanje komunalnih djelatnosti održavanja čistoće i odlaganja komunaln, OIB 38812451417, Put Plokita 81, Split</item>
      <item>BRODOMERKUR trgovina i usluge, dioničko društvo, OIB 33956120458, Poljička Cesta 35, Split</item>
      <item>LAPIS-TEXTUM d.o.o. za trgovinu i proizvodnju, OIB 34024384265, Frankopanska 5/a, 10000 Zagreb</item>
      <item>CENTAR BANKA dioničko društvo, OIB 89296739230, Amruševa 6, 10000 Zagreb</item>
      <item>HP - Hrvatska pošta d.d., OIB 87311810356, Jurišićeva 13, 10000 Zagreb</item>
      <item>WAVIN CROATIA društvo s ograničenom odgovornošću za trgovinu - u likvidaciji, OIB 93287855819, Ogrizovićeva 40a, 10000 Zagreb</item>
      <item>MONT INSTALACIJA, društvo s ograničenom odgovornošću za instalacijske i završne radove u građevinarstvu, OIB 05084406987, Ulica Maka Dizdara 55, Split</item>
      <item>SCHRACK TECHNIK d.o.o. za promet elektrotehničkih uređaja, OIB 36365310424, Zavrtnica 17, 10000 Zagreb</item>
      <item>DUCA, društvo s ograničenom odgovornošću za građevinarstvo, projektiranje i trgovinu, OIB 01304089776, Ruđera Boškovića 4/II, Zadar</item>
      <item>ECCOS-INŽENJERING d.o.o. za projektiranje, nadzor i zaštitu osoba i imovine, OIB 71629027685, I Pile 21, 10000 Zagreb zastupanog po punomoćniku Sanja Paić</item>
      <item>RADAR d.o.o. za usluge, OIB 70063044422, Ivana Lučića 2/a, 10000 Zagreb</item>
      <item>ORBIS HOLDING, d.o.o. za graditeljstvo, trgovinu i usluge, OIB 18315544469, Ivana Lučića 2/A, 10000 Zagreb</item>
      <item>ST ARC, d.o.o. za završne i obrtničke radove u gradjevinarstvu i trgovinu, OIB 58632083307, Dubrovačka 49, Split</item>
      <item>DET NORSKE VERITAS ADRIATICA d. o. o. , društvo za klasifikaciju, certifikaciju i konzultacije, OIB 66958856391, Ružićeva 32, Rijeka</item>
      <item>ERSTE&amp;STEIERMÄRKISCHE BANKA dioničko društvo, OIB 23057039320, Jadranski Trg 3/a, Rijeka</item>
      <item>VISOKO POTKROVLJE društvo s ograničenom odgovornošću za građenje, OIB 28887408223, Don Rafaela Radice 38, Žrnovnica</item>
      <item>HYPO ALPE-ADRIA-BANK dioničko društvo, OIB 14036333877, Slavonska avenija 6, 10000 Zagreb</item>
      <item>TOMAS &amp; CO društvo s ograničenom odgovornošću za proizvodnju i inženjering u elektrotehnici, trgovinu i turizam, export-imp, OIB 52725486771, Kopilica 9, Split</item>
      <item>KREDITNA BANKA ZAGREB, dioničko društvo, OIB 70663193635, Ulica grada Vukovara 74, 10000 Zagreb</item>
      <item>KRAGIĆ d.o.o. za proizvodnju plastičnih metalnih predmeta i za trgovinu, OIB 35264136731, Put Firula 29, Split</item>
      <item>MONTER POLIS d.o.o. za građevinske i instalaterske radove "u stečaju", OIB 66697386731, Poljička cesta 39, Split</item>
      <item>TRGOMETAL za proizvodnju, trgovinu i usluge, društvo s ograničenom odgovornošću, OIB 14669056208, Put Dračanice 8, Dugopolje</item>
      <item>GDD za građenje i usluge, društvo s ograničenom odgovornošću, OIB 04524958627, Put Plokita 87, Split</item>
      <item>LUKA TERM d.o.o. za završne radove u graditeljstvu, OIB 16662980077, Vrapčanska draga 45, 10000 Zagreb</item>
      <item>TISS d.o.o. za inženjering, OIB 37779812687, Ulica Fra Grge Martića 30, Split</item>
      <item>HRVATSKE ŠUME društvo s ograničenom odgovornošću, OIB 69693144506, Ul.Ljudevita Farkaša Vukotinovića 2, 10000 Zagreb</item>
      <item>TEA PHARIA, društvo s ograničenom odgovornošću za trgovinu i usluge, OIB 99294824555, 114.Brigade 10, Split</item>
      <item>HEP - Opskrba d.o.o. za opskrbu potrošača električnom, toplinskom energijom i plinom, OIB 63073332379, Ulica grada Vukovara 37, 10000 Zagreb</item>
      <item>MONT INSTALACIJA, društvo s ograničenom odgovornošću za instalacijske i završne radove u građevinarstvu, OIB 05084406987, Visoka 55, Split zastupanog po punomoćniku Stjepan Čaljkušić</item>
      <item>ST ARC, d.o.o. za završne i obrtničke radove u gradjevinarstvu i trgovinu, OIB 58632083307, Dubrovačka 49, Split</item>
      <item>Odvjetničko društvo GLAMUZINA &amp; GROŠETA, OIB 69402757072, Krajiška 27, 10000 Zagreb</item>
      <item>ELEKTROKOVINA ADRIA, d.o.o. za izradu, prodaju, montažu i popravak elektrotehničkih proizvoda, OIB 86742905038, Vukovarska 52/A, Split</item>
      <item>MAĆEŠIĆ I PARTNERI odvjetničko društvo, OIB 11793113837, Pod Kaštelom 4, Rijeka</item>
      <item>SVEUČILIŠTE U SPLITU, STUDENTSKI CENTAR-SPLIT, OIB 25975412650, Sinjska Ulica 6, Split</item>
      <item>Siemens dioničko društvo za elektrotehniku, OIB 12673471493, Heinzelova 70/a, 10000 Zagreb</item>
      <item>ANTOLIĆ I SURADNICI odvjetničko društvo, javno trgovačko društvo, OIB 82891991682, Ulica Pavla Hatza 3, 10000 Zagreb</item>
      <item>Igor Nazor, vlasnik  Obrta za usluge  NAVA, OIB 10447826313, Tršćanska  53, 21000 Split</item>
      <item>OT-OPTIMA TELEKOM d.d. za telekomunikacije, OIB 36004425025, Bani 75/a, 10000 Zagreb</item>
      <item>SVEUČILIŠTE U SPLITU, STUDENTSKI CENTAR-SPLIT, OIB 25975412650, Sinjska Ulica 6, 21000 Split</item>
    </derivirana_varijabla>
  </DomainObject.Predmet.StrankaListFormatedWithAdressOIB>
  <DomainObject.Predmet.StrankaListNazivFormated>
    <izvorni_sadrzaj>
      <item>PASTOR INŽENJERING d.d.</item>
      <item>TEA PHARIA, društvo s ograničenom odgovornošću za trgovinu i usluge</item>
      <item>TISS d.o.o. za inženjering</item>
      <item>JADRANSKO OSIGURANJE dioničko društvo</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item>
      <item>ST ARC, d.o.o. za završne i obrtničke radove u gradjevinarstvu i trgovinu</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ANTOLIĆ I SURADNICI odvjetničko društvo, javno trgovačko društvo</item>
      <item>Igor Nazor, vlasnik  Obrta za usluge  NAVA</item>
      <item>OT-OPTIMA TELEKOM d.d. za telekomunikacije</item>
      <item>SVEUČILIŠTE U SPLITU, STUDENTSKI CENTAR-SPLIT</item>
    </izvorni_sadrzaj>
    <derivirana_varijabla naziv="DomainObject.Predmet.StrankaListNazivFormated_1">
      <item>PASTOR INŽENJERING d.d.</item>
      <item>TEA PHARIA, društvo s ograničenom odgovornošću za trgovinu i usluge</item>
      <item>TISS d.o.o. za inženjering</item>
      <item>JADRANSKO OSIGURANJE dioničko društvo</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item>
      <item>ST ARC, d.o.o. za završne i obrtničke radove u gradjevinarstvu i trgovinu</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ANTOLIĆ I SURADNICI odvjetničko društvo, javno trgovačko društvo</item>
      <item>Igor Nazor, vlasnik  Obrta za usluge  NAVA</item>
      <item>OT-OPTIMA TELEKOM d.d. za telekomunikacije</item>
      <item>SVEUČILIŠTE U SPLITU, STUDENTSKI CENTAR-SPLIT</item>
    </derivirana_varijabla>
  </DomainObject.Predmet.StrankaListNazivFormated>
  <DomainObject.Predmet.StrankaListNazivFormatedOIB>
    <izvorni_sadrzaj>
      <item>PASTOR INŽENJERING d.d., OIB 55598634637</item>
      <item>TEA PHARIA, društvo s ograničenom odgovornošću za trgovinu i usluge, OIB 99294824555</item>
      <item>TISS d.o.o. za inženjering, OIB 37779812687</item>
      <item>JADRANSKO OSIGURANJE dioničko društvo, OIB 94472454976</item>
      <item>TEHNOPLAST d.o.o. za građevinarstvo, trgovinu, ugostiteljstvo, turizam i uslužne djelatnosti, OIB 70676517267</item>
      <item>HYPO ALPE-ADRIA-BANK dioničko društvo, OIB 14036333877</item>
      <item>HELIOS Vienna Insurance Group dioničko društvo za osiguranje, OIB 59369087232</item>
      <item>HYPO-LEASING KROATIEN, društvo za financiranje, d.o.o., OIB 87064273078</item>
      <item>HERUS d.o.o. za usluge, OIB 73063900220</item>
      <item>ELEKTROMATERIJAL dioničko društvo za trgovinu i usluge u stečaju, OIB 72091456912</item>
      <item>ALING društvo s ograničenom odgovornošću za tehničku zaštitu osoba i imovine, OIB 67349852816</item>
      <item>JADRANSKO OSIGURANJE dioničko društvo, OIB 94472454976</item>
      <item>SUNCE OSIGURANJE dioničko društvo za osiguranje, OIB 12012147571</item>
      <item>PORSCHE INTER AUTO d.o.o. za trgovinu i popravak motornih vozila, OIB 67492500921</item>
      <item>MERSTEEL d.o.o. za trgovinu i usluge, OIB 32913763672</item>
      <item>KOMJATE za trgovinu i usluge društvo s ograničenom odgovornošću, OIB 92009564551</item>
      <item>VODOVOD-OSIJEK d.o.o. za vodoopskrbu i odvodnju, OIB 43654507669</item>
      <item>ING-ATEST d.o.o. za trgovinu i usluge, OIB 21777333810</item>
      <item>MORULA d.o.o. za trgovinu i usluge, OIB 88833097372</item>
      <item>FRIGOOPREMA, društvo s  ograničenom odgovornošću za proizvodnju, trgovinu i usluge, OIB 60316076304</item>
      <item>MATEL d.o.o. za proizvodnju, zastupanje i trgovinu, OIB 11899215110</item>
      <item>GERION d.o.o. za građenje, OIB 86354925004</item>
      <item>MESSER CROATIA PLIN Poduzeće za proizvodnju i prodaju tehničkih plinova d.o.o., OIB 32179081874</item>
      <item>MEĐIMURJE INFORMACIJSKO PROJEKTANTSKI CENTAR dioničko društvo za informatički inženjering, OIB 98483804275</item>
      <item>ERSTE FACTORING društvo s ograničenom odgovornošću za factoring, OIB 10194059689</item>
      <item>ČISTOĆA društvo s ograničenom odgovornošću za obavljanje komunalnih djelatnosti održavanja čistoće i odlaganja komunaln, OIB 38812451417</item>
      <item>BRODOMERKUR trgovina i usluge, dioničko društvo, OIB 33956120458</item>
      <item>LAPIS-TEXTUM d.o.o. za trgovinu i proizvodnju, OIB 34024384265</item>
      <item>CENTAR BANKA dioničko društvo, OIB 89296739230</item>
      <item>HP - Hrvatska pošta d.d., OIB 87311810356</item>
      <item>WAVIN CROATIA društvo s ograničenom odgovornošću za trgovinu - u likvidaciji, OIB 93287855819</item>
      <item>MONT INSTALACIJA, društvo s ograničenom odgovornošću za instalacijske i završne radove u građevinarstvu, OIB 05084406987</item>
      <item>SCHRACK TECHNIK d.o.o. za promet elektrotehničkih uređaja, OIB 36365310424</item>
      <item>DUCA, društvo s ograničenom odgovornošću za građevinarstvo, projektiranje i trgovinu, OIB 01304089776</item>
      <item>ECCOS-INŽENJERING d.o.o. za projektiranje, nadzor i zaštitu osoba i imovine, OIB 71629027685</item>
      <item>RADAR d.o.o. za usluge, OIB 70063044422</item>
      <item>ORBIS HOLDING, d.o.o. za graditeljstvo, trgovinu i usluge, OIB 18315544469</item>
      <item>ST ARC, d.o.o. za završne i obrtničke radove u gradjevinarstvu i trgovinu, OIB 58632083307</item>
      <item>DET NORSKE VERITAS ADRIATICA d. o. o. , društvo za klasifikaciju, certifikaciju i konzultacije, OIB 66958856391</item>
      <item>ERSTE&amp;STEIERMÄRKISCHE BANKA dioničko društvo, OIB 23057039320</item>
      <item>VISOKO POTKROVLJE društvo s ograničenom odgovornošću za građenje, OIB 28887408223</item>
      <item>HYPO ALPE-ADRIA-BANK dioničko društvo, OIB 14036333877</item>
      <item>TOMAS &amp; CO društvo s ograničenom odgovornošću za proizvodnju i inženjering u elektrotehnici, trgovinu i turizam, export-imp, OIB 52725486771</item>
      <item>KREDITNA BANKA ZAGREB, dioničko društvo, OIB 70663193635</item>
      <item>KRAGIĆ d.o.o. za proizvodnju plastičnih metalnih predmeta i za trgovinu, OIB 35264136731</item>
      <item>MONTER POLIS d.o.o. za građevinske i instalaterske radove "u stečaju", OIB 66697386731</item>
      <item>TRGOMETAL za proizvodnju, trgovinu i usluge, društvo s ograničenom odgovornošću, OIB 14669056208</item>
      <item>GDD za građenje i usluge, društvo s ograničenom odgovornošću, OIB 04524958627</item>
      <item>LUKA TERM d.o.o. za završne radove u graditeljstvu, OIB 16662980077</item>
      <item>TISS d.o.o. za inženjering, OIB 37779812687</item>
      <item>HRVATSKE ŠUME društvo s ograničenom odgovornošću, OIB 69693144506</item>
      <item>TEA PHARIA, društvo s ograničenom odgovornošću za trgovinu i usluge, OIB 99294824555</item>
      <item>HEP - Opskrba d.o.o. za opskrbu potrošača električnom, toplinskom energijom i plinom, OIB 63073332379</item>
      <item>MONT INSTALACIJA, društvo s ograničenom odgovornošću za instalacijske i završne radove u građevinarstvu, OIB 05084406987</item>
      <item>ST ARC, d.o.o. za završne i obrtničke radove u gradjevinarstvu i trgovinu, OIB 58632083307</item>
      <item>Odvjetničko društvo GLAMUZINA &amp; GROŠETA, OIB 69402757072</item>
      <item>ELEKTROKOVINA ADRIA, d.o.o. za izradu, prodaju, montažu i popravak elektrotehničkih proizvoda, OIB 86742905038</item>
      <item>MAĆEŠIĆ I PARTNERI odvjetničko društvo, OIB 11793113837</item>
      <item>SVEUČILIŠTE U SPLITU, STUDENTSKI CENTAR-SPLIT, OIB 25975412650</item>
      <item>Siemens dioničko društvo za elektrotehniku, OIB 12673471493</item>
      <item>ANTOLIĆ I SURADNICI odvjetničko društvo, javno trgovačko društvo, OIB 82891991682</item>
      <item>Igor Nazor, vlasnik  Obrta za usluge  NAVA, OIB 10447826313</item>
      <item>OT-OPTIMA TELEKOM d.d. za telekomunikacije, OIB 36004425025</item>
      <item>SVEUČILIŠTE U SPLITU, STUDENTSKI CENTAR-SPLIT, OIB 25975412650</item>
    </izvorni_sadrzaj>
    <derivirana_varijabla naziv="DomainObject.Predmet.StrankaListNazivFormatedOIB_1">
      <item>PASTOR INŽENJERING d.d., OIB 55598634637</item>
      <item>TEA PHARIA, društvo s ograničenom odgovornošću za trgovinu i usluge, OIB 99294824555</item>
      <item>TISS d.o.o. za inženjering, OIB 37779812687</item>
      <item>JADRANSKO OSIGURANJE dioničko društvo, OIB 94472454976</item>
      <item>TEHNOPLAST d.o.o. za građevinarstvo, trgovinu, ugostiteljstvo, turizam i uslužne djelatnosti, OIB 70676517267</item>
      <item>HYPO ALPE-ADRIA-BANK dioničko društvo, OIB 14036333877</item>
      <item>HELIOS Vienna Insurance Group dioničko društvo za osiguranje, OIB 59369087232</item>
      <item>HYPO-LEASING KROATIEN, društvo za financiranje, d.o.o., OIB 87064273078</item>
      <item>HERUS d.o.o. za usluge, OIB 73063900220</item>
      <item>ELEKTROMATERIJAL dioničko društvo za trgovinu i usluge u stečaju, OIB 72091456912</item>
      <item>ALING društvo s ograničenom odgovornošću za tehničku zaštitu osoba i imovine, OIB 67349852816</item>
      <item>JADRANSKO OSIGURANJE dioničko društvo, OIB 94472454976</item>
      <item>SUNCE OSIGURANJE dioničko društvo za osiguranje, OIB 12012147571</item>
      <item>PORSCHE INTER AUTO d.o.o. za trgovinu i popravak motornih vozila, OIB 67492500921</item>
      <item>MERSTEEL d.o.o. za trgovinu i usluge, OIB 32913763672</item>
      <item>KOMJATE za trgovinu i usluge društvo s ograničenom odgovornošću, OIB 92009564551</item>
      <item>VODOVOD-OSIJEK d.o.o. za vodoopskrbu i odvodnju, OIB 43654507669</item>
      <item>ING-ATEST d.o.o. za trgovinu i usluge, OIB 21777333810</item>
      <item>MORULA d.o.o. za trgovinu i usluge, OIB 88833097372</item>
      <item>FRIGOOPREMA, društvo s  ograničenom odgovornošću za proizvodnju, trgovinu i usluge, OIB 60316076304</item>
      <item>MATEL d.o.o. za proizvodnju, zastupanje i trgovinu, OIB 11899215110</item>
      <item>GERION d.o.o. za građenje, OIB 86354925004</item>
      <item>MESSER CROATIA PLIN Poduzeće za proizvodnju i prodaju tehničkih plinova d.o.o., OIB 32179081874</item>
      <item>MEĐIMURJE INFORMACIJSKO PROJEKTANTSKI CENTAR dioničko društvo za informatički inženjering, OIB 98483804275</item>
      <item>ERSTE FACTORING društvo s ograničenom odgovornošću za factoring, OIB 10194059689</item>
      <item>ČISTOĆA društvo s ograničenom odgovornošću za obavljanje komunalnih djelatnosti održavanja čistoće i odlaganja komunaln, OIB 38812451417</item>
      <item>BRODOMERKUR trgovina i usluge, dioničko društvo, OIB 33956120458</item>
      <item>LAPIS-TEXTUM d.o.o. za trgovinu i proizvodnju, OIB 34024384265</item>
      <item>CENTAR BANKA dioničko društvo, OIB 89296739230</item>
      <item>HP - Hrvatska pošta d.d., OIB 87311810356</item>
      <item>WAVIN CROATIA društvo s ograničenom odgovornošću za trgovinu - u likvidaciji, OIB 93287855819</item>
      <item>MONT INSTALACIJA, društvo s ograničenom odgovornošću za instalacijske i završne radove u građevinarstvu, OIB 05084406987</item>
      <item>SCHRACK TECHNIK d.o.o. za promet elektrotehničkih uređaja, OIB 36365310424</item>
      <item>DUCA, društvo s ograničenom odgovornošću za građevinarstvo, projektiranje i trgovinu, OIB 01304089776</item>
      <item>ECCOS-INŽENJERING d.o.o. za projektiranje, nadzor i zaštitu osoba i imovine, OIB 71629027685</item>
      <item>RADAR d.o.o. za usluge, OIB 70063044422</item>
      <item>ORBIS HOLDING, d.o.o. za graditeljstvo, trgovinu i usluge, OIB 18315544469</item>
      <item>ST ARC, d.o.o. za završne i obrtničke radove u gradjevinarstvu i trgovinu, OIB 58632083307</item>
      <item>DET NORSKE VERITAS ADRIATICA d. o. o. , društvo za klasifikaciju, certifikaciju i konzultacije, OIB 66958856391</item>
      <item>ERSTE&amp;STEIERMÄRKISCHE BANKA dioničko društvo, OIB 23057039320</item>
      <item>VISOKO POTKROVLJE društvo s ograničenom odgovornošću za građenje, OIB 28887408223</item>
      <item>HYPO ALPE-ADRIA-BANK dioničko društvo, OIB 14036333877</item>
      <item>TOMAS &amp; CO društvo s ograničenom odgovornošću za proizvodnju i inženjering u elektrotehnici, trgovinu i turizam, export-imp, OIB 52725486771</item>
      <item>KREDITNA BANKA ZAGREB, dioničko društvo, OIB 70663193635</item>
      <item>KRAGIĆ d.o.o. za proizvodnju plastičnih metalnih predmeta i za trgovinu, OIB 35264136731</item>
      <item>MONTER POLIS d.o.o. za građevinske i instalaterske radove "u stečaju", OIB 66697386731</item>
      <item>TRGOMETAL za proizvodnju, trgovinu i usluge, društvo s ograničenom odgovornošću, OIB 14669056208</item>
      <item>GDD za građenje i usluge, društvo s ograničenom odgovornošću, OIB 04524958627</item>
      <item>LUKA TERM d.o.o. za završne radove u graditeljstvu, OIB 16662980077</item>
      <item>TISS d.o.o. za inženjering, OIB 37779812687</item>
      <item>HRVATSKE ŠUME društvo s ograničenom odgovornošću, OIB 69693144506</item>
      <item>TEA PHARIA, društvo s ograničenom odgovornošću za trgovinu i usluge, OIB 99294824555</item>
      <item>HEP - Opskrba d.o.o. za opskrbu potrošača električnom, toplinskom energijom i plinom, OIB 63073332379</item>
      <item>MONT INSTALACIJA, društvo s ograničenom odgovornošću za instalacijske i završne radove u građevinarstvu, OIB 05084406987</item>
      <item>ST ARC, d.o.o. za završne i obrtničke radove u gradjevinarstvu i trgovinu, OIB 58632083307</item>
      <item>Odvjetničko društvo GLAMUZINA &amp; GROŠETA, OIB 69402757072</item>
      <item>ELEKTROKOVINA ADRIA, d.o.o. za izradu, prodaju, montažu i popravak elektrotehničkih proizvoda, OIB 86742905038</item>
      <item>MAĆEŠIĆ I PARTNERI odvjetničko društvo, OIB 11793113837</item>
      <item>SVEUČILIŠTE U SPLITU, STUDENTSKI CENTAR-SPLIT, OIB 25975412650</item>
      <item>Siemens dioničko društvo za elektrotehniku, OIB 12673471493</item>
      <item>ANTOLIĆ I SURADNICI odvjetničko društvo, javno trgovačko društvo, OIB 82891991682</item>
      <item>Igor Nazor, vlasnik  Obrta za usluge  NAVA, OIB 10447826313</item>
      <item>OT-OPTIMA TELEKOM d.d. za telekomunikacije, OIB 36004425025</item>
      <item>SVEUČILIŠTE U SPLITU, STUDENTSKI CENTAR-SPLIT, OIB 25975412650</item>
    </derivirana_varijabla>
  </DomainObject.Predmet.StrankaListNazivFormatedOIB>
  <DomainObject.Predmet.ProtuStrankaListFormated>
    <izvorni_sadrzaj>
      <item>MONTER PROJEKT, društvo s ograničenom odgovornošću za inženjering poslove u građevinarstvu "u stečaju"</item>
    </izvorni_sadrzaj>
    <derivirana_varijabla naziv="DomainObject.Predmet.ProtuStrankaListFormated_1">
      <item>MONTER PROJEKT, društvo s ograničenom odgovornošću za inženjering poslove u građevinarstvu "u stečaju"</item>
    </derivirana_varijabla>
  </DomainObject.Predmet.ProtuStrankaListFormated>
  <DomainObject.Predmet.ProtuStrankaListFormatedOIB>
    <izvorni_sadrzaj>
      <item>MONTER PROJEKT, društvo s ograničenom odgovornošću za inženjering poslove u građevinarstvu "u stečaju", OIB 02734084556</item>
    </izvorni_sadrzaj>
    <derivirana_varijabla naziv="DomainObject.Predmet.ProtuStrankaListFormatedOIB_1">
      <item>MONTER PROJEKT, društvo s ograničenom odgovornošću za inženjering poslove u građevinarstvu "u stečaju", OIB 02734084556</item>
    </derivirana_varijabla>
  </DomainObject.Predmet.ProtuStrankaListFormatedOIB>
  <DomainObject.Predmet.ProtuStrankaListFormatedWithAdress>
    <izvorni_sadrzaj>
      <item>MONTER PROJEKT, društvo s ograničenom odgovornošću za inženjering poslove u građevinarstvu "u stečaju", Poljička cesta 39, 21000 Split</item>
    </izvorni_sadrzaj>
    <derivirana_varijabla naziv="DomainObject.Predmet.ProtuStrankaListFormatedWithAdress_1">
      <item>MONTER PROJEKT, društvo s ograničenom odgovornošću za inženjering poslove u građevinarstvu "u stečaju", Poljička cesta 39, 21000 Split</item>
    </derivirana_varijabla>
  </DomainObject.Predmet.ProtuStrankaListFormatedWithAdress>
  <DomainObject.Predmet.ProtuStrankaListFormatedWithAdressOIB>
    <izvorni_sadrzaj>
      <item>MONTER PROJEKT, društvo s ograničenom odgovornošću za inženjering poslove u građevinarstvu "u stečaju", OIB 02734084556, Poljička cesta 39, 21000 Split</item>
    </izvorni_sadrzaj>
    <derivirana_varijabla naziv="DomainObject.Predmet.ProtuStrankaListFormatedWithAdressOIB_1">
      <item>MONTER PROJEKT, društvo s ograničenom odgovornošću za inženjering poslove u građevinarstvu "u stečaju", OIB 02734084556, Poljička cesta 39, 21000 Split</item>
    </derivirana_varijabla>
  </DomainObject.Predmet.ProtuStrankaListFormatedWithAdressOIB>
  <DomainObject.Predmet.ProtuStrankaListNazivFormated>
    <izvorni_sadrzaj>
      <item>MONTER PROJEKT, društvo s ograničenom odgovornošću za inženjering poslove u građevinarstvu "u stečaju"</item>
    </izvorni_sadrzaj>
    <derivirana_varijabla naziv="DomainObject.Predmet.ProtuStrankaListNazivFormated_1">
      <item>MONTER PROJEKT, društvo s ograničenom odgovornošću za inženjering poslove u građevinarstvu "u stečaju"</item>
    </derivirana_varijabla>
  </DomainObject.Predmet.ProtuStrankaListNazivFormated>
  <DomainObject.Predmet.ProtuStrankaListNazivFormatedOIB>
    <izvorni_sadrzaj>
      <item>MONTER PROJEKT, društvo s ograničenom odgovornošću za inženjering poslove u građevinarstvu "u stečaju", OIB 02734084556</item>
    </izvorni_sadrzaj>
    <derivirana_varijabla naziv="DomainObject.Predmet.ProtuStrankaListNazivFormatedOIB_1">
      <item>MONTER PROJEKT, društvo s ograničenom odgovornošću za inženjering poslove u građevinarstvu "u stečaju", OIB 02734084556</item>
    </derivirana_varijabla>
  </DomainObject.Predmet.ProtuStrankaListNazivFormatedOIB>
  <DomainObject.Predmet.OstaliListFormated>
    <izvorni_sadrzaj>
      <item>KSENIJA ČERIN punomoćnik sudionika u postupku PASTOR INŽENJERING d.d.</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Marijo Granić</item>
      <item>Grgić &amp; Partneri odvjetničko društvo j.t.d. PISARNICA SPLIT</item>
      <item>mr.sc. Blaženka Prpić</item>
      <item>Zoran Kačić dipl. iur.</item>
      <item>Sanda Lukić dipl.iur.</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Vinko Radovani punomoćnik sudionika u postupku ING-ATEST d.o.o. za trgovinu i usluge</item>
      <item>Sanja Paić punomoćnik sudionika u postupku ECCOS-INŽENJERING d.o.o. za projektiranje, nadzor i zaštitu osoba i imovine</item>
      <item>Stjepan Čaljkušić punomoćnik sudionika u postupku MONT INSTALACIJA, društvo s ograničenom odgovornošću za instalacijske i završne radove u građevinarstvu</item>
      <item>Agencija za osiguranje radničkih potraživanja u slučaju stečaja poslodavca</item>
      <item>HYPO ALPE-ADRIA-BANK dioničko društvo</item>
      <item>Porezna uprava Dubrovnik</item>
      <item>Županijsko državno odvjetništvo u Splitu Građansko upravni odjel</item>
    </izvorni_sadrzaj>
    <derivirana_varijabla naziv="DomainObject.Predmet.OstaliListFormated_1">
      <item>KSENIJA ČERIN punomoćnik sudionika u postupku PASTOR INŽENJERING d.d.</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Marijo Granić</item>
      <item>Grgić &amp; Partneri odvjetničko društvo j.t.d. PISARNICA SPLIT</item>
      <item>mr.sc. Blaženka Prpić</item>
      <item>Zoran Kačić dipl. iur.</item>
      <item>Sanda Lukić dipl.iur.</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Vinko Radovani punomoćnik sudionika u postupku ING-ATEST d.o.o. za trgovinu i usluge</item>
      <item>Sanja Paić punomoćnik sudionika u postupku ECCOS-INŽENJERING d.o.o. za projektiranje, nadzor i zaštitu osoba i imovine</item>
      <item>Stjepan Čaljkušić punomoćnik sudionika u postupku MONT INSTALACIJA, društvo s ograničenom odgovornošću za instalacijske i završne radove u građevinarstvu</item>
      <item>Agencija za osiguranje radničkih potraživanja u slučaju stečaja poslodavca</item>
      <item>HYPO ALPE-ADRIA-BANK dioničko društvo</item>
      <item>Porezna uprava Dubrovnik</item>
      <item>Županijsko državno odvjetništvo u Splitu Građansko upravni odjel</item>
    </derivirana_varijabla>
  </DomainObject.Predmet.OstaliListFormated>
  <DomainObject.Predmet.OstaliListFormatedOIB>
    <izvorni_sadrzaj>
      <item>KSENIJA ČERIN punomoćnik sudionika u postupku PASTOR INŽENJERING d.d.</item>
      <item>Visoki trgovački sud, OIB 97349366519</item>
      <item>Financijska agencija, OIB 85821130368</item>
      <item>ANTE KATURA</item>
      <item>Goran Katura</item>
      <item>Maja Smrke</item>
      <item>Dragan Bijelić dipl.oec., OIB 53755649931</item>
      <item>Trgovački sud Registarski odjel, OIB 11748694684</item>
      <item>Trgovački sud Split Pisarnica, OIB 11748694684</item>
      <item>Općinski sud Split Zemljišno knjižni ocjel</item>
      <item>Trgovački sud Split Ovršni odjel, OIB 11748694684</item>
      <item>Tgovački sud Split Oglasna ploča, OIB 11748694684</item>
      <item>Trgovački sud Split Računovodstvo, OIB 11748694684</item>
      <item>Marijo Granić</item>
      <item>Grgić &amp; Partneri odvjetničko društvo j.t.d. PISARNICA SPLIT, OIB 16457179668</item>
      <item>mr.sc. Blaženka Prpić, OIB 58591486513</item>
      <item>Zoran Kačić dipl. iur.</item>
      <item>Sanda Lukić dipl.iur.</item>
      <item>Goran Katura</item>
      <item>Nada Lović dipl.iur.</item>
      <item>Iskra Maras dipl. iur.</item>
      <item>Sanda Lukić dipl.iur.</item>
      <item>Nada Lović dipl. iur.</item>
      <item>Marijana Kolak, OIB 64116173584</item>
      <item>Zoran Kačić dipl. iur.</item>
      <item>NARODNE NOVINE, dioničko društvo za izdavanje i tiskanje Službenog lista Republike Hrvatske, službenih i drugih obrazaca te , OIB 64546066176</item>
      <item>Vinko Radovani punomoćnik sudionika u postupku ING-ATEST d.o.o. za trgovinu i usluge</item>
      <item>Sanja Paić punomoćnik sudionika u postupku ECCOS-INŽENJERING d.o.o. za projektiranje, nadzor i zaštitu osoba i imovine</item>
      <item>Stjepan Čaljkušić, OIB 06283498942 punomoćnik sudionika u postupku MONT INSTALACIJA, društvo s ograničenom odgovornošću za instalacijske i završne radove u građevinarstvu</item>
      <item>Agencija za osiguranje radničkih potraživanja u slučaju stečaja poslodavca, OIB 04323472109</item>
      <item>HYPO ALPE-ADRIA-BANK dioničko društvo, OIB 14036333877</item>
      <item>Porezna uprava Dubrovnik, OIB 18683136487</item>
      <item>Županijsko državno odvjetništvo u Splitu Građansko upravni odjel, OIB 70793241859</item>
    </izvorni_sadrzaj>
    <derivirana_varijabla naziv="DomainObject.Predmet.OstaliListFormatedOIB_1">
      <item>KSENIJA ČERIN punomoćnik sudionika u postupku PASTOR INŽENJERING d.d.</item>
      <item>Visoki trgovački sud, OIB 97349366519</item>
      <item>Financijska agencija, OIB 85821130368</item>
      <item>ANTE KATURA</item>
      <item>Goran Katura</item>
      <item>Maja Smrke</item>
      <item>Dragan Bijelić dipl.oec., OIB 53755649931</item>
      <item>Trgovački sud Registarski odjel, OIB 11748694684</item>
      <item>Trgovački sud Split Pisarnica, OIB 11748694684</item>
      <item>Općinski sud Split Zemljišno knjižni ocjel</item>
      <item>Trgovački sud Split Ovršni odjel, OIB 11748694684</item>
      <item>Tgovački sud Split Oglasna ploča, OIB 11748694684</item>
      <item>Trgovački sud Split Računovodstvo, OIB 11748694684</item>
      <item>Marijo Granić</item>
      <item>Grgić &amp; Partneri odvjetničko društvo j.t.d. PISARNICA SPLIT, OIB 16457179668</item>
      <item>mr.sc. Blaženka Prpić, OIB 58591486513</item>
      <item>Zoran Kačić dipl. iur.</item>
      <item>Sanda Lukić dipl.iur.</item>
      <item>Goran Katura</item>
      <item>Nada Lović dipl.iur.</item>
      <item>Iskra Maras dipl. iur.</item>
      <item>Sanda Lukić dipl.iur.</item>
      <item>Nada Lović dipl. iur.</item>
      <item>Marijana Kolak, OIB 64116173584</item>
      <item>Zoran Kačić dipl. iur.</item>
      <item>NARODNE NOVINE, dioničko društvo za izdavanje i tiskanje Službenog lista Republike Hrvatske, službenih i drugih obrazaca te , OIB 64546066176</item>
      <item>Vinko Radovani punomoćnik sudionika u postupku ING-ATEST d.o.o. za trgovinu i usluge</item>
      <item>Sanja Paić punomoćnik sudionika u postupku ECCOS-INŽENJERING d.o.o. za projektiranje, nadzor i zaštitu osoba i imovine</item>
      <item>Stjepan Čaljkušić, OIB 06283498942 punomoćnik sudionika u postupku MONT INSTALACIJA, društvo s ograničenom odgovornošću za instalacijske i završne radove u građevinarstvu</item>
      <item>Agencija za osiguranje radničkih potraživanja u slučaju stečaja poslodavca, OIB 04323472109</item>
      <item>HYPO ALPE-ADRIA-BANK dioničko društvo, OIB 14036333877</item>
      <item>Porezna uprava Dubrovnik, OIB 18683136487</item>
      <item>Županijsko državno odvjetništvo u Splitu Građansko upravni odjel, OIB 70793241859</item>
    </derivirana_varijabla>
  </DomainObject.Predmet.OstaliListFormatedOIB>
  <DomainObject.Predmet.OstaliListFormatedWithAdress>
    <izvorni_sadrzaj>
      <item>KSENIJA ČERIN, Savska c. 129/III, 10000 Zagreb punomoćnik sudionika u postupku PASTOR INŽENJERING d.d.</item>
      <item>Visoki trgovački sud, Berislavićeva 11, 10000 Zagreb</item>
      <item>Financijska agencija, Vrtni put 3, 10000 Zagreb</item>
      <item>ANTE KATURA, Palmotićeva 13, 21000 Split</item>
      <item>Goran Katura, Domovinskog rata 26/I, 21000 Split</item>
      <item>Maja Smrke, Domovinskog rata 11, 21000 Split</item>
      <item>Dragan Bijelić dipl.oec., Put Kroz Meterize 25, 22000 Šibenik</item>
      <item>Trgovački sud Registarski odjel, Sukoišanska 6, 21000 Split</item>
      <item>Trgovački sud Split Pisarnica, Sukoišanska 6, 21000 Split</item>
      <item>Općinski sud Split Zemljišno knjižni ocjel, 21000 Split</item>
      <item>Trgovački sud Split Ovršni odjel, Sukoišanska 6, 21000 Split</item>
      <item>Tgovački sud Split Oglasna ploča, Sukoišanska 6, 21000 Split</item>
      <item>Trgovački sud Split Računovodstvo, Sukoišanska 6, 21000 Split</item>
      <item>Marijo Granić, Kliška 29, 21000 Split</item>
      <item>Grgić &amp; Partneri odvjetničko društvo j.t.d. PISARNICA SPLIT, Ulica grada Vukovara 282, 10000 Zagreb</item>
      <item>mr.sc. Blaženka Prpić, Corrada Ilijassicha 21, 51000 Rijeka</item>
      <item>Zoran Kačić dipl. iur., Marmontova 1/II, 21000 Split</item>
      <item>Sanda Lukić dipl.iur., Ulica domovinskog rata 49, 21000 Split</item>
      <item>Goran Katura, Domovinskog rata 26/I, 21000 Split</item>
      <item>Nada Lović dipl.iur., Mažuranićevo šetalište 24 B, 21000 Split</item>
      <item>Iskra Maras dipl. iur., Rokova 64, 21000 Split</item>
      <item>Sanda Lukić dipl.iur., Ulica Domovinskog rata 49, 21000 Split</item>
      <item>Nada Lović dipl. iur., Pujanke 1, 21000 Split</item>
      <item>Marijana Kolak, Sv. Mihovila 19, 21311 Žrnovnica</item>
      <item>Zoran Kačić dipl. iur., Marmontova 1/II, 21000 Split</item>
      <item>NARODNE NOVINE, dioničko društvo za izdavanje i tiskanje Službenog lista Republike Hrvatske, službenih i drugih obrazaca te , Savski Gaj XIII. put 6, 10000 Zagreb</item>
      <item>Vinko Radovani, Hrvatske mornarice 1 j, 21000 Split punomoćnik sudionika u postupku ING-ATEST d.o.o. za trgovinu i usluge</item>
      <item>Sanja Paić, Horvaćanska 47, 10000 Zagreb punomoćnik sudionika u postupku ECCOS-INŽENJERING d.o.o. za projektiranje, nadzor i zaštitu osoba i imovine</item>
      <item>Stjepan Čaljkušić, Put Starog Sela 54, 21311 Podstrana punomoćnik sudionika u postupku MONT INSTALACIJA, društvo s ograničenom odgovornošću za instalacijske i završne radove u građevinarstvu</item>
      <item>Agencija za osiguranje radničkih potraživanja u slučaju stečaja poslodavca, Frankopanska 11, 10000 Zagreb</item>
      <item>HYPO ALPE-ADRIA-BANK dioničko društvo, Slavonska avenija 6, 10000 Zagreb</item>
      <item>Porezna uprava Dubrovnik, Vukovarska 6, 20000 Dubrovnik</item>
      <item>Županijsko državno odvjetništvo u Splitu Građansko upravni odjel, Gundulićeva 29 A, 21000 Split</item>
    </izvorni_sadrzaj>
    <derivirana_varijabla naziv="DomainObject.Predmet.OstaliListFormatedWithAdress_1">
      <item>KSENIJA ČERIN, Savska c. 129/III, 10000 Zagreb punomoćnik sudionika u postupku PASTOR INŽENJERING d.d.</item>
      <item>Visoki trgovački sud, Berislavićeva 11, 10000 Zagreb</item>
      <item>Financijska agencija, Vrtni put 3, 10000 Zagreb</item>
      <item>ANTE KATURA, Palmotićeva 13, 21000 Split</item>
      <item>Goran Katura, Domovinskog rata 26/I, 21000 Split</item>
      <item>Maja Smrke, Domovinskog rata 11, 21000 Split</item>
      <item>Dragan Bijelić dipl.oec., Put Kroz Meterize 25, 22000 Šibenik</item>
      <item>Trgovački sud Registarski odjel, Sukoišanska 6, 21000 Split</item>
      <item>Trgovački sud Split Pisarnica, Sukoišanska 6, 21000 Split</item>
      <item>Općinski sud Split Zemljišno knjižni ocjel, 21000 Split</item>
      <item>Trgovački sud Split Ovršni odjel, Sukoišanska 6, 21000 Split</item>
      <item>Tgovački sud Split Oglasna ploča, Sukoišanska 6, 21000 Split</item>
      <item>Trgovački sud Split Računovodstvo, Sukoišanska 6, 21000 Split</item>
      <item>Marijo Granić, Kliška 29, 21000 Split</item>
      <item>Grgić &amp; Partneri odvjetničko društvo j.t.d. PISARNICA SPLIT, Ulica grada Vukovara 282, 10000 Zagreb</item>
      <item>mr.sc. Blaženka Prpić, Corrada Ilijassicha 21, 51000 Rijeka</item>
      <item>Zoran Kačić dipl. iur., Marmontova 1/II, 21000 Split</item>
      <item>Sanda Lukić dipl.iur., Ulica domovinskog rata 49, 21000 Split</item>
      <item>Goran Katura, Domovinskog rata 26/I, 21000 Split</item>
      <item>Nada Lović dipl.iur., Mažuranićevo šetalište 24 B, 21000 Split</item>
      <item>Iskra Maras dipl. iur., Rokova 64, 21000 Split</item>
      <item>Sanda Lukić dipl.iur., Ulica Domovinskog rata 49, 21000 Split</item>
      <item>Nada Lović dipl. iur., Pujanke 1, 21000 Split</item>
      <item>Marijana Kolak, Sv. Mihovila 19, 21311 Žrnovnica</item>
      <item>Zoran Kačić dipl. iur., Marmontova 1/II, 21000 Split</item>
      <item>NARODNE NOVINE, dioničko društvo za izdavanje i tiskanje Službenog lista Republike Hrvatske, službenih i drugih obrazaca te , Savski Gaj XIII. put 6, 10000 Zagreb</item>
      <item>Vinko Radovani, Hrvatske mornarice 1 j, 21000 Split punomoćnik sudionika u postupku ING-ATEST d.o.o. za trgovinu i usluge</item>
      <item>Sanja Paić, Horvaćanska 47, 10000 Zagreb punomoćnik sudionika u postupku ECCOS-INŽENJERING d.o.o. za projektiranje, nadzor i zaštitu osoba i imovine</item>
      <item>Stjepan Čaljkušić, Put Starog Sela 54, 21311 Podstrana punomoćnik sudionika u postupku MONT INSTALACIJA, društvo s ograničenom odgovornošću za instalacijske i završne radove u građevinarstvu</item>
      <item>Agencija za osiguranje radničkih potraživanja u slučaju stečaja poslodavca, Frankopanska 11, 10000 Zagreb</item>
      <item>HYPO ALPE-ADRIA-BANK dioničko društvo, Slavonska avenija 6, 10000 Zagreb</item>
      <item>Porezna uprava Dubrovnik, Vukovarska 6, 20000 Dubrovnik</item>
      <item>Županijsko državno odvjetništvo u Splitu Građansko upravni odjel, Gundulićeva 29 A, 21000 Split</item>
    </derivirana_varijabla>
  </DomainObject.Predmet.OstaliListFormatedWithAdress>
  <DomainObject.Predmet.OstaliListFormatedWithAdressOIB>
    <izvorni_sadrzaj>
      <item>KSENIJA ČERIN, Savska c. 129/III, 10000 Zagreb punomoćnik sudionika u postupku PASTOR INŽENJERING d.d.</item>
      <item>Visoki trgovački sud, OIB 97349366519, Berislavićeva 11, 10000 Zagreb</item>
      <item>Financijska agencija, OIB 85821130368, Vrtni put 3, 10000 Zagreb</item>
      <item>ANTE KATURA, Palmotićeva 13, 21000 Split</item>
      <item>Goran Katura, Domovinskog rata 26/I, 21000 Split</item>
      <item>Maja Smrke, Domovinskog rata 11, 21000 Split</item>
      <item>Dragan Bijelić dipl.oec., OIB 53755649931, Put Kroz Meterize 25, 22000 Šibenik</item>
      <item>Trgovački sud Registarski odjel, OIB 11748694684, Sukoišanska 6, 21000 Split</item>
      <item>Trgovački sud Split Pisarnica, OIB 11748694684, Sukoišanska 6, 21000 Split</item>
      <item>Općinski sud Split Zemljišno knjižni ocjel, 21000 Split</item>
      <item>Trgovački sud Split Ovršni odjel, OIB 11748694684, Sukoišanska 6, 21000 Split</item>
      <item>Tgovački sud Split Oglasna ploča, OIB 11748694684, Sukoišanska 6, 21000 Split</item>
      <item>Trgovački sud Split Računovodstvo, OIB 11748694684, Sukoišanska 6, 21000 Split</item>
      <item>Marijo Granić, Kliška 29, 21000 Split</item>
      <item>Grgić &amp; Partneri odvjetničko društvo j.t.d. PISARNICA SPLIT, OIB 16457179668, Ulica grada Vukovara 282, 10000 Zagreb</item>
      <item>mr.sc. Blaženka Prpić, OIB 58591486513, Corrada Ilijassicha 21, 51000 Rijeka</item>
      <item>Zoran Kačić dipl. iur., Marmontova 1/II, 21000 Split</item>
      <item>Sanda Lukić dipl.iur., Ulica domovinskog rata 49, 21000 Split</item>
      <item>Goran Katura, Domovinskog rata 26/I, 21000 Split</item>
      <item>Nada Lović dipl.iur., Mažuranićevo šetalište 24 B, 21000 Split</item>
      <item>Iskra Maras dipl. iur., Rokova 64, 21000 Split</item>
      <item>Sanda Lukić dipl.iur., Ulica Domovinskog rata 49, 21000 Split</item>
      <item>Nada Lović dipl. iur., Pujanke 1, 21000 Split</item>
      <item>Marijana Kolak, OIB 64116173584, Sv. Mihovila 19, 21311 Žrnovnica</item>
      <item>Zoran Kačić dipl. iur., Marmontova 1/II, 21000 Split</item>
      <item>NARODNE NOVINE, dioničko društvo za izdavanje i tiskanje Službenog lista Republike Hrvatske, službenih i drugih obrazaca te , OIB 64546066176, Savski Gaj XIII. put 6, 10000 Zagreb</item>
      <item>Vinko Radovani, Hrvatske mornarice 1 j, 21000 Split punomoćnik sudionika u postupku ING-ATEST d.o.o. za trgovinu i usluge</item>
      <item>Sanja Paić, Horvaćanska 47, 10000 Zagreb punomoćnik sudionika u postupku ECCOS-INŽENJERING d.o.o. za projektiranje, nadzor i zaštitu osoba i imovine</item>
      <item>Stjepan Čaljkušić, OIB 06283498942, Put Starog Sela 54, 21311 Podstrana punomoćnik sudionika u postupku MONT INSTALACIJA, društvo s ograničenom odgovornošću za instalacijske i završne radove u građevinarstvu</item>
      <item>Agencija za osiguranje radničkih potraživanja u slučaju stečaja poslodavca, OIB 04323472109, Frankopanska 11, 10000 Zagreb</item>
      <item>HYPO ALPE-ADRIA-BANK dioničko društvo, OIB 14036333877, Slavonska avenija 6, 10000 Zagreb</item>
      <item>Porezna uprava Dubrovnik, OIB 18683136487, Vukovarska 6, 20000 Dubrovnik</item>
      <item>Županijsko državno odvjetništvo u Splitu Građansko upravni odjel, OIB 70793241859, Gundulićeva 29 A, 21000 Split</item>
    </izvorni_sadrzaj>
    <derivirana_varijabla naziv="DomainObject.Predmet.OstaliListFormatedWithAdressOIB_1">
      <item>KSENIJA ČERIN, Savska c. 129/III, 10000 Zagreb punomoćnik sudionika u postupku PASTOR INŽENJERING d.d.</item>
      <item>Visoki trgovački sud, OIB 97349366519, Berislavićeva 11, 10000 Zagreb</item>
      <item>Financijska agencija, OIB 85821130368, Vrtni put 3, 10000 Zagreb</item>
      <item>ANTE KATURA, Palmotićeva 13, 21000 Split</item>
      <item>Goran Katura, Domovinskog rata 26/I, 21000 Split</item>
      <item>Maja Smrke, Domovinskog rata 11, 21000 Split</item>
      <item>Dragan Bijelić dipl.oec., OIB 53755649931, Put Kroz Meterize 25, 22000 Šibenik</item>
      <item>Trgovački sud Registarski odjel, OIB 11748694684, Sukoišanska 6, 21000 Split</item>
      <item>Trgovački sud Split Pisarnica, OIB 11748694684, Sukoišanska 6, 21000 Split</item>
      <item>Općinski sud Split Zemljišno knjižni ocjel, 21000 Split</item>
      <item>Trgovački sud Split Ovršni odjel, OIB 11748694684, Sukoišanska 6, 21000 Split</item>
      <item>Tgovački sud Split Oglasna ploča, OIB 11748694684, Sukoišanska 6, 21000 Split</item>
      <item>Trgovački sud Split Računovodstvo, OIB 11748694684, Sukoišanska 6, 21000 Split</item>
      <item>Marijo Granić, Kliška 29, 21000 Split</item>
      <item>Grgić &amp; Partneri odvjetničko društvo j.t.d. PISARNICA SPLIT, OIB 16457179668, Ulica grada Vukovara 282, 10000 Zagreb</item>
      <item>mr.sc. Blaženka Prpić, OIB 58591486513, Corrada Ilijassicha 21, 51000 Rijeka</item>
      <item>Zoran Kačić dipl. iur., Marmontova 1/II, 21000 Split</item>
      <item>Sanda Lukić dipl.iur., Ulica domovinskog rata 49, 21000 Split</item>
      <item>Goran Katura, Domovinskog rata 26/I, 21000 Split</item>
      <item>Nada Lović dipl.iur., Mažuranićevo šetalište 24 B, 21000 Split</item>
      <item>Iskra Maras dipl. iur., Rokova 64, 21000 Split</item>
      <item>Sanda Lukić dipl.iur., Ulica Domovinskog rata 49, 21000 Split</item>
      <item>Nada Lović dipl. iur., Pujanke 1, 21000 Split</item>
      <item>Marijana Kolak, OIB 64116173584, Sv. Mihovila 19, 21311 Žrnovnica</item>
      <item>Zoran Kačić dipl. iur., Marmontova 1/II, 21000 Split</item>
      <item>NARODNE NOVINE, dioničko društvo za izdavanje i tiskanje Službenog lista Republike Hrvatske, službenih i drugih obrazaca te , OIB 64546066176, Savski Gaj XIII. put 6, 10000 Zagreb</item>
      <item>Vinko Radovani, Hrvatske mornarice 1 j, 21000 Split punomoćnik sudionika u postupku ING-ATEST d.o.o. za trgovinu i usluge</item>
      <item>Sanja Paić, Horvaćanska 47, 10000 Zagreb punomoćnik sudionika u postupku ECCOS-INŽENJERING d.o.o. za projektiranje, nadzor i zaštitu osoba i imovine</item>
      <item>Stjepan Čaljkušić, OIB 06283498942, Put Starog Sela 54, 21311 Podstrana punomoćnik sudionika u postupku MONT INSTALACIJA, društvo s ograničenom odgovornošću za instalacijske i završne radove u građevinarstvu</item>
      <item>Agencija za osiguranje radničkih potraživanja u slučaju stečaja poslodavca, OIB 04323472109, Frankopanska 11, 10000 Zagreb</item>
      <item>HYPO ALPE-ADRIA-BANK dioničko društvo, OIB 14036333877, Slavonska avenija 6, 10000 Zagreb</item>
      <item>Porezna uprava Dubrovnik, OIB 18683136487, Vukovarska 6, 20000 Dubrovnik</item>
      <item>Županijsko državno odvjetništvo u Splitu Građansko upravni odjel, OIB 70793241859, Gundulićeva 29 A, 21000 Split</item>
    </derivirana_varijabla>
  </DomainObject.Predmet.OstaliListFormatedWithAdressOIB>
  <DomainObject.Predmet.OstaliListNazivFormated>
    <izvorni_sadrzaj>
      <item>KSENIJA ČERIN</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Marijo Granić</item>
      <item>Grgić &amp; Partneri odvjetničko društvo j.t.d. PISARNICA SPLIT</item>
      <item>mr.sc. Blaženka Prpić</item>
      <item>Zoran Kačić dipl. iur.</item>
      <item>Sanda Lukić dipl.iur.</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Vinko Radovani</item>
      <item>Sanja Paić</item>
      <item>Stjepan Čaljkušić</item>
      <item>Agencija za osiguranje radničkih potraživanja u slučaju stečaja poslodavca</item>
      <item>HYPO ALPE-ADRIA-BANK dioničko društvo</item>
      <item>Porezna uprava Dubrovnik</item>
      <item>Županijsko državno odvjetništvo u Splitu Građansko upravni odjel</item>
    </izvorni_sadrzaj>
    <derivirana_varijabla naziv="DomainObject.Predmet.OstaliListNazivFormated_1">
      <item>KSENIJA ČERIN</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Marijo Granić</item>
      <item>Grgić &amp; Partneri odvjetničko društvo j.t.d. PISARNICA SPLIT</item>
      <item>mr.sc. Blaženka Prpić</item>
      <item>Zoran Kačić dipl. iur.</item>
      <item>Sanda Lukić dipl.iur.</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Vinko Radovani</item>
      <item>Sanja Paić</item>
      <item>Stjepan Čaljkušić</item>
      <item>Agencija za osiguranje radničkih potraživanja u slučaju stečaja poslodavca</item>
      <item>HYPO ALPE-ADRIA-BANK dioničko društvo</item>
      <item>Porezna uprava Dubrovnik</item>
      <item>Županijsko državno odvjetništvo u Splitu Građansko upravni odjel</item>
    </derivirana_varijabla>
  </DomainObject.Predmet.OstaliListNazivFormated>
  <DomainObject.Predmet.OstaliListNazivFormatedOIB>
    <izvorni_sadrzaj>
      <item>KSENIJA ČERIN</item>
      <item>Visoki trgovački sud, OIB 97349366519</item>
      <item>Financijska agencija, OIB 85821130368</item>
      <item>ANTE KATURA</item>
      <item>Goran Katura</item>
      <item>Maja Smrke</item>
      <item>Dragan Bijelić dipl.oec., OIB 53755649931</item>
      <item>Trgovački sud Registarski odjel, OIB 11748694684</item>
      <item>Trgovački sud Split Pisarnica, OIB 11748694684</item>
      <item>Općinski sud Split Zemljišno knjižni ocjel</item>
      <item>Trgovački sud Split Ovršni odjel, OIB 11748694684</item>
      <item>Tgovački sud Split Oglasna ploča, OIB 11748694684</item>
      <item>Trgovački sud Split Računovodstvo, OIB 11748694684</item>
      <item>Marijo Granić</item>
      <item>Grgić &amp; Partneri odvjetničko društvo j.t.d. PISARNICA SPLIT, OIB 16457179668</item>
      <item>mr.sc. Blaženka Prpić, OIB 58591486513</item>
      <item>Zoran Kačić dipl. iur.</item>
      <item>Sanda Lukić dipl.iur.</item>
      <item>Goran Katura</item>
      <item>Nada Lović dipl.iur.</item>
      <item>Iskra Maras dipl. iur.</item>
      <item>Sanda Lukić dipl.iur.</item>
      <item>Nada Lović dipl. iur.</item>
      <item>Marijana Kolak, OIB 64116173584</item>
      <item>Zoran Kačić dipl. iur.</item>
      <item>NARODNE NOVINE, dioničko društvo za izdavanje i tiskanje Službenog lista Republike Hrvatske, službenih i drugih obrazaca te , OIB 64546066176</item>
      <item>Vinko Radovani</item>
      <item>Sanja Paić</item>
      <item>Stjepan Čaljkušić, OIB 06283498942</item>
      <item>Agencija za osiguranje radničkih potraživanja u slučaju stečaja poslodavca, OIB 04323472109</item>
      <item>HYPO ALPE-ADRIA-BANK dioničko društvo, OIB 14036333877</item>
      <item>Porezna uprava Dubrovnik, OIB 18683136487</item>
      <item>Županijsko državno odvjetništvo u Splitu Građansko upravni odjel, OIB 70793241859</item>
    </izvorni_sadrzaj>
    <derivirana_varijabla naziv="DomainObject.Predmet.OstaliListNazivFormatedOIB_1">
      <item>KSENIJA ČERIN</item>
      <item>Visoki trgovački sud, OIB 97349366519</item>
      <item>Financijska agencija, OIB 85821130368</item>
      <item>ANTE KATURA</item>
      <item>Goran Katura</item>
      <item>Maja Smrke</item>
      <item>Dragan Bijelić dipl.oec., OIB 53755649931</item>
      <item>Trgovački sud Registarski odjel, OIB 11748694684</item>
      <item>Trgovački sud Split Pisarnica, OIB 11748694684</item>
      <item>Općinski sud Split Zemljišno knjižni ocjel</item>
      <item>Trgovački sud Split Ovršni odjel, OIB 11748694684</item>
      <item>Tgovački sud Split Oglasna ploča, OIB 11748694684</item>
      <item>Trgovački sud Split Računovodstvo, OIB 11748694684</item>
      <item>Marijo Granić</item>
      <item>Grgić &amp; Partneri odvjetničko društvo j.t.d. PISARNICA SPLIT, OIB 16457179668</item>
      <item>mr.sc. Blaženka Prpić, OIB 58591486513</item>
      <item>Zoran Kačić dipl. iur.</item>
      <item>Sanda Lukić dipl.iur.</item>
      <item>Goran Katura</item>
      <item>Nada Lović dipl.iur.</item>
      <item>Iskra Maras dipl. iur.</item>
      <item>Sanda Lukić dipl.iur.</item>
      <item>Nada Lović dipl. iur.</item>
      <item>Marijana Kolak, OIB 64116173584</item>
      <item>Zoran Kačić dipl. iur.</item>
      <item>NARODNE NOVINE, dioničko društvo za izdavanje i tiskanje Službenog lista Republike Hrvatske, službenih i drugih obrazaca te , OIB 64546066176</item>
      <item>Vinko Radovani</item>
      <item>Sanja Paić</item>
      <item>Stjepan Čaljkušić, OIB 06283498942</item>
      <item>Agencija za osiguranje radničkih potraživanja u slučaju stečaja poslodavca, OIB 04323472109</item>
      <item>HYPO ALPE-ADRIA-BANK dioničko društvo, OIB 14036333877</item>
      <item>Porezna uprava Dubrovnik, OIB 18683136487</item>
      <item>Županijsko državno odvjetništvo u Splitu Građansko upravni odjel,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St-70/2010-330</izvorni_sadrzaj>
    <derivirana_varijabla naziv="DomainObject.PoslovniBrojDokumenta_1">St-70/2010-330</derivirana_varijabla>
  </DomainObject.PoslovniBrojDokumenta>
  <DomainObject.Predmet.StrankaIDrugi>
    <izvorni_sadrzaj>TEA PHARIA, društvo s ograničenom odgovornošću za trgovinu i usluge i dr.</izvorni_sadrzaj>
    <derivirana_varijabla naziv="DomainObject.Predmet.StrankaIDrugi_1">TEA PHARIA, društvo s ograničenom odgovornošću za trgovinu i usluge i dr.</derivirana_varijabla>
  </DomainObject.Predmet.StrankaIDrugi>
  <DomainObject.Predmet.ProtustrankaIDrugi>
    <izvorni_sadrzaj>MONTER PROJEKT, društvo s ograničenom odgovornošću za inženjering poslove u građevinarstvu "u stečaju"</izvorni_sadrzaj>
    <derivirana_varijabla naziv="DomainObject.Predmet.ProtustrankaIDrugi_1">MONTER PROJEKT, društvo s ograničenom odgovornošću za inženjering poslove u građevinarstvu "u stečaju"</derivirana_varijabla>
  </DomainObject.Predmet.ProtustrankaIDrugi>
  <DomainObject.Predmet.StrankaIDrugiAdressOIB>
    <izvorni_sadrzaj>TEA PHARIA, društvo s ograničenom odgovornošću za trgovinu i usluge, OIB 99294824555, 114.Brigade 10, Split i dr.</izvorni_sadrzaj>
    <derivirana_varijabla naziv="DomainObject.Predmet.StrankaIDrugiAdressOIB_1">TEA PHARIA, društvo s ograničenom odgovornošću za trgovinu i usluge, OIB 99294824555, 114.Brigade 10, Split i dr.</derivirana_varijabla>
  </DomainObject.Predmet.StrankaIDrugiAdressOIB>
  <DomainObject.Predmet.ProtustrankaIDrugiAdressOIB>
    <izvorni_sadrzaj>MONTER PROJEKT, društvo s ograničenom odgovornošću za inženjering poslove u građevinarstvu "u stečaju", OIB 02734084556, Poljička cesta 39, 21000 Split</izvorni_sadrzaj>
    <derivirana_varijabla naziv="DomainObject.Predmet.ProtustrankaIDrugiAdressOIB_1">MONTER PROJEKT, društvo s ograničenom odgovornošću za inženjering poslove u građevinarstvu "u stečaju", OIB 02734084556, Poljička cesta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KSENIJA ČERIN</item>
      <item>PASTOR INŽENJERING d.d.</item>
      <item>MONTER PROJEKT, društvo s ograničenom odgovornošću za inženjering poslove u građevinarstvu "u stečaju"</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TEA PHARIA, društvo s ograničenom odgovornošću za trgovinu i usluge</item>
      <item>Marijo Granić</item>
      <item>TISS d.o.o. za inženjering</item>
      <item>JADRANSKO OSIGURANJE dioničko društvo</item>
      <item>Grgić &amp; Partneri odvjetničko društvo j.t.d. PISARNICA SPLIT</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mr.sc. Blaženka Prpić</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item>
      <item>ST ARC, d.o.o. za završne i obrtničke radove u gradjevinarstvu i trgovinu</item>
      <item>Zoran Kačić dipl. iur.</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Sanda Lukić dipl.iur.</item>
      <item>ANTOLIĆ I SURADNICI odvjetničko društvo, javno trgovačko društvo</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Igor Nazor, vlasnik  Obrta za usluge  NAVA</item>
      <item>OT-OPTIMA TELEKOM d.d. za telekomunikacije</item>
      <item>Vinko Radovani</item>
      <item>Sanja Paić</item>
      <item>Stjepan Čaljkušić</item>
      <item>Agencija za osiguranje radničkih potraživanja u slučaju stečaja poslodavca</item>
      <item>HYPO ALPE-ADRIA-BANK dioničko društvo</item>
      <item>Porezna uprava Dubrovnik</item>
      <item>SVEUČILIŠTE U SPLITU, STUDENTSKI CENTAR-SPLIT</item>
      <item>Županijsko državno odvjetništvo u Splitu Građansko upravni odjel</item>
    </izvorni_sadrzaj>
    <derivirana_varijabla naziv="DomainObject.Predmet.SudioniciListNaziv_1">
      <item>KSENIJA ČERIN</item>
      <item>PASTOR INŽENJERING d.d.</item>
      <item>MONTER PROJEKT, društvo s ograničenom odgovornošću za inženjering poslove u građevinarstvu "u stečaju"</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TEA PHARIA, društvo s ograničenom odgovornošću za trgovinu i usluge</item>
      <item>Marijo Granić</item>
      <item>TISS d.o.o. za inženjering</item>
      <item>JADRANSKO OSIGURANJE dioničko društvo</item>
      <item>Grgić &amp; Partneri odvjetničko društvo j.t.d. PISARNICA SPLIT</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mr.sc. Blaženka Prpić</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item>
      <item>ST ARC, d.o.o. za završne i obrtničke radove u gradjevinarstvu i trgovinu</item>
      <item>Zoran Kačić dipl. iur.</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Sanda Lukić dipl.iur.</item>
      <item>ANTOLIĆ I SURADNICI odvjetničko društvo, javno trgovačko društvo</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Igor Nazor, vlasnik  Obrta za usluge  NAVA</item>
      <item>OT-OPTIMA TELEKOM d.d. za telekomunikacije</item>
      <item>Vinko Radovani</item>
      <item>Sanja Paić</item>
      <item>Stjepan Čaljkušić</item>
      <item>Agencija za osiguranje radničkih potraživanja u slučaju stečaja poslodavca</item>
      <item>HYPO ALPE-ADRIA-BANK dioničko društvo</item>
      <item>Porezna uprava Dubrovnik</item>
      <item>SVEUČILIŠTE U SPLITU, STUDENTSKI CENTAR-SPLIT</item>
      <item>Županijsko državno odvjetništvo u Splitu Građansko upravni odjel</item>
    </derivirana_varijabla>
  </DomainObject.Predmet.SudioniciListNaziv>
  <DomainObject.Predmet.SudioniciListAdressOIB>
    <izvorni_sadrzaj>
      <item>KSENIJA ČERIN, Savska c. 129/III,10000 Zagreb</item>
      <item>PASTOR INŽENJERING d.d., OIB 55598634637, Novačka 2,Rakitje</item>
      <item>MONTER PROJEKT, društvo s ograničenom odgovornošću za inženjering poslove u građevinarstvu "u stečaju", OIB 02734084556, Poljička cesta 39,21000 Split</item>
      <item>Visoki trgovački sud, OIB 97349366519, Berislavićeva 11,10000 Zagreb</item>
      <item>Financijska agencija, OIB 85821130368, Vrtni put 3,10000 Zagreb</item>
      <item>ANTE KATURA, Palmotićeva 13,21000 Split</item>
      <item>Goran Katura, Domovinskog rata 26/I,21000 Split</item>
      <item>Maja Smrke, Domovinskog rata 11,21000 Split</item>
      <item>Dragan Bijelić dipl.oec., OIB 53755649931, Put Kroz Meterize 25,22000 Šibenik</item>
      <item>Trgovački sud Registarski odjel, OIB 11748694684, Sukoišanska 6,21000 Split</item>
      <item>Trgovački sud Split Pisarnica, OIB 11748694684, Sukoišanska 6,21000 Split</item>
      <item>Općinski sud Split Zemljišno knjižni ocjel, 21000 Split</item>
      <item>Trgovački sud Split Ovršni odjel, OIB 11748694684, Sukoišanska 6,21000 Split</item>
      <item>Tgovački sud Split Oglasna ploča, OIB 11748694684, Sukoišanska 6,21000 Split</item>
      <item>Trgovački sud Split Računovodstvo, OIB 11748694684, Sukoišanska 6,21000 Split</item>
      <item>TEA PHARIA, društvo s ograničenom odgovornošću za trgovinu i usluge, OIB 99294824555, 114.Brigade 10,Split</item>
      <item>Marijo Granić, Kliška 29,21000 Split</item>
      <item>TISS d.o.o. za inženjering, OIB 37779812687, Ulica Fra Grge Martića 30,Split</item>
      <item>JADRANSKO OSIGURANJE dioničko društvo, OIB 94472454976, Listopadska 2,10000 Zagreb</item>
      <item>Grgić &amp; Partneri odvjetničko društvo j.t.d. PISARNICA SPLIT, OIB 16457179668, Ulica grada Vukovara 282,10000 Zagreb</item>
      <item>TEHNOPLAST d.o.o. za građevinarstvo, trgovinu, ugostiteljstvo, turizam i uslužne djelatnosti, OIB 70676517267, Ulica Slobode 5,Split</item>
      <item>HYPO ALPE-ADRIA-BANK dioničko društvo, OIB 14036333877, Slavonska avenija 6,10000 Zagreb</item>
      <item>HELIOS Vienna Insurance Group dioničko društvo za osiguranje, OIB 59369087232, Poljička ulica 5,10000 Zagreb</item>
      <item>HYPO-LEASING KROATIEN, društvo za financiranje, d.o.o., OIB 87064273078, Koranska 16,10000 Zagreb</item>
      <item>HERUS d.o.o. za usluge, OIB 73063900220, Poljička Cesta 39,Split</item>
      <item>ELEKTROMATERIJAL dioničko društvo za trgovinu i usluge u stečaju, OIB 72091456912, Cambierieva 13,Rijeka</item>
      <item>mr.sc. Blaženka Prpić, OIB 58591486513, Corrada Ilijassicha 21,51000 Rijeka</item>
      <item>ALING društvo s ograničenom odgovornošću za tehničku zaštitu osoba i imovine, OIB 67349852816, Andrije Žaje 61,10000 Zagreb</item>
      <item>JADRANSKO OSIGURANJE dioničko društvo, OIB 94472454976, Put Supavla 1,21000 Split</item>
      <item>SUNCE OSIGURANJE dioničko društvo za osiguranje, OIB 12012147571, Varaždinska  54,21000 Split</item>
      <item>PORSCHE INTER AUTO d.o.o. za trgovinu i popravak motornih vozila, OIB 67492500921, Velimira Škorpika 21-23,10000 Zagreb</item>
      <item>MERSTEEL d.o.o. za trgovinu i usluge, OIB 32913763672, Slavonska avenija 22 d,10000 Zagreb</item>
      <item>KOMJATE za trgovinu i usluge društvo s ograničenom odgovornošću, OIB 92009564551, Komjate 9/A,Kaštel Lukšić</item>
      <item>VODOVOD-OSIJEK d.o.o. za vodoopskrbu i odvodnju, OIB 43654507669, Poljski Put 1,Osijek</item>
      <item>ING-ATEST d.o.o. za trgovinu i usluge, OIB 21777333810, Hrvatske mornarice 1/a,Split</item>
      <item>MORULA d.o.o. za trgovinu i usluge, OIB 88833097372, Domovinskog rata 29/c,Podstrana</item>
      <item>FRIGOOPREMA, društvo s  ograničenom odgovornošću za proizvodnju, trgovinu i usluge, OIB 60316076304, Ivankova 126,Stobreč</item>
      <item>MATEL d.o.o. za proizvodnju, zastupanje i trgovinu, OIB 11899215110, Popovićeva 8,10000 Zagreb</item>
      <item>GERION d.o.o. za građenje, OIB 86354925004, Matice Hrvatske 59,Split</item>
      <item>MESSER CROATIA PLIN Poduzeće za proizvodnju i prodaju tehničkih plinova d.o.o., OIB 32179081874, Industrijska 1,Zaprešić</item>
      <item>MEĐIMURJE INFORMACIJSKO PROJEKTANTSKI CENTAR dioničko društvo za informatički inženjering, OIB 98483804275, Mihovljanska 72,40000 Čakovec</item>
      <item>ERSTE FACTORING društvo s ograničenom odgovornošću za factoring, OIB 10194059689, Ivana Lučića 2,10000 Zagreb</item>
      <item>ČISTOĆA društvo s ograničenom odgovornošću za obavljanje komunalnih djelatnosti održavanja čistoće i odlaganja komunaln, OIB 38812451417, Put Plokita 81,Split</item>
      <item>BRODOMERKUR trgovina i usluge, dioničko društvo, OIB 33956120458, Poljička Cesta 35,Split</item>
      <item>LAPIS-TEXTUM d.o.o. za trgovinu i proizvodnju, OIB 34024384265, Frankopanska 5/a,10000 Zagreb</item>
      <item>CENTAR BANKA dioničko društvo, OIB 89296739230, Amruševa 6,10000 Zagreb</item>
      <item>HP - Hrvatska pošta d.d., OIB 87311810356, Jurišićeva 13,10000 Zagreb</item>
      <item>WAVIN CROATIA društvo s ograničenom odgovornošću za trgovinu - u likvidaciji, OIB 93287855819, Ogrizovićeva 40a,10000 Zagreb</item>
      <item>MONT INSTALACIJA, društvo s ograničenom odgovornošću za instalacijske i završne radove u građevinarstvu, OIB 05084406987, Ulica Maka Dizdara 55,Split</item>
      <item>SCHRACK TECHNIK d.o.o. za promet elektrotehničkih uređaja, OIB 36365310424, Zavrtnica 17,10000 Zagreb</item>
      <item>DUCA, društvo s ograničenom odgovornošću za građevinarstvo, projektiranje i trgovinu, OIB 01304089776, Ruđera Boškovića 4/II,Zadar</item>
      <item>ECCOS-INŽENJERING d.o.o. za projektiranje, nadzor i zaštitu osoba i imovine, OIB 71629027685, I Pile 21,10000 Zagreb</item>
      <item>RADAR d.o.o. za usluge, OIB 70063044422, Ivana Lučića 2/a,10000 Zagreb</item>
      <item>ORBIS HOLDING, d.o.o. za graditeljstvo, trgovinu i usluge, OIB 18315544469, Ivana Lučića 2/A,10000 Zagreb</item>
      <item>ST ARC, d.o.o. za završne i obrtničke radove u gradjevinarstvu i trgovinu, OIB 58632083307, Dubrovačka 49,Split</item>
      <item>DET NORSKE VERITAS ADRIATICA d. o. o. , društvo za klasifikaciju, certifikaciju i konzultacije, OIB 66958856391, Ružićeva 32,Rijeka</item>
      <item>ERSTE&amp;STEIERMÄRKISCHE BANKA dioničko društvo, OIB 23057039320, Jadranski Trg 3/a,Rijeka</item>
      <item>VISOKO POTKROVLJE društvo s ograničenom odgovornošću za građenje, OIB 28887408223, Don Rafaela Radice 38,Žrnovnica</item>
      <item>HYPO ALPE-ADRIA-BANK dioničko društvo, OIB 14036333877, Slavonska avenija 6,10000 Zagreb</item>
      <item>TOMAS &amp; CO društvo s ograničenom odgovornošću za proizvodnju i inženjering u elektrotehnici, trgovinu i turizam, export-imp, OIB 52725486771, Kopilica 9,Split</item>
      <item>KREDITNA BANKA ZAGREB, dioničko društvo, OIB 70663193635, Ulica grada Vukovara 74,10000 Zagreb</item>
      <item>KRAGIĆ d.o.o. za proizvodnju plastičnih metalnih predmeta i za trgovinu, OIB 35264136731, Put Firula 29,Split</item>
      <item>MONTER POLIS d.o.o. za građevinske i instalaterske radove "u stečaju", OIB 66697386731, Poljička cesta 39,Split</item>
      <item>TRGOMETAL za proizvodnju, trgovinu i usluge, društvo s ograničenom odgovornošću, OIB 14669056208, Put Dračanice 8,Dugopolje</item>
      <item>GDD za građenje i usluge, društvo s ograničenom odgovornošću, OIB 04524958627, Put Plokita 87,Split</item>
      <item>LUKA TERM d.o.o. za završne radove u graditeljstvu, OIB 16662980077, Vrapčanska draga 45,10000 Zagreb</item>
      <item>TISS d.o.o. za inženjering, OIB 37779812687, Ulica Fra Grge Martića 30,Split</item>
      <item>HRVATSKE ŠUME društvo s ograničenom odgovornošću, OIB 69693144506, Ul.Ljudevita Farkaša Vukotinovića 2,10000 Zagreb</item>
      <item>TEA PHARIA, društvo s ograničenom odgovornošću za trgovinu i usluge, OIB 99294824555, 114.Brigade 10,Split</item>
      <item>HEP - Opskrba d.o.o. za opskrbu potrošača električnom, toplinskom energijom i plinom, OIB 63073332379, Ulica grada Vukovara 37,10000 Zagreb</item>
      <item>MONT INSTALACIJA, društvo s ograničenom odgovornošću za instalacijske i završne radove u građevinarstvu, OIB 05084406987, Visoka 55,Split</item>
      <item>ST ARC, d.o.o. za završne i obrtničke radove u gradjevinarstvu i trgovinu, OIB 58632083307, Dubrovačka 49,Split</item>
      <item>Zoran Kačić dipl. iur., Marmontova 1/II,21000 Split</item>
      <item>Odvjetničko društvo GLAMUZINA &amp; GROŠETA, OIB 69402757072, Krajiška 27,10000 Zagreb</item>
      <item>ELEKTROKOVINA ADRIA, d.o.o. za izradu, prodaju, montažu i popravak elektrotehničkih proizvoda, OIB 86742905038, Vukovarska 52/A,Split</item>
      <item>MAĆEŠIĆ I PARTNERI odvjetničko društvo, OIB 11793113837, Pod Kaštelom 4,Rijeka</item>
      <item>SVEUČILIŠTE U SPLITU, STUDENTSKI CENTAR-SPLIT, OIB 25975412650, Sinjska Ulica 6,Split</item>
      <item>Siemens dioničko društvo za elektrotehniku, OIB 12673471493, Heinzelova 70/a,10000 Zagreb</item>
      <item>Sanda Lukić dipl.iur., Ulica domovinskog rata 49,21000 Split</item>
      <item>ANTOLIĆ I SURADNICI odvjetničko društvo, javno trgovačko društvo, OIB 82891991682, Ulica Pavla Hatza 3,10000 Zagreb</item>
      <item>Goran Katura, Domovinskog rata 26/I,21000 Split</item>
      <item>Nada Lović dipl.iur., Mažuranićevo šetalište 24 B,21000 Split</item>
      <item>Iskra Maras dipl. iur., Rokova 64,21000 Split</item>
      <item>Sanda Lukić dipl.iur., Ulica Domovinskog rata 49,21000 Split</item>
      <item>Nada Lović dipl. iur., Pujanke 1,21000 Split</item>
      <item>Marijana Kolak, OIB 64116173584, Sv. Mihovila 19,21311 Žrnovnica</item>
      <item>Zoran Kačić dipl. iur., Marmontova 1/II,21000 Split</item>
      <item>NARODNE NOVINE, dioničko društvo za izdavanje i tiskanje Službenog lista Republike Hrvatske, službenih i drugih obrazaca te , OIB 64546066176, Savski Gaj XIII. put 6,10000 Zagreb</item>
      <item>Igor Nazor, vlasnik  Obrta za usluge  NAVA, OIB 10447826313, Tršćanska  53,21000 Split</item>
      <item>OT-OPTIMA TELEKOM d.d. za telekomunikacije, OIB 36004425025, Bani 75/a,10000 Zagreb</item>
      <item>Vinko Radovani, Hrvatske mornarice 1 j,21000 Split</item>
      <item>Sanja Paić, Horvaćanska 47,10000 Zagreb</item>
      <item>Stjepan Čaljkušić, OIB 06283498942, Put Starog Sela 54,21311 Podstrana</item>
      <item>Agencija za osiguranje radničkih potraživanja u slučaju stečaja poslodavca, OIB 04323472109, Frankopanska 11,10000 Zagreb</item>
      <item>HYPO ALPE-ADRIA-BANK dioničko društvo, OIB 14036333877, Slavonska avenija 6,10000 Zagreb</item>
      <item>Porezna uprava Dubrovnik, OIB 18683136487, Vukovarska 6,20000 Dubrovnik</item>
      <item>SVEUČILIŠTE U SPLITU, STUDENTSKI CENTAR-SPLIT, OIB 25975412650, Sinjska Ulica 6,21000 Split</item>
      <item>Županijsko državno odvjetništvo u Splitu Građansko upravni odjel, OIB 70793241859, Gundulićeva 29 A,21000 Split</item>
    </izvorni_sadrzaj>
    <derivirana_varijabla naziv="DomainObject.Predmet.SudioniciListAdressOIB_1">
      <item>KSENIJA ČERIN, Savska c. 129/III,10000 Zagreb</item>
      <item>PASTOR INŽENJERING d.d., OIB 55598634637, Novačka 2,Rakitje</item>
      <item>MONTER PROJEKT, društvo s ograničenom odgovornošću za inženjering poslove u građevinarstvu "u stečaju", OIB 02734084556, Poljička cesta 39,21000 Split</item>
      <item>Visoki trgovački sud, OIB 97349366519, Berislavićeva 11,10000 Zagreb</item>
      <item>Financijska agencija, OIB 85821130368, Vrtni put 3,10000 Zagreb</item>
      <item>ANTE KATURA, Palmotićeva 13,21000 Split</item>
      <item>Goran Katura, Domovinskog rata 26/I,21000 Split</item>
      <item>Maja Smrke, Domovinskog rata 11,21000 Split</item>
      <item>Dragan Bijelić dipl.oec., OIB 53755649931, Put Kroz Meterize 25,22000 Šibenik</item>
      <item>Trgovački sud Registarski odjel, OIB 11748694684, Sukoišanska 6,21000 Split</item>
      <item>Trgovački sud Split Pisarnica, OIB 11748694684, Sukoišanska 6,21000 Split</item>
      <item>Općinski sud Split Zemljišno knjižni ocjel, 21000 Split</item>
      <item>Trgovački sud Split Ovršni odjel, OIB 11748694684, Sukoišanska 6,21000 Split</item>
      <item>Tgovački sud Split Oglasna ploča, OIB 11748694684, Sukoišanska 6,21000 Split</item>
      <item>Trgovački sud Split Računovodstvo, OIB 11748694684, Sukoišanska 6,21000 Split</item>
      <item>TEA PHARIA, društvo s ograničenom odgovornošću za trgovinu i usluge, OIB 99294824555, 114.Brigade 10,Split</item>
      <item>Marijo Granić, Kliška 29,21000 Split</item>
      <item>TISS d.o.o. za inženjering, OIB 37779812687, Ulica Fra Grge Martića 30,Split</item>
      <item>JADRANSKO OSIGURANJE dioničko društvo, OIB 94472454976, Listopadska 2,10000 Zagreb</item>
      <item>Grgić &amp; Partneri odvjetničko društvo j.t.d. PISARNICA SPLIT, OIB 16457179668, Ulica grada Vukovara 282,10000 Zagreb</item>
      <item>TEHNOPLAST d.o.o. za građevinarstvo, trgovinu, ugostiteljstvo, turizam i uslužne djelatnosti, OIB 70676517267, Ulica Slobode 5,Split</item>
      <item>HYPO ALPE-ADRIA-BANK dioničko društvo, OIB 14036333877, Slavonska avenija 6,10000 Zagreb</item>
      <item>HELIOS Vienna Insurance Group dioničko društvo za osiguranje, OIB 59369087232, Poljička ulica 5,10000 Zagreb</item>
      <item>HYPO-LEASING KROATIEN, društvo za financiranje, d.o.o., OIB 87064273078, Koranska 16,10000 Zagreb</item>
      <item>HERUS d.o.o. za usluge, OIB 73063900220, Poljička Cesta 39,Split</item>
      <item>ELEKTROMATERIJAL dioničko društvo za trgovinu i usluge u stečaju, OIB 72091456912, Cambierieva 13,Rijeka</item>
      <item>mr.sc. Blaženka Prpić, OIB 58591486513, Corrada Ilijassicha 21,51000 Rijeka</item>
      <item>ALING društvo s ograničenom odgovornošću za tehničku zaštitu osoba i imovine, OIB 67349852816, Andrije Žaje 61,10000 Zagreb</item>
      <item>JADRANSKO OSIGURANJE dioničko društvo, OIB 94472454976, Put Supavla 1,21000 Split</item>
      <item>SUNCE OSIGURANJE dioničko društvo za osiguranje, OIB 12012147571, Varaždinska  54,21000 Split</item>
      <item>PORSCHE INTER AUTO d.o.o. za trgovinu i popravak motornih vozila, OIB 67492500921, Velimira Škorpika 21-23,10000 Zagreb</item>
      <item>MERSTEEL d.o.o. za trgovinu i usluge, OIB 32913763672, Slavonska avenija 22 d,10000 Zagreb</item>
      <item>KOMJATE za trgovinu i usluge društvo s ograničenom odgovornošću, OIB 92009564551, Komjate 9/A,Kaštel Lukšić</item>
      <item>VODOVOD-OSIJEK d.o.o. za vodoopskrbu i odvodnju, OIB 43654507669, Poljski Put 1,Osijek</item>
      <item>ING-ATEST d.o.o. za trgovinu i usluge, OIB 21777333810, Hrvatske mornarice 1/a,Split</item>
      <item>MORULA d.o.o. za trgovinu i usluge, OIB 88833097372, Domovinskog rata 29/c,Podstrana</item>
      <item>FRIGOOPREMA, društvo s  ograničenom odgovornošću za proizvodnju, trgovinu i usluge, OIB 60316076304, Ivankova 126,Stobreč</item>
      <item>MATEL d.o.o. za proizvodnju, zastupanje i trgovinu, OIB 11899215110, Popovićeva 8,10000 Zagreb</item>
      <item>GERION d.o.o. za građenje, OIB 86354925004, Matice Hrvatske 59,Split</item>
      <item>MESSER CROATIA PLIN Poduzeće za proizvodnju i prodaju tehničkih plinova d.o.o., OIB 32179081874, Industrijska 1,Zaprešić</item>
      <item>MEĐIMURJE INFORMACIJSKO PROJEKTANTSKI CENTAR dioničko društvo za informatički inženjering, OIB 98483804275, Mihovljanska 72,40000 Čakovec</item>
      <item>ERSTE FACTORING društvo s ograničenom odgovornošću za factoring, OIB 10194059689, Ivana Lučića 2,10000 Zagreb</item>
      <item>ČISTOĆA društvo s ograničenom odgovornošću za obavljanje komunalnih djelatnosti održavanja čistoće i odlaganja komunaln, OIB 38812451417, Put Plokita 81,Split</item>
      <item>BRODOMERKUR trgovina i usluge, dioničko društvo, OIB 33956120458, Poljička Cesta 35,Split</item>
      <item>LAPIS-TEXTUM d.o.o. za trgovinu i proizvodnju, OIB 34024384265, Frankopanska 5/a,10000 Zagreb</item>
      <item>CENTAR BANKA dioničko društvo, OIB 89296739230, Amruševa 6,10000 Zagreb</item>
      <item>HP - Hrvatska pošta d.d., OIB 87311810356, Jurišićeva 13,10000 Zagreb</item>
      <item>WAVIN CROATIA društvo s ograničenom odgovornošću za trgovinu - u likvidaciji, OIB 93287855819, Ogrizovićeva 40a,10000 Zagreb</item>
      <item>MONT INSTALACIJA, društvo s ograničenom odgovornošću za instalacijske i završne radove u građevinarstvu, OIB 05084406987, Ulica Maka Dizdara 55,Split</item>
      <item>SCHRACK TECHNIK d.o.o. za promet elektrotehničkih uređaja, OIB 36365310424, Zavrtnica 17,10000 Zagreb</item>
      <item>DUCA, društvo s ograničenom odgovornošću za građevinarstvo, projektiranje i trgovinu, OIB 01304089776, Ruđera Boškovića 4/II,Zadar</item>
      <item>ECCOS-INŽENJERING d.o.o. za projektiranje, nadzor i zaštitu osoba i imovine, OIB 71629027685, I Pile 21,10000 Zagreb</item>
      <item>RADAR d.o.o. za usluge, OIB 70063044422, Ivana Lučića 2/a,10000 Zagreb</item>
      <item>ORBIS HOLDING, d.o.o. za graditeljstvo, trgovinu i usluge, OIB 18315544469, Ivana Lučića 2/A,10000 Zagreb</item>
      <item>ST ARC, d.o.o. za završne i obrtničke radove u gradjevinarstvu i trgovinu, OIB 58632083307, Dubrovačka 49,Split</item>
      <item>DET NORSKE VERITAS ADRIATICA d. o. o. , društvo za klasifikaciju, certifikaciju i konzultacije, OIB 66958856391, Ružićeva 32,Rijeka</item>
      <item>ERSTE&amp;STEIERMÄRKISCHE BANKA dioničko društvo, OIB 23057039320, Jadranski Trg 3/a,Rijeka</item>
      <item>VISOKO POTKROVLJE društvo s ograničenom odgovornošću za građenje, OIB 28887408223, Don Rafaela Radice 38,Žrnovnica</item>
      <item>HYPO ALPE-ADRIA-BANK dioničko društvo, OIB 14036333877, Slavonska avenija 6,10000 Zagreb</item>
      <item>TOMAS &amp; CO društvo s ograničenom odgovornošću za proizvodnju i inženjering u elektrotehnici, trgovinu i turizam, export-imp, OIB 52725486771, Kopilica 9,Split</item>
      <item>KREDITNA BANKA ZAGREB, dioničko društvo, OIB 70663193635, Ulica grada Vukovara 74,10000 Zagreb</item>
      <item>KRAGIĆ d.o.o. za proizvodnju plastičnih metalnih predmeta i za trgovinu, OIB 35264136731, Put Firula 29,Split</item>
      <item>MONTER POLIS d.o.o. za građevinske i instalaterske radove "u stečaju", OIB 66697386731, Poljička cesta 39,Split</item>
      <item>TRGOMETAL za proizvodnju, trgovinu i usluge, društvo s ograničenom odgovornošću, OIB 14669056208, Put Dračanice 8,Dugopolje</item>
      <item>GDD za građenje i usluge, društvo s ograničenom odgovornošću, OIB 04524958627, Put Plokita 87,Split</item>
      <item>LUKA TERM d.o.o. za završne radove u graditeljstvu, OIB 16662980077, Vrapčanska draga 45,10000 Zagreb</item>
      <item>TISS d.o.o. za inženjering, OIB 37779812687, Ulica Fra Grge Martića 30,Split</item>
      <item>HRVATSKE ŠUME društvo s ograničenom odgovornošću, OIB 69693144506, Ul.Ljudevita Farkaša Vukotinovića 2,10000 Zagreb</item>
      <item>TEA PHARIA, društvo s ograničenom odgovornošću za trgovinu i usluge, OIB 99294824555, 114.Brigade 10,Split</item>
      <item>HEP - Opskrba d.o.o. za opskrbu potrošača električnom, toplinskom energijom i plinom, OIB 63073332379, Ulica grada Vukovara 37,10000 Zagreb</item>
      <item>MONT INSTALACIJA, društvo s ograničenom odgovornošću za instalacijske i završne radove u građevinarstvu, OIB 05084406987, Visoka 55,Split</item>
      <item>ST ARC, d.o.o. za završne i obrtničke radove u gradjevinarstvu i trgovinu, OIB 58632083307, Dubrovačka 49,Split</item>
      <item>Zoran Kačić dipl. iur., Marmontova 1/II,21000 Split</item>
      <item>Odvjetničko društvo GLAMUZINA &amp; GROŠETA, OIB 69402757072, Krajiška 27,10000 Zagreb</item>
      <item>ELEKTROKOVINA ADRIA, d.o.o. za izradu, prodaju, montažu i popravak elektrotehničkih proizvoda, OIB 86742905038, Vukovarska 52/A,Split</item>
      <item>MAĆEŠIĆ I PARTNERI odvjetničko društvo, OIB 11793113837, Pod Kaštelom 4,Rijeka</item>
      <item>SVEUČILIŠTE U SPLITU, STUDENTSKI CENTAR-SPLIT, OIB 25975412650, Sinjska Ulica 6,Split</item>
      <item>Siemens dioničko društvo za elektrotehniku, OIB 12673471493, Heinzelova 70/a,10000 Zagreb</item>
      <item>Sanda Lukić dipl.iur., Ulica domovinskog rata 49,21000 Split</item>
      <item>ANTOLIĆ I SURADNICI odvjetničko društvo, javno trgovačko društvo, OIB 82891991682, Ulica Pavla Hatza 3,10000 Zagreb</item>
      <item>Goran Katura, Domovinskog rata 26/I,21000 Split</item>
      <item>Nada Lović dipl.iur., Mažuranićevo šetalište 24 B,21000 Split</item>
      <item>Iskra Maras dipl. iur., Rokova 64,21000 Split</item>
      <item>Sanda Lukić dipl.iur., Ulica Domovinskog rata 49,21000 Split</item>
      <item>Nada Lović dipl. iur., Pujanke 1,21000 Split</item>
      <item>Marijana Kolak, OIB 64116173584, Sv. Mihovila 19,21311 Žrnovnica</item>
      <item>Zoran Kačić dipl. iur., Marmontova 1/II,21000 Split</item>
      <item>NARODNE NOVINE, dioničko društvo za izdavanje i tiskanje Službenog lista Republike Hrvatske, službenih i drugih obrazaca te , OIB 64546066176, Savski Gaj XIII. put 6,10000 Zagreb</item>
      <item>Igor Nazor, vlasnik  Obrta za usluge  NAVA, OIB 10447826313, Tršćanska  53,21000 Split</item>
      <item>OT-OPTIMA TELEKOM d.d. za telekomunikacije, OIB 36004425025, Bani 75/a,10000 Zagreb</item>
      <item>Vinko Radovani, Hrvatske mornarice 1 j,21000 Split</item>
      <item>Sanja Paić, Horvaćanska 47,10000 Zagreb</item>
      <item>Stjepan Čaljkušić, OIB 06283498942, Put Starog Sela 54,21311 Podstrana</item>
      <item>Agencija za osiguranje radničkih potraživanja u slučaju stečaja poslodavca, OIB 04323472109, Frankopanska 11,10000 Zagreb</item>
      <item>HYPO ALPE-ADRIA-BANK dioničko društvo, OIB 14036333877, Slavonska avenija 6,10000 Zagreb</item>
      <item>Porezna uprava Dubrovnik, OIB 18683136487, Vukovarska 6,20000 Dubrovnik</item>
      <item>SVEUČILIŠTE U SPLITU, STUDENTSKI CENTAR-SPLIT, OIB 25975412650, Sinjska Ulica 6,21000 Split</item>
      <item>Županijsko državno odvjetništvo u Splitu Građansko upravni odjel, OIB 70793241859, Gundulićeva 29 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BD304C-86F0-4BB2-B93D-48BCA84828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326</properties:Words>
  <properties:Characters>1630</properties:Characters>
  <properties:Lines>72</properties:Lines>
  <properties:Paragraphs>20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2017-09-12T06:27:00Z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St-70/2010-330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