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4c47b" w14:paraId="9d4c47b" w:rsidRDefault="00C142BB" w:rsidP="004572C2" w:rsidR="00C142BB" w:rsidRPr="00E83018">
      <w:pPr>
        <w:ind w:firstLine="708"/>
        <w15:collapsed w:val="false"/>
      </w:pPr>
      <w:bookmarkStart w:name="_GoBack" w:id="0"/>
      <w:bookmarkEnd w:id="0"/>
      <w:r w:rsidRPr="00E83018">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142BB" w:rsidP="00625200" w:rsidR="00C142BB" w:rsidRPr="00E83018">
      <w:pPr>
        <w:spacing w:before="160"/>
      </w:pPr>
      <w:r w:rsidRPr="00E83018">
        <w:t>REPUBLIKA HRVATSKA</w:t>
      </w:r>
      <w:r w:rsidRPr="00E83018">
        <w:tab/>
      </w:r>
      <w:r w:rsidRPr="00E83018">
        <w:tab/>
      </w:r>
      <w:r w:rsidRPr="00E83018">
        <w:tab/>
      </w:r>
      <w:r w:rsidRPr="00E83018">
        <w:tab/>
      </w:r>
      <w:r w:rsidRPr="00E83018">
        <w:tab/>
      </w:r>
      <w:r w:rsidRPr="00E83018">
        <w:tab/>
      </w:r>
    </w:p>
    <w:p w:rsidRDefault="00C142BB" w:rsidP="00C142BB" w:rsidR="009652AC" w:rsidRPr="00E83018">
      <w:r w:rsidRPr="00E83018">
        <w:t>TRGOVAČKI SUD U SPLITU</w:t>
      </w:r>
      <w:r w:rsidR="0058272A" w:rsidRPr="00E83018">
        <w:tab/>
      </w:r>
      <w:r w:rsidR="0058272A" w:rsidRPr="00E83018">
        <w:tab/>
      </w:r>
      <w:r w:rsidR="0058272A" w:rsidRPr="00E83018">
        <w:tab/>
      </w:r>
      <w:r w:rsidR="0058272A" w:rsidRPr="00E83018">
        <w:tab/>
      </w:r>
      <w:r w:rsidR="0058272A" w:rsidRPr="00E83018">
        <w:tab/>
      </w:r>
      <w:r w:rsidR="0058272A" w:rsidRPr="00E83018">
        <w:tab/>
      </w:r>
    </w:p>
    <w:p w:rsidRDefault="009652AC" w:rsidP="006B361B" w:rsidR="0058272A" w:rsidRPr="00E83018">
      <w:r w:rsidRPr="00E83018">
        <w:t>Split, Sukoišanska 6</w:t>
      </w:r>
      <w:r w:rsidR="0058272A" w:rsidRPr="00E83018">
        <w:tab/>
      </w:r>
    </w:p>
    <w:p w:rsidRDefault="00FF05FA" w:rsidP="00767F07" w:rsidR="00FF05FA" w:rsidRPr="00E83018">
      <w:pPr>
        <w:spacing w:after="200" w:before="240"/>
        <w:jc w:val="center"/>
        <w:rPr>
          <w:spacing w:val="60"/>
        </w:rPr>
      </w:pPr>
      <w:r w:rsidRPr="00E83018">
        <w:rPr>
          <w:spacing w:val="60"/>
        </w:rPr>
        <w:t>REPUBLIKA HRVATSKA</w:t>
      </w:r>
    </w:p>
    <w:p w:rsidRDefault="00FF05FA" w:rsidP="00767F07" w:rsidR="0058272A" w:rsidRPr="00E83018">
      <w:pPr>
        <w:spacing w:after="200" w:before="240"/>
        <w:jc w:val="center"/>
      </w:pPr>
      <w:r w:rsidRPr="00E83018">
        <w:rPr>
          <w:rFonts w:eastAsia="Calibri"/>
          <w:lang w:eastAsia="en-US"/>
        </w:rPr>
        <w:t>R J E Š E N J E</w:t>
      </w:r>
    </w:p>
    <w:p w:rsidRDefault="0058272A" w:rsidP="004C156F" w:rsidR="005B3C1C" w:rsidRPr="00E83018">
      <w:pPr>
        <w:pStyle w:val="Tijeloteksta"/>
        <w:spacing w:before="100"/>
        <w:ind w:hanging="181"/>
      </w:pPr>
      <w:r w:rsidRPr="00E83018">
        <w:tab/>
      </w:r>
      <w:r w:rsidRPr="00E83018">
        <w:tab/>
        <w:t>Trgovački sud u Splitu,</w:t>
      </w:r>
      <w:r w:rsidR="00E7102F" w:rsidRPr="00E83018">
        <w:t xml:space="preserve"> po</w:t>
      </w:r>
      <w:r w:rsidR="00421738" w:rsidRPr="00E83018">
        <w:t xml:space="preserve"> sutkinji Ani Golub Gruić,</w:t>
      </w:r>
      <w:r w:rsidR="00411293">
        <w:t xml:space="preserve"> </w:t>
      </w:r>
      <w:r w:rsidR="00F43259" w:rsidRPr="00E83018">
        <w:t xml:space="preserve">u stečajnom postupku nad </w:t>
      </w:r>
      <w:r w:rsidR="005D6294" w:rsidRPr="00E83018">
        <w:t>IMOTA d.d. u stečaju, OIB: 02297833542, Donji Proložac, Perinuša</w:t>
      </w:r>
      <w:r w:rsidR="007C4BDF" w:rsidRPr="00E83018">
        <w:t xml:space="preserve"> </w:t>
      </w:r>
      <w:r w:rsidR="005D6294" w:rsidRPr="00E83018">
        <w:t xml:space="preserve">bb, </w:t>
      </w:r>
      <w:r w:rsidRPr="00E83018">
        <w:t>nakon</w:t>
      </w:r>
      <w:r w:rsidR="007C4BDF" w:rsidRPr="00E83018">
        <w:t xml:space="preserve"> </w:t>
      </w:r>
      <w:r w:rsidRPr="00E83018">
        <w:t>ispitn</w:t>
      </w:r>
      <w:r w:rsidR="0004502B" w:rsidRPr="00E83018">
        <w:t>og</w:t>
      </w:r>
      <w:r w:rsidR="007C4BDF" w:rsidRPr="00E83018">
        <w:t xml:space="preserve"> </w:t>
      </w:r>
      <w:r w:rsidRPr="00E83018">
        <w:t>ročišta održan</w:t>
      </w:r>
      <w:r w:rsidR="0004502B" w:rsidRPr="00E83018">
        <w:t>og</w:t>
      </w:r>
      <w:r w:rsidRPr="00E83018">
        <w:t xml:space="preserve"> kod ovog suda </w:t>
      </w:r>
      <w:r w:rsidR="005D6294" w:rsidRPr="00E83018">
        <w:t>1. rujna</w:t>
      </w:r>
      <w:r w:rsidR="001A36B6" w:rsidRPr="00E83018">
        <w:t xml:space="preserve"> 2017</w:t>
      </w:r>
      <w:r w:rsidR="000F16DB" w:rsidRPr="00E83018">
        <w:t>. godine</w:t>
      </w:r>
      <w:r w:rsidR="007F0CC2" w:rsidRPr="00E83018">
        <w:t xml:space="preserve">, </w:t>
      </w:r>
      <w:r w:rsidR="00E83018">
        <w:t>dana 18</w:t>
      </w:r>
      <w:r w:rsidR="00190AFA" w:rsidRPr="00E83018">
        <w:t>. listopada</w:t>
      </w:r>
      <w:r w:rsidR="005D6294" w:rsidRPr="00E83018">
        <w:t xml:space="preserve"> 2017. godine</w:t>
      </w:r>
    </w:p>
    <w:p w:rsidRDefault="00E7102F" w:rsidP="00E83018" w:rsidR="00912B79" w:rsidRPr="00E83018">
      <w:pPr>
        <w:spacing w:after="300" w:before="300"/>
        <w:jc w:val="center"/>
        <w:rPr>
          <w:rFonts w:eastAsia="Calibri"/>
          <w:lang w:eastAsia="en-US"/>
        </w:rPr>
      </w:pPr>
      <w:r w:rsidRPr="00E83018">
        <w:rPr>
          <w:rFonts w:eastAsia="Calibri"/>
          <w:lang w:eastAsia="en-US"/>
        </w:rPr>
        <w:t xml:space="preserve">r i j e š i o    j e         </w:t>
      </w:r>
    </w:p>
    <w:p w:rsidRDefault="001A36B6" w:rsidP="00F43259" w:rsidR="003C57FD" w:rsidRPr="00E83018">
      <w:pPr>
        <w:ind w:firstLine="709"/>
        <w:jc w:val="both"/>
        <w:rPr>
          <w:rFonts w:eastAsia="Arial Unicode MS"/>
          <w:lang w:eastAsia="en-US"/>
        </w:rPr>
      </w:pPr>
      <w:r w:rsidRPr="00E83018">
        <w:rPr>
          <w:rFonts w:eastAsia="Arial Unicode MS"/>
          <w:lang w:eastAsia="en-US"/>
        </w:rPr>
        <w:t xml:space="preserve">I. </w:t>
      </w:r>
      <w:r w:rsidR="00F56D44" w:rsidRPr="00E83018">
        <w:rPr>
          <w:rFonts w:eastAsia="Arial Unicode MS"/>
          <w:lang w:eastAsia="en-US"/>
        </w:rPr>
        <w:t>Utvrđuj</w:t>
      </w:r>
      <w:r w:rsidR="005D6294" w:rsidRPr="00E83018">
        <w:rPr>
          <w:rFonts w:eastAsia="Arial Unicode MS"/>
          <w:lang w:eastAsia="en-US"/>
        </w:rPr>
        <w:t>u se</w:t>
      </w:r>
      <w:r w:rsidR="003C57FD" w:rsidRPr="00E83018">
        <w:rPr>
          <w:rFonts w:eastAsia="Arial Unicode MS"/>
          <w:lang w:eastAsia="en-US"/>
        </w:rPr>
        <w:t xml:space="preserve"> tražbin</w:t>
      </w:r>
      <w:r w:rsidR="005D6294" w:rsidRPr="00E83018">
        <w:rPr>
          <w:rFonts w:eastAsia="Arial Unicode MS"/>
          <w:lang w:eastAsia="en-US"/>
        </w:rPr>
        <w:t>e</w:t>
      </w:r>
      <w:r w:rsidR="003C57FD" w:rsidRPr="00E83018">
        <w:rPr>
          <w:rFonts w:eastAsia="Arial Unicode MS"/>
          <w:lang w:eastAsia="en-US"/>
        </w:rPr>
        <w:t xml:space="preserve"> vjerovnika I. višeg isplatnog reda:</w:t>
      </w:r>
    </w:p>
    <w:p w:rsidRDefault="00CF5E96" w:rsidP="001F4888" w:rsidR="001E0CE7"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REPUBLIKA HRVATSKA MINISTARSTVO</w:t>
      </w:r>
      <w:r w:rsidR="001E0CE7" w:rsidRPr="00E83018">
        <w:rPr>
          <w:rFonts w:eastAsia="Arial Unicode MS"/>
          <w:lang w:eastAsia="en-US"/>
        </w:rPr>
        <w:t>FINANCIJA</w:t>
      </w:r>
    </w:p>
    <w:p w:rsidRDefault="005D6294" w:rsidP="001E0CE7" w:rsidR="005D6294" w:rsidRPr="00E83018">
      <w:pPr>
        <w:ind w:firstLine="284" w:left="709"/>
        <w:jc w:val="both"/>
        <w:rPr>
          <w:rFonts w:eastAsia="Arial Unicode MS"/>
          <w:lang w:eastAsia="en-US"/>
        </w:rPr>
      </w:pPr>
      <w:r w:rsidRPr="00E83018">
        <w:rPr>
          <w:rFonts w:eastAsia="Arial Unicode MS"/>
          <w:lang w:eastAsia="en-US"/>
        </w:rPr>
        <w:t>OIB: 18683136487, u iznosu od 13.945.602,04</w:t>
      </w:r>
      <w:r w:rsidR="00832353"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color w:val="FF0000"/>
          <w:lang w:eastAsia="en-US"/>
        </w:rPr>
      </w:pPr>
      <w:r w:rsidRPr="00E83018">
        <w:rPr>
          <w:rFonts w:eastAsia="Arial Unicode MS"/>
          <w:lang w:eastAsia="en-US"/>
        </w:rPr>
        <w:t xml:space="preserve">- </w:t>
      </w:r>
      <w:r w:rsidR="005D6294" w:rsidRPr="00E83018">
        <w:rPr>
          <w:rFonts w:eastAsia="Arial Unicode MS"/>
          <w:lang w:eastAsia="en-US"/>
        </w:rPr>
        <w:t>MILENA PULJIĆ, OIB:44580845213</w:t>
      </w:r>
      <w:r w:rsidR="00350EC7" w:rsidRPr="00E83018">
        <w:rPr>
          <w:rFonts w:eastAsia="Arial Unicode MS"/>
          <w:lang w:eastAsia="en-US"/>
        </w:rPr>
        <w:t xml:space="preserve">, u iznosu od </w:t>
      </w:r>
      <w:r w:rsidR="005D6294" w:rsidRPr="00E83018">
        <w:rPr>
          <w:rFonts w:eastAsia="Arial Unicode MS"/>
          <w:lang w:eastAsia="en-US"/>
        </w:rPr>
        <w:t>34.932,84</w:t>
      </w:r>
      <w:r w:rsidR="00832353" w:rsidRPr="00E83018">
        <w:t xml:space="preserve"> </w:t>
      </w:r>
      <w:r w:rsidR="00832353" w:rsidRPr="00E83018">
        <w:rPr>
          <w:rFonts w:eastAsia="Arial Unicode MS"/>
          <w:lang w:eastAsia="en-US"/>
        </w:rPr>
        <w:t>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PETAR USKOK, OIB:7</w:t>
      </w:r>
      <w:r w:rsidR="00350EC7" w:rsidRPr="00E83018">
        <w:rPr>
          <w:rFonts w:eastAsia="Arial Unicode MS"/>
          <w:lang w:eastAsia="en-US"/>
        </w:rPr>
        <w:t xml:space="preserve">8585315968, </w:t>
      </w:r>
      <w:r w:rsidR="005D6294" w:rsidRPr="00E83018">
        <w:rPr>
          <w:rFonts w:eastAsia="Arial Unicode MS"/>
          <w:lang w:eastAsia="en-US"/>
        </w:rPr>
        <w:t>u iznosu od 116.780,70</w:t>
      </w:r>
      <w:r w:rsidR="00832353"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 xml:space="preserve">MARA ŠABIĆ, OIB: </w:t>
      </w:r>
      <w:r w:rsidR="00350EC7" w:rsidRPr="00E83018">
        <w:rPr>
          <w:rFonts w:eastAsia="Arial Unicode MS"/>
          <w:lang w:eastAsia="en-US"/>
        </w:rPr>
        <w:t xml:space="preserve">15401618880, </w:t>
      </w:r>
      <w:r w:rsidR="005D6294" w:rsidRPr="00E83018">
        <w:rPr>
          <w:rFonts w:eastAsia="Arial Unicode MS"/>
          <w:lang w:eastAsia="en-US"/>
        </w:rPr>
        <w:t>u iznosu od 151.032,81</w:t>
      </w:r>
      <w:r w:rsidR="00832353"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IVICA ZNAOR, OIB: 87147440237</w:t>
      </w:r>
      <w:r w:rsidR="00350EC7" w:rsidRPr="00E83018">
        <w:rPr>
          <w:rFonts w:eastAsia="Arial Unicode MS"/>
          <w:lang w:eastAsia="en-US"/>
        </w:rPr>
        <w:t xml:space="preserve">, </w:t>
      </w:r>
      <w:r w:rsidR="005D6294" w:rsidRPr="00E83018">
        <w:rPr>
          <w:rFonts w:eastAsia="Arial Unicode MS"/>
          <w:lang w:eastAsia="en-US"/>
        </w:rPr>
        <w:t>u iznosu od 105.680,55</w:t>
      </w:r>
      <w:r w:rsidR="00832353"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NEDILJKA JAKIĆ, OIB:80001050936</w:t>
      </w:r>
      <w:r w:rsidR="00350EC7" w:rsidRPr="00E83018">
        <w:rPr>
          <w:rFonts w:eastAsia="Arial Unicode MS"/>
          <w:lang w:eastAsia="en-US"/>
        </w:rPr>
        <w:t xml:space="preserve">, </w:t>
      </w:r>
      <w:r w:rsidR="005D6294" w:rsidRPr="00E83018">
        <w:rPr>
          <w:rFonts w:eastAsia="Arial Unicode MS"/>
          <w:lang w:eastAsia="en-US"/>
        </w:rPr>
        <w:t xml:space="preserve">u iznosu od 21.656,74 </w:t>
      </w:r>
      <w:r w:rsidR="00832353" w:rsidRPr="00E83018">
        <w:rPr>
          <w:rFonts w:eastAsia="Arial Unicode MS"/>
          <w:lang w:eastAsia="en-US"/>
        </w:rPr>
        <w:t>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 xml:space="preserve">PULJIĆ ANTE, OIB: </w:t>
      </w:r>
      <w:r w:rsidR="00350EC7" w:rsidRPr="00E83018">
        <w:rPr>
          <w:rFonts w:eastAsia="Arial Unicode MS"/>
          <w:lang w:eastAsia="en-US"/>
        </w:rPr>
        <w:t xml:space="preserve">54167697540, </w:t>
      </w:r>
      <w:r w:rsidR="005D6294" w:rsidRPr="00E83018">
        <w:rPr>
          <w:rFonts w:eastAsia="Arial Unicode MS"/>
          <w:lang w:eastAsia="en-US"/>
        </w:rPr>
        <w:t xml:space="preserve">u iznosu od 144.833,54 </w:t>
      </w:r>
      <w:r w:rsidR="00832353" w:rsidRPr="00E83018">
        <w:rPr>
          <w:rFonts w:eastAsia="Arial Unicode MS"/>
          <w:lang w:eastAsia="en-US"/>
        </w:rPr>
        <w:t>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DARINKA LEŠINA, OIB:16713561187</w:t>
      </w:r>
      <w:r w:rsidR="00350EC7" w:rsidRPr="00E83018">
        <w:rPr>
          <w:rFonts w:eastAsia="Arial Unicode MS"/>
          <w:lang w:eastAsia="en-US"/>
        </w:rPr>
        <w:t xml:space="preserve">, </w:t>
      </w:r>
      <w:r w:rsidRPr="00E83018">
        <w:rPr>
          <w:rFonts w:eastAsia="Arial Unicode MS"/>
          <w:lang w:eastAsia="en-US"/>
        </w:rPr>
        <w:t xml:space="preserve">u iznosu od </w:t>
      </w:r>
      <w:r w:rsidR="005D6294" w:rsidRPr="00E83018">
        <w:rPr>
          <w:rFonts w:eastAsia="Arial Unicode MS"/>
          <w:lang w:eastAsia="en-US"/>
        </w:rPr>
        <w:t>110.950,57 kn</w:t>
      </w:r>
      <w:r w:rsidR="005D6294" w:rsidRPr="00E83018">
        <w:rPr>
          <w:rFonts w:eastAsia="Arial Unicode MS"/>
          <w:lang w:eastAsia="en-US"/>
        </w:rPr>
        <w:tab/>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 xml:space="preserve">DANICA ZUJIĆ, OIB: </w:t>
      </w:r>
      <w:r w:rsidR="00350EC7" w:rsidRPr="00E83018">
        <w:rPr>
          <w:rFonts w:eastAsia="Arial Unicode MS"/>
          <w:lang w:eastAsia="en-US"/>
        </w:rPr>
        <w:t xml:space="preserve">73214800500, </w:t>
      </w:r>
      <w:r w:rsidR="005D6294" w:rsidRPr="00E83018">
        <w:rPr>
          <w:rFonts w:eastAsia="Arial Unicode MS"/>
          <w:lang w:eastAsia="en-US"/>
        </w:rPr>
        <w:t xml:space="preserve">u iznosu od 106.797,32 </w:t>
      </w:r>
      <w:r w:rsidR="00832353" w:rsidRPr="00E83018">
        <w:rPr>
          <w:rFonts w:eastAsia="Arial Unicode MS"/>
          <w:lang w:eastAsia="en-US"/>
        </w:rPr>
        <w:t>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 xml:space="preserve">ANKA PULJIZ, OIB: </w:t>
      </w:r>
      <w:r w:rsidR="00350EC7" w:rsidRPr="00E83018">
        <w:rPr>
          <w:rFonts w:eastAsia="Arial Unicode MS"/>
          <w:lang w:eastAsia="en-US"/>
        </w:rPr>
        <w:t xml:space="preserve">97027268172, </w:t>
      </w:r>
      <w:r w:rsidR="005D6294" w:rsidRPr="00E83018">
        <w:rPr>
          <w:rFonts w:eastAsia="Arial Unicode MS"/>
          <w:lang w:eastAsia="en-US"/>
        </w:rPr>
        <w:t xml:space="preserve">u iznosu od 118.175,05 </w:t>
      </w:r>
      <w:r w:rsidR="00832353" w:rsidRPr="00E83018">
        <w:rPr>
          <w:rFonts w:eastAsia="Arial Unicode MS"/>
          <w:lang w:eastAsia="en-US"/>
        </w:rPr>
        <w:t>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 xml:space="preserve">VERA TURIĆ, OIB: </w:t>
      </w:r>
      <w:r w:rsidR="00350EC7" w:rsidRPr="00E83018">
        <w:rPr>
          <w:rFonts w:eastAsia="Arial Unicode MS"/>
          <w:lang w:eastAsia="en-US"/>
        </w:rPr>
        <w:t xml:space="preserve">32027319693, </w:t>
      </w:r>
      <w:r w:rsidR="005D6294" w:rsidRPr="00E83018">
        <w:rPr>
          <w:rFonts w:eastAsia="Arial Unicode MS"/>
          <w:lang w:eastAsia="en-US"/>
        </w:rPr>
        <w:t xml:space="preserve">u iznosu od 120.712,42 </w:t>
      </w:r>
      <w:r w:rsidR="00832353" w:rsidRPr="00E83018">
        <w:rPr>
          <w:rFonts w:eastAsia="Arial Unicode MS"/>
          <w:lang w:eastAsia="en-US"/>
        </w:rPr>
        <w:t>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DRAŽENKA PULJIZ, OIB:57601557878</w:t>
      </w:r>
      <w:r w:rsidR="00350EC7" w:rsidRPr="00E83018">
        <w:rPr>
          <w:rFonts w:eastAsia="Arial Unicode MS"/>
          <w:lang w:eastAsia="en-US"/>
        </w:rPr>
        <w:t xml:space="preserve">, </w:t>
      </w:r>
      <w:r w:rsidR="005D6294" w:rsidRPr="00E83018">
        <w:rPr>
          <w:rFonts w:eastAsia="Arial Unicode MS"/>
          <w:lang w:eastAsia="en-US"/>
        </w:rPr>
        <w:t xml:space="preserve">u iznosu od 116.488,60 </w:t>
      </w:r>
      <w:r w:rsidR="00832353" w:rsidRPr="00E83018">
        <w:rPr>
          <w:rFonts w:eastAsia="Arial Unicode MS"/>
          <w:lang w:eastAsia="en-US"/>
        </w:rPr>
        <w:t>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GORDANA LJUBIČIĆ,</w:t>
      </w:r>
      <w:r w:rsidR="005D6294" w:rsidRPr="00E83018">
        <w:rPr>
          <w:rFonts w:eastAsia="Arial Unicode MS"/>
          <w:lang w:eastAsia="en-US"/>
        </w:rPr>
        <w:tab/>
        <w:t>OIB:72759958470</w:t>
      </w:r>
      <w:r w:rsidR="00350EC7" w:rsidRPr="00E83018">
        <w:rPr>
          <w:rFonts w:eastAsia="Arial Unicode MS"/>
          <w:lang w:eastAsia="en-US"/>
        </w:rPr>
        <w:t xml:space="preserve">, </w:t>
      </w:r>
      <w:r w:rsidR="005D6294" w:rsidRPr="00E83018">
        <w:rPr>
          <w:rFonts w:eastAsia="Arial Unicode MS"/>
          <w:lang w:eastAsia="en-US"/>
        </w:rPr>
        <w:t xml:space="preserve">u iznosu od 100.193,90 </w:t>
      </w:r>
      <w:r w:rsidR="00932B6F" w:rsidRPr="00E83018">
        <w:rPr>
          <w:rFonts w:eastAsia="Arial Unicode MS"/>
          <w:lang w:eastAsia="en-US"/>
        </w:rPr>
        <w:t>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 xml:space="preserve">NADA ĐEREK, OIB: </w:t>
      </w:r>
      <w:r w:rsidR="00350EC7" w:rsidRPr="00E83018">
        <w:rPr>
          <w:rFonts w:eastAsia="Arial Unicode MS"/>
          <w:lang w:eastAsia="en-US"/>
        </w:rPr>
        <w:t xml:space="preserve">24151902033, u iznosu od </w:t>
      </w:r>
      <w:r w:rsidR="005D6294" w:rsidRPr="00E83018">
        <w:rPr>
          <w:rFonts w:eastAsia="Arial Unicode MS"/>
          <w:lang w:eastAsia="en-US"/>
        </w:rPr>
        <w:t xml:space="preserve">118.950,55 </w:t>
      </w:r>
      <w:r w:rsidR="00932B6F" w:rsidRPr="00E83018">
        <w:rPr>
          <w:rFonts w:eastAsia="Arial Unicode MS"/>
          <w:lang w:eastAsia="en-US"/>
        </w:rPr>
        <w:t>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VESNA MILAS, OIB:40611299023</w:t>
      </w:r>
      <w:r w:rsidR="00350EC7" w:rsidRPr="00E83018">
        <w:rPr>
          <w:rFonts w:eastAsia="Arial Unicode MS"/>
          <w:lang w:eastAsia="en-US"/>
        </w:rPr>
        <w:t xml:space="preserve">, </w:t>
      </w:r>
      <w:r w:rsidR="005D6294" w:rsidRPr="00E83018">
        <w:rPr>
          <w:rFonts w:eastAsia="Arial Unicode MS"/>
          <w:lang w:eastAsia="en-US"/>
        </w:rPr>
        <w:t>u iznosu od101.636,05</w:t>
      </w:r>
      <w:r w:rsidRPr="00E83018">
        <w:rPr>
          <w:rFonts w:eastAsia="Arial Unicode MS"/>
          <w:lang w:eastAsia="en-US"/>
        </w:rPr>
        <w:t xml:space="preserve"> </w:t>
      </w:r>
      <w:r w:rsidR="00932B6F" w:rsidRPr="00E83018">
        <w:rPr>
          <w:rFonts w:eastAsia="Arial Unicode MS"/>
          <w:lang w:eastAsia="en-US"/>
        </w:rPr>
        <w:t>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MIRA MATKOVIĆ, OIB:38131320790</w:t>
      </w:r>
      <w:r w:rsidR="00350EC7" w:rsidRPr="00E83018">
        <w:rPr>
          <w:rFonts w:eastAsia="Arial Unicode MS"/>
          <w:lang w:eastAsia="en-US"/>
        </w:rPr>
        <w:t xml:space="preserve">, </w:t>
      </w:r>
      <w:r w:rsidRPr="00E83018">
        <w:rPr>
          <w:rFonts w:eastAsia="Arial Unicode MS"/>
          <w:lang w:eastAsia="en-US"/>
        </w:rPr>
        <w:t xml:space="preserve">u iznosu od </w:t>
      </w:r>
      <w:r w:rsidR="005D6294" w:rsidRPr="00E83018">
        <w:rPr>
          <w:rFonts w:eastAsia="Arial Unicode MS"/>
          <w:lang w:eastAsia="en-US"/>
        </w:rPr>
        <w:t>114.143,41</w:t>
      </w:r>
      <w:r w:rsidR="00932B6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 xml:space="preserve">NADA ŠABIĆ, OIB: </w:t>
      </w:r>
      <w:r w:rsidR="00350EC7" w:rsidRPr="00E83018">
        <w:rPr>
          <w:rFonts w:eastAsia="Arial Unicode MS"/>
          <w:lang w:eastAsia="en-US"/>
        </w:rPr>
        <w:t xml:space="preserve">57950621094, </w:t>
      </w:r>
      <w:r w:rsidR="005D6294" w:rsidRPr="00E83018">
        <w:rPr>
          <w:rFonts w:eastAsia="Arial Unicode MS"/>
          <w:lang w:eastAsia="en-US"/>
        </w:rPr>
        <w:t>u iznosu od 107.081,57</w:t>
      </w:r>
      <w:r w:rsidR="00932B6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JAKOV ŠABIĆ, OIB: 15081768306</w:t>
      </w:r>
      <w:r w:rsidR="00350EC7" w:rsidRPr="00E83018">
        <w:rPr>
          <w:rFonts w:eastAsia="Arial Unicode MS"/>
          <w:lang w:eastAsia="en-US"/>
        </w:rPr>
        <w:t xml:space="preserve">, </w:t>
      </w:r>
      <w:r w:rsidR="005D6294" w:rsidRPr="00E83018">
        <w:rPr>
          <w:rFonts w:eastAsia="Arial Unicode MS"/>
          <w:lang w:eastAsia="en-US"/>
        </w:rPr>
        <w:t>u iznosu od 135.919,40</w:t>
      </w:r>
      <w:r w:rsidR="00932B6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IVICA ŠKORO, OIB: 88099663545</w:t>
      </w:r>
      <w:r w:rsidR="00350EC7" w:rsidRPr="00E83018">
        <w:rPr>
          <w:rFonts w:eastAsia="Arial Unicode MS"/>
          <w:lang w:eastAsia="en-US"/>
        </w:rPr>
        <w:t xml:space="preserve">, </w:t>
      </w:r>
      <w:r w:rsidR="005D6294" w:rsidRPr="00E83018">
        <w:rPr>
          <w:rFonts w:eastAsia="Arial Unicode MS"/>
          <w:lang w:eastAsia="en-US"/>
        </w:rPr>
        <w:t>u iznosu od 135.761,92</w:t>
      </w:r>
      <w:r w:rsidR="00932B6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VESNA MUSTAPIĆ, OIB:41993486959</w:t>
      </w:r>
      <w:r w:rsidR="00350EC7" w:rsidRPr="00E83018">
        <w:rPr>
          <w:rFonts w:eastAsia="Arial Unicode MS"/>
          <w:lang w:eastAsia="en-US"/>
        </w:rPr>
        <w:t xml:space="preserve">, </w:t>
      </w:r>
      <w:r w:rsidR="005D6294" w:rsidRPr="00E83018">
        <w:rPr>
          <w:rFonts w:eastAsia="Arial Unicode MS"/>
          <w:lang w:eastAsia="en-US"/>
        </w:rPr>
        <w:t>u iznosu od 115.722,67</w:t>
      </w:r>
      <w:r w:rsidR="00932B6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lastRenderedPageBreak/>
        <w:t xml:space="preserve">- </w:t>
      </w:r>
      <w:r w:rsidR="005D6294" w:rsidRPr="00E83018">
        <w:rPr>
          <w:rFonts w:eastAsia="Arial Unicode MS"/>
          <w:lang w:eastAsia="en-US"/>
        </w:rPr>
        <w:t>MARIJA VUKOVIĆ, OIB: 65437601101</w:t>
      </w:r>
      <w:r w:rsidR="00350EC7" w:rsidRPr="00E83018">
        <w:rPr>
          <w:rFonts w:eastAsia="Arial Unicode MS"/>
          <w:lang w:eastAsia="en-US"/>
        </w:rPr>
        <w:t xml:space="preserve">, </w:t>
      </w:r>
      <w:r w:rsidR="005D6294" w:rsidRPr="00E83018">
        <w:rPr>
          <w:rFonts w:eastAsia="Arial Unicode MS"/>
          <w:lang w:eastAsia="en-US"/>
        </w:rPr>
        <w:t>u iznosu od 123.931,12</w:t>
      </w:r>
      <w:r w:rsidR="00932B6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MARIJA MARŠIĆ, OIB: 92366392836</w:t>
      </w:r>
      <w:r w:rsidR="00350EC7" w:rsidRPr="00E83018">
        <w:rPr>
          <w:rFonts w:eastAsia="Arial Unicode MS"/>
          <w:lang w:eastAsia="en-US"/>
        </w:rPr>
        <w:t xml:space="preserve">, </w:t>
      </w:r>
      <w:r w:rsidR="005D6294" w:rsidRPr="00E83018">
        <w:rPr>
          <w:rFonts w:eastAsia="Arial Unicode MS"/>
          <w:lang w:eastAsia="en-US"/>
        </w:rPr>
        <w:t>u iznosu od 121.120,57</w:t>
      </w:r>
      <w:r w:rsidR="00932B6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ŽIVKO LJUBIČIĆ, OIB:16262391857</w:t>
      </w:r>
      <w:r w:rsidR="00350EC7" w:rsidRPr="00E83018">
        <w:rPr>
          <w:rFonts w:eastAsia="Arial Unicode MS"/>
          <w:lang w:eastAsia="en-US"/>
        </w:rPr>
        <w:t xml:space="preserve">, </w:t>
      </w:r>
      <w:r w:rsidR="005D6294" w:rsidRPr="00E83018">
        <w:rPr>
          <w:rFonts w:eastAsia="Arial Unicode MS"/>
          <w:lang w:eastAsia="en-US"/>
        </w:rPr>
        <w:t>u iznosu od 107.070,47</w:t>
      </w:r>
      <w:r w:rsidR="00932B6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IVANA LASIĆ</w:t>
      </w:r>
      <w:r w:rsidR="00350EC7" w:rsidRPr="00E83018">
        <w:rPr>
          <w:rFonts w:eastAsia="Arial Unicode MS"/>
          <w:lang w:eastAsia="en-US"/>
        </w:rPr>
        <w:t xml:space="preserve">, </w:t>
      </w:r>
      <w:r w:rsidR="005D6294" w:rsidRPr="00E83018">
        <w:rPr>
          <w:rFonts w:eastAsia="Arial Unicode MS"/>
          <w:lang w:eastAsia="en-US"/>
        </w:rPr>
        <w:t>OIB: 53912000362</w:t>
      </w:r>
      <w:r w:rsidR="00350EC7" w:rsidRPr="00E83018">
        <w:rPr>
          <w:rFonts w:eastAsia="Arial Unicode MS"/>
          <w:lang w:eastAsia="en-US"/>
        </w:rPr>
        <w:t xml:space="preserve">, </w:t>
      </w:r>
      <w:r w:rsidR="005D6294" w:rsidRPr="00E83018">
        <w:rPr>
          <w:rFonts w:eastAsia="Arial Unicode MS"/>
          <w:lang w:eastAsia="en-US"/>
        </w:rPr>
        <w:t>u iznosu od 110.465,32</w:t>
      </w:r>
      <w:r w:rsidR="00932B6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JOŠKO KRALJEVIĆ</w:t>
      </w:r>
      <w:r w:rsidR="00350EC7" w:rsidRPr="00E83018">
        <w:rPr>
          <w:rFonts w:eastAsia="Arial Unicode MS"/>
          <w:lang w:eastAsia="en-US"/>
        </w:rPr>
        <w:t xml:space="preserve">, </w:t>
      </w:r>
      <w:r w:rsidR="005D6294" w:rsidRPr="00E83018">
        <w:rPr>
          <w:rFonts w:eastAsia="Arial Unicode MS"/>
          <w:lang w:eastAsia="en-US"/>
        </w:rPr>
        <w:t>OIB:65853340936</w:t>
      </w:r>
      <w:r w:rsidR="00350EC7" w:rsidRPr="00E83018">
        <w:rPr>
          <w:rFonts w:eastAsia="Arial Unicode MS"/>
          <w:lang w:eastAsia="en-US"/>
        </w:rPr>
        <w:t xml:space="preserve">, </w:t>
      </w:r>
      <w:r w:rsidR="005D6294" w:rsidRPr="00E83018">
        <w:rPr>
          <w:rFonts w:eastAsia="Arial Unicode MS"/>
          <w:lang w:eastAsia="en-US"/>
        </w:rPr>
        <w:t>u iznosu od 98.642,97</w:t>
      </w:r>
      <w:r w:rsidR="00932B6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TIHOMIR ŠIMUNOVIĆ</w:t>
      </w:r>
      <w:r w:rsidR="00350EC7" w:rsidRPr="00E83018">
        <w:rPr>
          <w:rFonts w:eastAsia="Arial Unicode MS"/>
          <w:lang w:eastAsia="en-US"/>
        </w:rPr>
        <w:t xml:space="preserve">, </w:t>
      </w:r>
      <w:r w:rsidR="005D6294" w:rsidRPr="00E83018">
        <w:rPr>
          <w:rFonts w:eastAsia="Arial Unicode MS"/>
          <w:lang w:eastAsia="en-US"/>
        </w:rPr>
        <w:t xml:space="preserve">OIB: </w:t>
      </w:r>
      <w:r w:rsidR="005D6294" w:rsidRPr="00E83018">
        <w:rPr>
          <w:rFonts w:eastAsia="Arial Unicode MS"/>
          <w:lang w:eastAsia="en-US"/>
        </w:rPr>
        <w:tab/>
        <w:t>62069981177</w:t>
      </w:r>
      <w:r w:rsidR="00350EC7" w:rsidRPr="00E83018">
        <w:rPr>
          <w:rFonts w:eastAsia="Arial Unicode MS"/>
          <w:lang w:eastAsia="en-US"/>
        </w:rPr>
        <w:t xml:space="preserve">, </w:t>
      </w:r>
      <w:r w:rsidR="005D6294" w:rsidRPr="00E83018">
        <w:rPr>
          <w:rFonts w:eastAsia="Arial Unicode MS"/>
          <w:lang w:eastAsia="en-US"/>
        </w:rPr>
        <w:t>u iznosu od 92.502,50</w:t>
      </w:r>
      <w:r w:rsidR="00932B6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350EC7" w:rsidRPr="00E83018">
        <w:rPr>
          <w:rFonts w:eastAsia="Arial Unicode MS"/>
          <w:lang w:eastAsia="en-US"/>
        </w:rPr>
        <w:t xml:space="preserve">VINKA RAKO, OIB: 96460892066, u iznosu od </w:t>
      </w:r>
      <w:r w:rsidR="005D6294" w:rsidRPr="00E83018">
        <w:rPr>
          <w:rFonts w:eastAsia="Arial Unicode MS"/>
          <w:lang w:eastAsia="en-US"/>
        </w:rPr>
        <w:t>126.410,60</w:t>
      </w:r>
      <w:r w:rsidR="00932B6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ORJANA KUJUNDŽIĆ</w:t>
      </w:r>
      <w:r w:rsidR="00350EC7" w:rsidRPr="00E83018">
        <w:rPr>
          <w:rFonts w:eastAsia="Arial Unicode MS"/>
          <w:lang w:eastAsia="en-US"/>
        </w:rPr>
        <w:t xml:space="preserve">, </w:t>
      </w:r>
      <w:r w:rsidR="005D6294" w:rsidRPr="00E83018">
        <w:rPr>
          <w:rFonts w:eastAsia="Arial Unicode MS"/>
          <w:lang w:eastAsia="en-US"/>
        </w:rPr>
        <w:t>OIB:</w:t>
      </w:r>
      <w:r w:rsidR="00350EC7" w:rsidRPr="00E83018">
        <w:rPr>
          <w:rFonts w:eastAsia="Arial Unicode MS"/>
          <w:lang w:eastAsia="en-US"/>
        </w:rPr>
        <w:t xml:space="preserve"> 04513806383, </w:t>
      </w:r>
      <w:r w:rsidR="005D6294" w:rsidRPr="00E83018">
        <w:rPr>
          <w:rFonts w:eastAsia="Arial Unicode MS"/>
          <w:lang w:eastAsia="en-US"/>
        </w:rPr>
        <w:t>u iznosu od 117.301,08</w:t>
      </w:r>
      <w:r w:rsidR="00932B6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350EC7" w:rsidRPr="00E83018">
        <w:rPr>
          <w:rFonts w:eastAsia="Arial Unicode MS"/>
          <w:lang w:eastAsia="en-US"/>
        </w:rPr>
        <w:t xml:space="preserve">SENKA BIOČIĆ, OIB: </w:t>
      </w:r>
      <w:r w:rsidR="005D6294" w:rsidRPr="00E83018">
        <w:rPr>
          <w:rFonts w:eastAsia="Arial Unicode MS"/>
          <w:lang w:eastAsia="en-US"/>
        </w:rPr>
        <w:t>41875126356</w:t>
      </w:r>
      <w:r w:rsidR="00350EC7" w:rsidRPr="00E83018">
        <w:rPr>
          <w:rFonts w:eastAsia="Arial Unicode MS"/>
          <w:lang w:eastAsia="en-US"/>
        </w:rPr>
        <w:t xml:space="preserve">, </w:t>
      </w:r>
      <w:r w:rsidR="005D6294" w:rsidRPr="00E83018">
        <w:rPr>
          <w:rFonts w:eastAsia="Arial Unicode MS"/>
          <w:lang w:eastAsia="en-US"/>
        </w:rPr>
        <w:t>u iznosu od 120.086,63</w:t>
      </w:r>
      <w:r w:rsidR="00932B6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KARMELA KUKULJ</w:t>
      </w:r>
      <w:r w:rsidR="00350EC7" w:rsidRPr="00E83018">
        <w:rPr>
          <w:rFonts w:eastAsia="Arial Unicode MS"/>
          <w:lang w:eastAsia="en-US"/>
        </w:rPr>
        <w:t xml:space="preserve">, </w:t>
      </w:r>
      <w:r w:rsidR="005D6294" w:rsidRPr="00E83018">
        <w:rPr>
          <w:rFonts w:eastAsia="Arial Unicode MS"/>
          <w:lang w:eastAsia="en-US"/>
        </w:rPr>
        <w:t>OIB:59661430959</w:t>
      </w:r>
      <w:r w:rsidR="00350EC7" w:rsidRPr="00E83018">
        <w:rPr>
          <w:rFonts w:eastAsia="Arial Unicode MS"/>
          <w:lang w:eastAsia="en-US"/>
        </w:rPr>
        <w:t xml:space="preserve">, </w:t>
      </w:r>
      <w:r w:rsidR="005D6294" w:rsidRPr="00E83018">
        <w:rPr>
          <w:rFonts w:eastAsia="Arial Unicode MS"/>
          <w:lang w:eastAsia="en-US"/>
        </w:rPr>
        <w:t>u iznosu od 117.241,32</w:t>
      </w:r>
      <w:r w:rsidR="007C4BD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MARIJA DIVIĆ</w:t>
      </w:r>
      <w:r w:rsidR="00350EC7" w:rsidRPr="00E83018">
        <w:rPr>
          <w:rFonts w:eastAsia="Arial Unicode MS"/>
          <w:lang w:eastAsia="en-US"/>
        </w:rPr>
        <w:t xml:space="preserve">, OIB: </w:t>
      </w:r>
      <w:r w:rsidR="005D6294" w:rsidRPr="00E83018">
        <w:rPr>
          <w:rFonts w:eastAsia="Arial Unicode MS"/>
          <w:lang w:eastAsia="en-US"/>
        </w:rPr>
        <w:t>03032395899</w:t>
      </w:r>
      <w:r w:rsidR="00350EC7" w:rsidRPr="00E83018">
        <w:rPr>
          <w:rFonts w:eastAsia="Arial Unicode MS"/>
          <w:lang w:eastAsia="en-US"/>
        </w:rPr>
        <w:t xml:space="preserve">, </w:t>
      </w:r>
      <w:r w:rsidR="005D6294" w:rsidRPr="00E83018">
        <w:rPr>
          <w:rFonts w:eastAsia="Arial Unicode MS"/>
          <w:lang w:eastAsia="en-US"/>
        </w:rPr>
        <w:t>u iznosu od 119.450,54</w:t>
      </w:r>
      <w:r w:rsidR="007C4BD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350EC7" w:rsidRPr="00E83018">
        <w:rPr>
          <w:rFonts w:eastAsia="Arial Unicode MS"/>
          <w:lang w:eastAsia="en-US"/>
        </w:rPr>
        <w:t xml:space="preserve">MILENA PULJIĆ, </w:t>
      </w:r>
      <w:r w:rsidRPr="00E83018">
        <w:rPr>
          <w:rFonts w:eastAsia="Arial Unicode MS"/>
          <w:lang w:eastAsia="en-US"/>
        </w:rPr>
        <w:t xml:space="preserve">OIB: </w:t>
      </w:r>
      <w:r w:rsidR="005D6294" w:rsidRPr="00E83018">
        <w:rPr>
          <w:rFonts w:eastAsia="Arial Unicode MS"/>
          <w:lang w:eastAsia="en-US"/>
        </w:rPr>
        <w:t>44580845213</w:t>
      </w:r>
      <w:r w:rsidR="00350EC7" w:rsidRPr="00E83018">
        <w:rPr>
          <w:rFonts w:eastAsia="Arial Unicode MS"/>
          <w:lang w:eastAsia="en-US"/>
        </w:rPr>
        <w:t xml:space="preserve">, </w:t>
      </w:r>
      <w:r w:rsidR="005D6294" w:rsidRPr="00E83018">
        <w:rPr>
          <w:rFonts w:eastAsia="Arial Unicode MS"/>
          <w:lang w:eastAsia="en-US"/>
        </w:rPr>
        <w:t>u iznosu od 117.156,80</w:t>
      </w:r>
      <w:r w:rsidR="007C4BD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MILENA ZDILAR</w:t>
      </w:r>
      <w:r w:rsidR="00350EC7" w:rsidRPr="00E83018">
        <w:rPr>
          <w:rFonts w:eastAsia="Arial Unicode MS"/>
          <w:lang w:eastAsia="en-US"/>
        </w:rPr>
        <w:t xml:space="preserve">, </w:t>
      </w:r>
      <w:r w:rsidR="005D6294" w:rsidRPr="00E83018">
        <w:rPr>
          <w:rFonts w:eastAsia="Arial Unicode MS"/>
          <w:lang w:eastAsia="en-US"/>
        </w:rPr>
        <w:t>OIB:6341</w:t>
      </w:r>
      <w:r w:rsidRPr="00E83018">
        <w:rPr>
          <w:rFonts w:eastAsia="Arial Unicode MS"/>
          <w:lang w:eastAsia="en-US"/>
        </w:rPr>
        <w:t>4135778</w:t>
      </w:r>
      <w:r w:rsidR="00350EC7" w:rsidRPr="00E83018">
        <w:rPr>
          <w:rFonts w:eastAsia="Arial Unicode MS"/>
          <w:lang w:eastAsia="en-US"/>
        </w:rPr>
        <w:t xml:space="preserve">, </w:t>
      </w:r>
      <w:r w:rsidR="005D6294" w:rsidRPr="00E83018">
        <w:rPr>
          <w:rFonts w:eastAsia="Arial Unicode MS"/>
          <w:lang w:eastAsia="en-US"/>
        </w:rPr>
        <w:t>u iznosu od 115.228,33</w:t>
      </w:r>
      <w:r w:rsidR="007C4BD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ANK</w:t>
      </w:r>
      <w:r w:rsidR="00350EC7" w:rsidRPr="00E83018">
        <w:rPr>
          <w:rFonts w:eastAsia="Arial Unicode MS"/>
          <w:lang w:eastAsia="en-US"/>
        </w:rPr>
        <w:t xml:space="preserve">ICA LASIĆ, OIB: </w:t>
      </w:r>
      <w:r w:rsidR="005D6294" w:rsidRPr="00E83018">
        <w:rPr>
          <w:rFonts w:eastAsia="Arial Unicode MS"/>
          <w:lang w:eastAsia="en-US"/>
        </w:rPr>
        <w:t>05474802797</w:t>
      </w:r>
      <w:r w:rsidR="00350EC7" w:rsidRPr="00E83018">
        <w:rPr>
          <w:rFonts w:eastAsia="Arial Unicode MS"/>
          <w:lang w:eastAsia="en-US"/>
        </w:rPr>
        <w:t xml:space="preserve">, </w:t>
      </w:r>
      <w:r w:rsidR="005D6294" w:rsidRPr="00E83018">
        <w:rPr>
          <w:rFonts w:eastAsia="Arial Unicode MS"/>
          <w:lang w:eastAsia="en-US"/>
        </w:rPr>
        <w:t>u iznosu od 115.881,79</w:t>
      </w:r>
      <w:r w:rsidR="007C4BD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MARIJA  RAKO</w:t>
      </w:r>
      <w:r w:rsidR="00350EC7" w:rsidRPr="00E83018">
        <w:rPr>
          <w:rFonts w:eastAsia="Arial Unicode MS"/>
          <w:lang w:eastAsia="en-US"/>
        </w:rPr>
        <w:t xml:space="preserve">, OIB: 38967036087, </w:t>
      </w:r>
      <w:r w:rsidR="005D6294" w:rsidRPr="00E83018">
        <w:rPr>
          <w:rFonts w:eastAsia="Arial Unicode MS"/>
          <w:lang w:eastAsia="en-US"/>
        </w:rPr>
        <w:t>u iznosu od 114.718,98</w:t>
      </w:r>
      <w:r w:rsidR="007C4BD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JADRANKA BILOPAVLOVIĆ</w:t>
      </w:r>
      <w:r w:rsidR="00350EC7" w:rsidRPr="00E83018">
        <w:rPr>
          <w:rFonts w:eastAsia="Arial Unicode MS"/>
          <w:lang w:eastAsia="en-US"/>
        </w:rPr>
        <w:t xml:space="preserve">, </w:t>
      </w:r>
      <w:r w:rsidR="005D6294" w:rsidRPr="00E83018">
        <w:rPr>
          <w:rFonts w:eastAsia="Arial Unicode MS"/>
          <w:lang w:eastAsia="en-US"/>
        </w:rPr>
        <w:t>OIB: 24158900143</w:t>
      </w:r>
      <w:r w:rsidR="00350EC7" w:rsidRPr="00E83018">
        <w:rPr>
          <w:rFonts w:eastAsia="Arial Unicode MS"/>
          <w:lang w:eastAsia="en-US"/>
        </w:rPr>
        <w:t xml:space="preserve">, </w:t>
      </w:r>
      <w:r w:rsidR="005D6294" w:rsidRPr="00E83018">
        <w:rPr>
          <w:rFonts w:eastAsia="Arial Unicode MS"/>
          <w:lang w:eastAsia="en-US"/>
        </w:rPr>
        <w:tab/>
        <w:t>u iznosu od 125.171,96</w:t>
      </w:r>
      <w:r w:rsidR="007C4BD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350EC7" w:rsidRPr="00E83018">
        <w:rPr>
          <w:rFonts w:eastAsia="Arial Unicode MS"/>
          <w:lang w:eastAsia="en-US"/>
        </w:rPr>
        <w:t xml:space="preserve">MARIJA BABIĆ, </w:t>
      </w:r>
      <w:r w:rsidR="005D6294" w:rsidRPr="00E83018">
        <w:rPr>
          <w:rFonts w:eastAsia="Arial Unicode MS"/>
          <w:lang w:eastAsia="en-US"/>
        </w:rPr>
        <w:t>OIB: 88810289702</w:t>
      </w:r>
      <w:r w:rsidR="00350EC7" w:rsidRPr="00E83018">
        <w:rPr>
          <w:rFonts w:eastAsia="Arial Unicode MS"/>
          <w:lang w:eastAsia="en-US"/>
        </w:rPr>
        <w:t xml:space="preserve">, </w:t>
      </w:r>
      <w:r w:rsidR="005D6294" w:rsidRPr="00E83018">
        <w:rPr>
          <w:rFonts w:eastAsia="Arial Unicode MS"/>
          <w:lang w:eastAsia="en-US"/>
        </w:rPr>
        <w:t>u iznosu od 111.437,80</w:t>
      </w:r>
      <w:r w:rsidR="007C4BD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RADMILA ŠIMUNOVIĆ</w:t>
      </w:r>
      <w:r w:rsidR="00350EC7" w:rsidRPr="00E83018">
        <w:rPr>
          <w:rFonts w:eastAsia="Arial Unicode MS"/>
          <w:lang w:eastAsia="en-US"/>
        </w:rPr>
        <w:t xml:space="preserve">, </w:t>
      </w:r>
      <w:r w:rsidR="005D6294" w:rsidRPr="00E83018">
        <w:rPr>
          <w:rFonts w:eastAsia="Arial Unicode MS"/>
          <w:lang w:eastAsia="en-US"/>
        </w:rPr>
        <w:t>OIB:20865445737</w:t>
      </w:r>
      <w:r w:rsidR="00350EC7" w:rsidRPr="00E83018">
        <w:rPr>
          <w:rFonts w:eastAsia="Arial Unicode MS"/>
          <w:lang w:eastAsia="en-US"/>
        </w:rPr>
        <w:t xml:space="preserve">, </w:t>
      </w:r>
      <w:r w:rsidR="005D6294" w:rsidRPr="00E83018">
        <w:rPr>
          <w:rFonts w:eastAsia="Arial Unicode MS"/>
          <w:lang w:eastAsia="en-US"/>
        </w:rPr>
        <w:t>u iznosu od 113.109,47</w:t>
      </w:r>
      <w:r w:rsidR="007C4BD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350EC7" w:rsidRPr="00E83018">
        <w:rPr>
          <w:rFonts w:eastAsia="Arial Unicode MS"/>
          <w:lang w:eastAsia="en-US"/>
        </w:rPr>
        <w:t xml:space="preserve">NADA ĆAPIN, OIB: 11024453713, </w:t>
      </w:r>
      <w:r w:rsidR="005D6294" w:rsidRPr="00E83018">
        <w:rPr>
          <w:rFonts w:eastAsia="Arial Unicode MS"/>
          <w:lang w:eastAsia="en-US"/>
        </w:rPr>
        <w:t>u iznosu od 108.958,05</w:t>
      </w:r>
      <w:r w:rsidR="007C4BD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RENATA REPUŠIĆ</w:t>
      </w:r>
      <w:r w:rsidR="00350EC7" w:rsidRPr="00E83018">
        <w:rPr>
          <w:rFonts w:eastAsia="Arial Unicode MS"/>
          <w:lang w:eastAsia="en-US"/>
        </w:rPr>
        <w:t xml:space="preserve">, </w:t>
      </w:r>
      <w:r w:rsidR="005D6294" w:rsidRPr="00E83018">
        <w:rPr>
          <w:rFonts w:eastAsia="Arial Unicode MS"/>
          <w:lang w:eastAsia="en-US"/>
        </w:rPr>
        <w:t>OIB:85004125997</w:t>
      </w:r>
      <w:r w:rsidR="00350EC7" w:rsidRPr="00E83018">
        <w:rPr>
          <w:rFonts w:eastAsia="Arial Unicode MS"/>
          <w:lang w:eastAsia="en-US"/>
        </w:rPr>
        <w:t xml:space="preserve">, </w:t>
      </w:r>
      <w:r w:rsidRPr="00E83018">
        <w:rPr>
          <w:rFonts w:eastAsia="Arial Unicode MS"/>
          <w:lang w:eastAsia="en-US"/>
        </w:rPr>
        <w:t xml:space="preserve">u iznosu od </w:t>
      </w:r>
      <w:r w:rsidR="005D6294" w:rsidRPr="00E83018">
        <w:rPr>
          <w:rFonts w:eastAsia="Arial Unicode MS"/>
          <w:lang w:eastAsia="en-US"/>
        </w:rPr>
        <w:t>106.151,55</w:t>
      </w:r>
      <w:r w:rsidR="007C4BD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MARIJA DUBRAVAC</w:t>
      </w:r>
      <w:r w:rsidR="00350EC7" w:rsidRPr="00E83018">
        <w:rPr>
          <w:rFonts w:eastAsia="Arial Unicode MS"/>
          <w:lang w:eastAsia="en-US"/>
        </w:rPr>
        <w:t xml:space="preserve">, </w:t>
      </w:r>
      <w:r w:rsidR="005D6294" w:rsidRPr="00E83018">
        <w:rPr>
          <w:rFonts w:eastAsia="Arial Unicode MS"/>
          <w:lang w:eastAsia="en-US"/>
        </w:rPr>
        <w:t>OIB:44745343294</w:t>
      </w:r>
      <w:r w:rsidR="00350EC7" w:rsidRPr="00E83018">
        <w:rPr>
          <w:rFonts w:eastAsia="Arial Unicode MS"/>
          <w:lang w:eastAsia="en-US"/>
        </w:rPr>
        <w:t xml:space="preserve">, </w:t>
      </w:r>
      <w:r w:rsidR="005D6294" w:rsidRPr="00E83018">
        <w:rPr>
          <w:rFonts w:eastAsia="Arial Unicode MS"/>
          <w:lang w:eastAsia="en-US"/>
        </w:rPr>
        <w:t>u iznosu od 105.256,66</w:t>
      </w:r>
      <w:r w:rsidR="007C4BD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SNJEŽANA ŽDERO</w:t>
      </w:r>
      <w:r w:rsidR="00350EC7" w:rsidRPr="00E83018">
        <w:rPr>
          <w:rFonts w:eastAsia="Arial Unicode MS"/>
          <w:lang w:eastAsia="en-US"/>
        </w:rPr>
        <w:t xml:space="preserve">, OIB: </w:t>
      </w:r>
      <w:r w:rsidR="005D6294" w:rsidRPr="00E83018">
        <w:rPr>
          <w:rFonts w:eastAsia="Arial Unicode MS"/>
          <w:lang w:eastAsia="en-US"/>
        </w:rPr>
        <w:t>45841</w:t>
      </w:r>
      <w:r w:rsidR="00350EC7" w:rsidRPr="00E83018">
        <w:rPr>
          <w:rFonts w:eastAsia="Arial Unicode MS"/>
          <w:lang w:eastAsia="en-US"/>
        </w:rPr>
        <w:t xml:space="preserve">790825, </w:t>
      </w:r>
      <w:r w:rsidR="005D6294" w:rsidRPr="00E83018">
        <w:rPr>
          <w:rFonts w:eastAsia="Arial Unicode MS"/>
          <w:lang w:eastAsia="en-US"/>
        </w:rPr>
        <w:t>u iznosu od 99.300,93</w:t>
      </w:r>
      <w:r w:rsidR="007C4BD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SLAVICA KUKULJ</w:t>
      </w:r>
      <w:r w:rsidR="00350EC7" w:rsidRPr="00E83018">
        <w:rPr>
          <w:rFonts w:eastAsia="Arial Unicode MS"/>
          <w:lang w:eastAsia="en-US"/>
        </w:rPr>
        <w:t xml:space="preserve">, </w:t>
      </w:r>
      <w:r w:rsidR="005D6294" w:rsidRPr="00E83018">
        <w:rPr>
          <w:rFonts w:eastAsia="Arial Unicode MS"/>
          <w:lang w:eastAsia="en-US"/>
        </w:rPr>
        <w:t>OIB: 42154660602</w:t>
      </w:r>
      <w:r w:rsidR="00350EC7" w:rsidRPr="00E83018">
        <w:rPr>
          <w:rFonts w:eastAsia="Arial Unicode MS"/>
          <w:lang w:eastAsia="en-US"/>
        </w:rPr>
        <w:t xml:space="preserve">, </w:t>
      </w:r>
      <w:r w:rsidRPr="00E83018">
        <w:rPr>
          <w:rFonts w:eastAsia="Arial Unicode MS"/>
          <w:lang w:eastAsia="en-US"/>
        </w:rPr>
        <w:t xml:space="preserve">u iznosu od </w:t>
      </w:r>
      <w:r w:rsidR="005D6294" w:rsidRPr="00E83018">
        <w:rPr>
          <w:rFonts w:eastAsia="Arial Unicode MS"/>
          <w:lang w:eastAsia="en-US"/>
        </w:rPr>
        <w:t>97.891,12</w:t>
      </w:r>
      <w:r w:rsidR="007C4BD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DIANA MARŠIĆ, OIB: </w:t>
      </w:r>
      <w:r w:rsidR="00350EC7" w:rsidRPr="00E83018">
        <w:rPr>
          <w:rFonts w:eastAsia="Arial Unicode MS"/>
          <w:lang w:eastAsia="en-US"/>
        </w:rPr>
        <w:t xml:space="preserve">20994079102, </w:t>
      </w:r>
      <w:r w:rsidR="005D6294" w:rsidRPr="00E83018">
        <w:rPr>
          <w:rFonts w:eastAsia="Arial Unicode MS"/>
          <w:lang w:eastAsia="en-US"/>
        </w:rPr>
        <w:t>u iznosu od 97.331,57</w:t>
      </w:r>
      <w:r w:rsidR="007C4BD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LJUBICA LONČAR</w:t>
      </w:r>
      <w:r w:rsidR="00350EC7" w:rsidRPr="00E83018">
        <w:rPr>
          <w:rFonts w:eastAsia="Arial Unicode MS"/>
          <w:lang w:eastAsia="en-US"/>
        </w:rPr>
        <w:t xml:space="preserve">, </w:t>
      </w:r>
      <w:r w:rsidR="005D6294" w:rsidRPr="00E83018">
        <w:rPr>
          <w:rFonts w:eastAsia="Arial Unicode MS"/>
          <w:lang w:eastAsia="en-US"/>
        </w:rPr>
        <w:t>OIB:50091354110</w:t>
      </w:r>
      <w:r w:rsidR="00350EC7" w:rsidRPr="00E83018">
        <w:rPr>
          <w:rFonts w:eastAsia="Arial Unicode MS"/>
          <w:lang w:eastAsia="en-US"/>
        </w:rPr>
        <w:t xml:space="preserve">, </w:t>
      </w:r>
      <w:r w:rsidRPr="00E83018">
        <w:rPr>
          <w:rFonts w:eastAsia="Arial Unicode MS"/>
          <w:lang w:eastAsia="en-US"/>
        </w:rPr>
        <w:t xml:space="preserve">u iznosu od </w:t>
      </w:r>
      <w:r w:rsidR="005D6294" w:rsidRPr="00E83018">
        <w:rPr>
          <w:rFonts w:eastAsia="Arial Unicode MS"/>
          <w:lang w:eastAsia="en-US"/>
        </w:rPr>
        <w:t>96.321,96</w:t>
      </w:r>
      <w:r w:rsidR="007C4BD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SENA DRAGUTINOVIĆ</w:t>
      </w:r>
      <w:r w:rsidR="00350EC7" w:rsidRPr="00E83018">
        <w:rPr>
          <w:rFonts w:eastAsia="Arial Unicode MS"/>
          <w:lang w:eastAsia="en-US"/>
        </w:rPr>
        <w:t xml:space="preserve">, </w:t>
      </w:r>
      <w:r w:rsidR="005D6294" w:rsidRPr="00E83018">
        <w:rPr>
          <w:rFonts w:eastAsia="Arial Unicode MS"/>
          <w:lang w:eastAsia="en-US"/>
        </w:rPr>
        <w:t>OIB:85917743481</w:t>
      </w:r>
      <w:r w:rsidR="00350EC7" w:rsidRPr="00E83018">
        <w:rPr>
          <w:rFonts w:eastAsia="Arial Unicode MS"/>
          <w:lang w:eastAsia="en-US"/>
        </w:rPr>
        <w:t>, u</w:t>
      </w:r>
      <w:r w:rsidR="005D6294" w:rsidRPr="00E83018">
        <w:rPr>
          <w:rFonts w:eastAsia="Arial Unicode MS"/>
          <w:lang w:eastAsia="en-US"/>
        </w:rPr>
        <w:t xml:space="preserve"> iznosu od 93.567,21</w:t>
      </w:r>
      <w:r w:rsidR="007C4BD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350EC7" w:rsidRPr="00E83018">
        <w:rPr>
          <w:rFonts w:eastAsia="Arial Unicode MS"/>
          <w:lang w:eastAsia="en-US"/>
        </w:rPr>
        <w:t xml:space="preserve">SEMKA KASALO, OIB: </w:t>
      </w:r>
      <w:r w:rsidR="005D6294" w:rsidRPr="00E83018">
        <w:rPr>
          <w:rFonts w:eastAsia="Arial Unicode MS"/>
          <w:lang w:eastAsia="en-US"/>
        </w:rPr>
        <w:t>64475435251</w:t>
      </w:r>
      <w:r w:rsidR="00350EC7" w:rsidRPr="00E83018">
        <w:rPr>
          <w:rFonts w:eastAsia="Arial Unicode MS"/>
          <w:lang w:eastAsia="en-US"/>
        </w:rPr>
        <w:t xml:space="preserve">, </w:t>
      </w:r>
      <w:r w:rsidR="005D6294" w:rsidRPr="00E83018">
        <w:rPr>
          <w:rFonts w:eastAsia="Arial Unicode MS"/>
          <w:lang w:eastAsia="en-US"/>
        </w:rPr>
        <w:t>u iznosu od</w:t>
      </w:r>
      <w:r w:rsidR="007C4BDF" w:rsidRPr="00E83018">
        <w:rPr>
          <w:rFonts w:eastAsia="Arial Unicode MS"/>
          <w:lang w:eastAsia="en-US"/>
        </w:rPr>
        <w:t xml:space="preserve"> </w:t>
      </w:r>
      <w:r w:rsidR="005D6294" w:rsidRPr="00E83018">
        <w:rPr>
          <w:rFonts w:eastAsia="Arial Unicode MS"/>
          <w:lang w:eastAsia="en-US"/>
        </w:rPr>
        <w:t>99.912,47</w:t>
      </w:r>
      <w:r w:rsidR="007C4BD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350EC7" w:rsidRPr="00E83018">
        <w:rPr>
          <w:rFonts w:eastAsia="Arial Unicode MS"/>
          <w:lang w:eastAsia="en-US"/>
        </w:rPr>
        <w:t xml:space="preserve">NEDILJKO ZNAOR, </w:t>
      </w:r>
      <w:r w:rsidR="005D6294" w:rsidRPr="00E83018">
        <w:rPr>
          <w:rFonts w:eastAsia="Arial Unicode MS"/>
          <w:lang w:eastAsia="en-US"/>
        </w:rPr>
        <w:t>OIB:75159233197</w:t>
      </w:r>
      <w:r w:rsidR="00350EC7" w:rsidRPr="00E83018">
        <w:rPr>
          <w:rFonts w:eastAsia="Arial Unicode MS"/>
          <w:lang w:eastAsia="en-US"/>
        </w:rPr>
        <w:t xml:space="preserve">, </w:t>
      </w:r>
      <w:r w:rsidR="005D6294" w:rsidRPr="00E83018">
        <w:rPr>
          <w:rFonts w:eastAsia="Arial Unicode MS"/>
          <w:lang w:eastAsia="en-US"/>
        </w:rPr>
        <w:t>u iznosu od 101.541,05</w:t>
      </w:r>
      <w:r w:rsidR="007C4BD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350EC7" w:rsidRPr="00E83018">
        <w:rPr>
          <w:rFonts w:eastAsia="Arial Unicode MS"/>
          <w:lang w:eastAsia="en-US"/>
        </w:rPr>
        <w:t xml:space="preserve">PERICA GUDELJ, </w:t>
      </w:r>
      <w:r w:rsidR="005D6294" w:rsidRPr="00E83018">
        <w:rPr>
          <w:rFonts w:eastAsia="Arial Unicode MS"/>
          <w:lang w:eastAsia="en-US"/>
        </w:rPr>
        <w:t>OIB: 60603771657</w:t>
      </w:r>
      <w:r w:rsidR="00350EC7" w:rsidRPr="00E83018">
        <w:rPr>
          <w:rFonts w:eastAsia="Arial Unicode MS"/>
          <w:lang w:eastAsia="en-US"/>
        </w:rPr>
        <w:t xml:space="preserve">, </w:t>
      </w:r>
      <w:r w:rsidR="005D6294" w:rsidRPr="00E83018">
        <w:rPr>
          <w:rFonts w:eastAsia="Arial Unicode MS"/>
          <w:lang w:eastAsia="en-US"/>
        </w:rPr>
        <w:t>u iznosu od 105.848,34</w:t>
      </w:r>
      <w:r w:rsidR="007C4BD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MILAN ADŽIJ</w:t>
      </w:r>
      <w:r w:rsidR="00350EC7" w:rsidRPr="00E83018">
        <w:rPr>
          <w:rFonts w:eastAsia="Arial Unicode MS"/>
          <w:lang w:eastAsia="en-US"/>
        </w:rPr>
        <w:t xml:space="preserve">A, OIB: </w:t>
      </w:r>
      <w:r w:rsidR="005D6294" w:rsidRPr="00E83018">
        <w:rPr>
          <w:rFonts w:eastAsia="Arial Unicode MS"/>
          <w:lang w:eastAsia="en-US"/>
        </w:rPr>
        <w:t>47207214778</w:t>
      </w:r>
      <w:r w:rsidR="00350EC7" w:rsidRPr="00E83018">
        <w:rPr>
          <w:rFonts w:eastAsia="Arial Unicode MS"/>
          <w:lang w:eastAsia="en-US"/>
        </w:rPr>
        <w:t xml:space="preserve">, </w:t>
      </w:r>
      <w:r w:rsidR="005D6294" w:rsidRPr="00E83018">
        <w:rPr>
          <w:rFonts w:eastAsia="Arial Unicode MS"/>
          <w:lang w:eastAsia="en-US"/>
        </w:rPr>
        <w:t>u iznosu od 97.662,55</w:t>
      </w:r>
      <w:r w:rsidR="007C4BD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DRAGAN JAKIĆ</w:t>
      </w:r>
      <w:r w:rsidR="00350EC7" w:rsidRPr="00E83018">
        <w:rPr>
          <w:rFonts w:eastAsia="Arial Unicode MS"/>
          <w:lang w:eastAsia="en-US"/>
        </w:rPr>
        <w:t xml:space="preserve">, </w:t>
      </w:r>
      <w:r w:rsidRPr="00E83018">
        <w:rPr>
          <w:rFonts w:eastAsia="Arial Unicode MS"/>
          <w:lang w:eastAsia="en-US"/>
        </w:rPr>
        <w:t xml:space="preserve">OIB: </w:t>
      </w:r>
      <w:r w:rsidR="005D6294" w:rsidRPr="00E83018">
        <w:rPr>
          <w:rFonts w:eastAsia="Arial Unicode MS"/>
          <w:lang w:eastAsia="en-US"/>
        </w:rPr>
        <w:t>80845067633</w:t>
      </w:r>
      <w:r w:rsidR="00350EC7" w:rsidRPr="00E83018">
        <w:rPr>
          <w:rFonts w:eastAsia="Arial Unicode MS"/>
          <w:lang w:eastAsia="en-US"/>
        </w:rPr>
        <w:t xml:space="preserve">, </w:t>
      </w:r>
      <w:r w:rsidR="005D6294" w:rsidRPr="00E83018">
        <w:rPr>
          <w:rFonts w:eastAsia="Arial Unicode MS"/>
          <w:lang w:eastAsia="en-US"/>
        </w:rPr>
        <w:t>u iznosu od</w:t>
      </w:r>
      <w:r w:rsidR="007C4BDF" w:rsidRPr="00E83018">
        <w:rPr>
          <w:rFonts w:eastAsia="Arial Unicode MS"/>
          <w:lang w:eastAsia="en-US"/>
        </w:rPr>
        <w:t xml:space="preserve"> </w:t>
      </w:r>
      <w:r w:rsidR="005D6294" w:rsidRPr="00E83018">
        <w:rPr>
          <w:rFonts w:eastAsia="Arial Unicode MS"/>
          <w:lang w:eastAsia="en-US"/>
        </w:rPr>
        <w:t>95.866,91</w:t>
      </w:r>
      <w:r w:rsidR="007C4BD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VINKO BABIĆ</w:t>
      </w:r>
      <w:r w:rsidR="00350EC7" w:rsidRPr="00E83018">
        <w:rPr>
          <w:rFonts w:eastAsia="Arial Unicode MS"/>
          <w:lang w:eastAsia="en-US"/>
        </w:rPr>
        <w:t xml:space="preserve">, OIB: 64341237042, u iznosu od </w:t>
      </w:r>
      <w:r w:rsidR="005D6294" w:rsidRPr="00E83018">
        <w:rPr>
          <w:rFonts w:eastAsia="Arial Unicode MS"/>
          <w:lang w:eastAsia="en-US"/>
        </w:rPr>
        <w:t>112.620,93</w:t>
      </w:r>
      <w:r w:rsidR="007C4BDF" w:rsidRPr="00E83018">
        <w:rPr>
          <w:rFonts w:eastAsia="Arial Unicode MS"/>
          <w:lang w:eastAsia="en-US"/>
        </w:rPr>
        <w:t xml:space="preserve"> kn</w:t>
      </w:r>
    </w:p>
    <w:p w:rsidRDefault="001F4888" w:rsidP="001F4888"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350EC7" w:rsidRPr="00E83018">
        <w:rPr>
          <w:rFonts w:eastAsia="Arial Unicode MS"/>
          <w:lang w:eastAsia="en-US"/>
        </w:rPr>
        <w:t xml:space="preserve">MIRJANA ŠABIĆ, </w:t>
      </w:r>
      <w:r w:rsidR="005D6294" w:rsidRPr="00E83018">
        <w:rPr>
          <w:rFonts w:eastAsia="Arial Unicode MS"/>
          <w:lang w:eastAsia="en-US"/>
        </w:rPr>
        <w:t>OIB:86221967520</w:t>
      </w:r>
      <w:r w:rsidR="00350EC7" w:rsidRPr="00E83018">
        <w:rPr>
          <w:rFonts w:eastAsia="Arial Unicode MS"/>
          <w:lang w:eastAsia="en-US"/>
        </w:rPr>
        <w:t xml:space="preserve">, </w:t>
      </w:r>
      <w:r w:rsidR="005D6294" w:rsidRPr="00E83018">
        <w:rPr>
          <w:rFonts w:eastAsia="Arial Unicode MS"/>
          <w:lang w:eastAsia="en-US"/>
        </w:rPr>
        <w:t>u iznosu od 116.327,49</w:t>
      </w:r>
      <w:r w:rsidR="007C4BDF" w:rsidRPr="00E83018">
        <w:rPr>
          <w:rFonts w:eastAsia="Arial Unicode MS"/>
          <w:lang w:eastAsia="en-US"/>
        </w:rPr>
        <w:t xml:space="preserve"> kn</w:t>
      </w:r>
    </w:p>
    <w:p w:rsidRDefault="0066194D" w:rsidP="0066194D"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350EC7" w:rsidRPr="00E83018">
        <w:rPr>
          <w:rFonts w:eastAsia="Arial Unicode MS"/>
          <w:lang w:eastAsia="en-US"/>
        </w:rPr>
        <w:t xml:space="preserve">PETAR LASIĆ, OIB: 42614648100, </w:t>
      </w:r>
      <w:r w:rsidR="005D6294" w:rsidRPr="00E83018">
        <w:rPr>
          <w:rFonts w:eastAsia="Arial Unicode MS"/>
          <w:lang w:eastAsia="en-US"/>
        </w:rPr>
        <w:t>u i</w:t>
      </w:r>
      <w:r w:rsidR="00350EC7" w:rsidRPr="00E83018">
        <w:rPr>
          <w:rFonts w:eastAsia="Arial Unicode MS"/>
          <w:lang w:eastAsia="en-US"/>
        </w:rPr>
        <w:t xml:space="preserve">znosu od </w:t>
      </w:r>
      <w:r w:rsidR="005D6294" w:rsidRPr="00E83018">
        <w:rPr>
          <w:rFonts w:eastAsia="Arial Unicode MS"/>
          <w:lang w:eastAsia="en-US"/>
        </w:rPr>
        <w:t>115.450,76</w:t>
      </w:r>
      <w:r w:rsidR="007C4BDF" w:rsidRPr="00E83018">
        <w:rPr>
          <w:rFonts w:eastAsia="Arial Unicode MS"/>
          <w:lang w:eastAsia="en-US"/>
        </w:rPr>
        <w:t xml:space="preserve"> kn</w:t>
      </w:r>
    </w:p>
    <w:p w:rsidRDefault="0066194D" w:rsidP="0066194D"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MILENKO RIMAC</w:t>
      </w:r>
      <w:r w:rsidR="00350EC7" w:rsidRPr="00E83018">
        <w:rPr>
          <w:rFonts w:eastAsia="Arial Unicode MS"/>
          <w:lang w:eastAsia="en-US"/>
        </w:rPr>
        <w:t xml:space="preserve">, </w:t>
      </w:r>
      <w:r w:rsidR="005D6294" w:rsidRPr="00E83018">
        <w:rPr>
          <w:rFonts w:eastAsia="Arial Unicode MS"/>
          <w:lang w:eastAsia="en-US"/>
        </w:rPr>
        <w:t>OIB:72801358465</w:t>
      </w:r>
      <w:r w:rsidR="00350EC7" w:rsidRPr="00E83018">
        <w:rPr>
          <w:rFonts w:eastAsia="Arial Unicode MS"/>
          <w:lang w:eastAsia="en-US"/>
        </w:rPr>
        <w:t xml:space="preserve">, </w:t>
      </w:r>
      <w:r w:rsidR="005D6294" w:rsidRPr="00E83018">
        <w:rPr>
          <w:rFonts w:eastAsia="Arial Unicode MS"/>
          <w:lang w:eastAsia="en-US"/>
        </w:rPr>
        <w:t>u iznosu od116.117,06</w:t>
      </w:r>
      <w:r w:rsidR="007C4BDF" w:rsidRPr="00E83018">
        <w:rPr>
          <w:rFonts w:eastAsia="Arial Unicode MS"/>
          <w:lang w:eastAsia="en-US"/>
        </w:rPr>
        <w:t xml:space="preserve"> kn</w:t>
      </w:r>
    </w:p>
    <w:p w:rsidRDefault="0066194D" w:rsidP="0066194D"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NEDILJKO LASIĆ</w:t>
      </w:r>
      <w:r w:rsidR="00350EC7" w:rsidRPr="00E83018">
        <w:rPr>
          <w:rFonts w:eastAsia="Arial Unicode MS"/>
          <w:lang w:eastAsia="en-US"/>
        </w:rPr>
        <w:t xml:space="preserve">, </w:t>
      </w:r>
      <w:r w:rsidR="005D6294" w:rsidRPr="00E83018">
        <w:rPr>
          <w:rFonts w:eastAsia="Arial Unicode MS"/>
          <w:lang w:eastAsia="en-US"/>
        </w:rPr>
        <w:t>OIB: 21115443822</w:t>
      </w:r>
      <w:r w:rsidR="00350EC7" w:rsidRPr="00E83018">
        <w:rPr>
          <w:rFonts w:eastAsia="Arial Unicode MS"/>
          <w:lang w:eastAsia="en-US"/>
        </w:rPr>
        <w:t xml:space="preserve">, </w:t>
      </w:r>
      <w:r w:rsidR="005D6294" w:rsidRPr="00E83018">
        <w:rPr>
          <w:rFonts w:eastAsia="Arial Unicode MS"/>
          <w:lang w:eastAsia="en-US"/>
        </w:rPr>
        <w:t>u iznosu od 101.855,39</w:t>
      </w:r>
      <w:r w:rsidR="007C4BDF" w:rsidRPr="00E83018">
        <w:rPr>
          <w:rFonts w:eastAsia="Arial Unicode MS"/>
          <w:lang w:eastAsia="en-US"/>
        </w:rPr>
        <w:t xml:space="preserve"> kn</w:t>
      </w:r>
    </w:p>
    <w:p w:rsidRDefault="0066194D" w:rsidP="0066194D"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SMILJANA KLAPIRIĆ</w:t>
      </w:r>
      <w:r w:rsidR="00350EC7" w:rsidRPr="00E83018">
        <w:rPr>
          <w:rFonts w:eastAsia="Arial Unicode MS"/>
          <w:lang w:eastAsia="en-US"/>
        </w:rPr>
        <w:t xml:space="preserve">, </w:t>
      </w:r>
      <w:r w:rsidR="005D6294" w:rsidRPr="00E83018">
        <w:rPr>
          <w:rFonts w:eastAsia="Arial Unicode MS"/>
          <w:lang w:eastAsia="en-US"/>
        </w:rPr>
        <w:t>OIB:05023527025</w:t>
      </w:r>
      <w:r w:rsidR="00350EC7" w:rsidRPr="00E83018">
        <w:rPr>
          <w:rFonts w:eastAsia="Arial Unicode MS"/>
          <w:lang w:eastAsia="en-US"/>
        </w:rPr>
        <w:t xml:space="preserve">, </w:t>
      </w:r>
      <w:r w:rsidR="005D6294" w:rsidRPr="00E83018">
        <w:rPr>
          <w:rFonts w:eastAsia="Arial Unicode MS"/>
          <w:lang w:eastAsia="en-US"/>
        </w:rPr>
        <w:t>u iznosu od</w:t>
      </w:r>
      <w:r w:rsidR="007C4BDF" w:rsidRPr="00E83018">
        <w:rPr>
          <w:rFonts w:eastAsia="Arial Unicode MS"/>
          <w:lang w:eastAsia="en-US"/>
        </w:rPr>
        <w:t xml:space="preserve"> </w:t>
      </w:r>
      <w:r w:rsidR="005D6294" w:rsidRPr="00E83018">
        <w:rPr>
          <w:rFonts w:eastAsia="Arial Unicode MS"/>
          <w:lang w:eastAsia="en-US"/>
        </w:rPr>
        <w:t>99.800,60</w:t>
      </w:r>
      <w:r w:rsidR="007C4BDF" w:rsidRPr="00E83018">
        <w:rPr>
          <w:rFonts w:eastAsia="Arial Unicode MS"/>
          <w:lang w:eastAsia="en-US"/>
        </w:rPr>
        <w:t xml:space="preserve"> kn</w:t>
      </w:r>
    </w:p>
    <w:p w:rsidRDefault="0066194D" w:rsidP="0066194D"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J</w:t>
      </w:r>
      <w:r w:rsidR="00350EC7" w:rsidRPr="00E83018">
        <w:rPr>
          <w:rFonts w:eastAsia="Arial Unicode MS"/>
          <w:lang w:eastAsia="en-US"/>
        </w:rPr>
        <w:t xml:space="preserve">OSIP JUKIĆ, OIB: 60425917437, u iznosu od </w:t>
      </w:r>
      <w:r w:rsidR="005D6294" w:rsidRPr="00E83018">
        <w:rPr>
          <w:rFonts w:eastAsia="Arial Unicode MS"/>
          <w:lang w:eastAsia="en-US"/>
        </w:rPr>
        <w:t>108.821,46</w:t>
      </w:r>
      <w:r w:rsidR="007C4BDF" w:rsidRPr="00E83018">
        <w:rPr>
          <w:rFonts w:eastAsia="Arial Unicode MS"/>
          <w:lang w:eastAsia="en-US"/>
        </w:rPr>
        <w:t xml:space="preserve"> kn</w:t>
      </w:r>
    </w:p>
    <w:p w:rsidRDefault="0066194D" w:rsidP="0066194D"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ANTE DROPULJIĆ</w:t>
      </w:r>
      <w:r w:rsidR="00350EC7" w:rsidRPr="00E83018">
        <w:rPr>
          <w:rFonts w:eastAsia="Arial Unicode MS"/>
          <w:lang w:eastAsia="en-US"/>
        </w:rPr>
        <w:t xml:space="preserve">, </w:t>
      </w:r>
      <w:r w:rsidR="005D6294" w:rsidRPr="00E83018">
        <w:rPr>
          <w:rFonts w:eastAsia="Arial Unicode MS"/>
          <w:lang w:eastAsia="en-US"/>
        </w:rPr>
        <w:t>OIB: 11165228655</w:t>
      </w:r>
      <w:r w:rsidR="00350EC7" w:rsidRPr="00E83018">
        <w:rPr>
          <w:rFonts w:eastAsia="Arial Unicode MS"/>
          <w:lang w:eastAsia="en-US"/>
        </w:rPr>
        <w:t xml:space="preserve">, </w:t>
      </w:r>
      <w:r w:rsidRPr="00E83018">
        <w:rPr>
          <w:rFonts w:eastAsia="Arial Unicode MS"/>
          <w:lang w:eastAsia="en-US"/>
        </w:rPr>
        <w:t xml:space="preserve">u iznosu od </w:t>
      </w:r>
      <w:r w:rsidR="005D6294" w:rsidRPr="00E83018">
        <w:rPr>
          <w:rFonts w:eastAsia="Arial Unicode MS"/>
          <w:lang w:eastAsia="en-US"/>
        </w:rPr>
        <w:t>27.314,25</w:t>
      </w:r>
      <w:r w:rsidR="00356D18" w:rsidRPr="00E83018">
        <w:rPr>
          <w:rFonts w:eastAsia="Arial Unicode MS"/>
          <w:lang w:eastAsia="en-US"/>
        </w:rPr>
        <w:t xml:space="preserve"> kn</w:t>
      </w:r>
    </w:p>
    <w:p w:rsidRDefault="0066194D" w:rsidP="0066194D"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NEDILJKO ŠABIĆ</w:t>
      </w:r>
      <w:r w:rsidR="00350EC7" w:rsidRPr="00E83018">
        <w:rPr>
          <w:rFonts w:eastAsia="Arial Unicode MS"/>
          <w:lang w:eastAsia="en-US"/>
        </w:rPr>
        <w:t xml:space="preserve">, </w:t>
      </w:r>
      <w:r w:rsidR="005D6294" w:rsidRPr="00E83018">
        <w:rPr>
          <w:rFonts w:eastAsia="Arial Unicode MS"/>
          <w:lang w:eastAsia="en-US"/>
        </w:rPr>
        <w:t>OIB: 25869445751</w:t>
      </w:r>
      <w:r w:rsidR="00350EC7" w:rsidRPr="00E83018">
        <w:rPr>
          <w:rFonts w:eastAsia="Arial Unicode MS"/>
          <w:lang w:eastAsia="en-US"/>
        </w:rPr>
        <w:t xml:space="preserve">, </w:t>
      </w:r>
      <w:r w:rsidR="005D6294" w:rsidRPr="00E83018">
        <w:rPr>
          <w:rFonts w:eastAsia="Arial Unicode MS"/>
          <w:lang w:eastAsia="en-US"/>
        </w:rPr>
        <w:t xml:space="preserve">u iznosu od </w:t>
      </w:r>
      <w:r w:rsidR="005D6294" w:rsidRPr="00E83018">
        <w:rPr>
          <w:rFonts w:eastAsia="Arial Unicode MS"/>
          <w:lang w:eastAsia="en-US"/>
        </w:rPr>
        <w:tab/>
        <w:t>34.135,42</w:t>
      </w:r>
      <w:r w:rsidR="00356D18" w:rsidRPr="00E83018">
        <w:rPr>
          <w:rFonts w:eastAsia="Arial Unicode MS"/>
          <w:lang w:eastAsia="en-US"/>
        </w:rPr>
        <w:t xml:space="preserve"> kn</w:t>
      </w:r>
    </w:p>
    <w:p w:rsidRDefault="0066194D" w:rsidP="0066194D"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350EC7" w:rsidRPr="00E83018">
        <w:rPr>
          <w:rFonts w:eastAsia="Arial Unicode MS"/>
          <w:lang w:eastAsia="en-US"/>
        </w:rPr>
        <w:t xml:space="preserve">MANDA MAJIĆ, OIB: 43624501126, </w:t>
      </w:r>
      <w:r w:rsidR="005D6294" w:rsidRPr="00E83018">
        <w:rPr>
          <w:rFonts w:eastAsia="Arial Unicode MS"/>
          <w:lang w:eastAsia="en-US"/>
        </w:rPr>
        <w:t>u iznosu od 120.917,58</w:t>
      </w:r>
      <w:r w:rsidR="00356D18" w:rsidRPr="00E83018">
        <w:rPr>
          <w:rFonts w:eastAsia="Arial Unicode MS"/>
          <w:lang w:eastAsia="en-US"/>
        </w:rPr>
        <w:t xml:space="preserve"> kn</w:t>
      </w:r>
    </w:p>
    <w:p w:rsidRDefault="0066194D" w:rsidP="0066194D"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350EC7" w:rsidRPr="00E83018">
        <w:rPr>
          <w:rFonts w:eastAsia="Arial Unicode MS"/>
          <w:lang w:eastAsia="en-US"/>
        </w:rPr>
        <w:t xml:space="preserve">VERONIKA GABELICA, </w:t>
      </w:r>
      <w:r w:rsidR="005D6294" w:rsidRPr="00E83018">
        <w:rPr>
          <w:rFonts w:eastAsia="Arial Unicode MS"/>
          <w:lang w:eastAsia="en-US"/>
        </w:rPr>
        <w:t>OIB:86439326581</w:t>
      </w:r>
      <w:r w:rsidR="00350EC7" w:rsidRPr="00E83018">
        <w:rPr>
          <w:rFonts w:eastAsia="Arial Unicode MS"/>
          <w:lang w:eastAsia="en-US"/>
        </w:rPr>
        <w:t xml:space="preserve">, u iznosu od </w:t>
      </w:r>
      <w:r w:rsidR="005D6294" w:rsidRPr="00E83018">
        <w:rPr>
          <w:rFonts w:eastAsia="Arial Unicode MS"/>
          <w:lang w:eastAsia="en-US"/>
        </w:rPr>
        <w:t>80.007,03</w:t>
      </w:r>
      <w:r w:rsidR="00356D18" w:rsidRPr="00E83018">
        <w:rPr>
          <w:rFonts w:eastAsia="Arial Unicode MS"/>
          <w:lang w:eastAsia="en-US"/>
        </w:rPr>
        <w:t xml:space="preserve"> kn</w:t>
      </w:r>
    </w:p>
    <w:p w:rsidRDefault="0066194D" w:rsidP="0066194D"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MARIO GRANČIĆ</w:t>
      </w:r>
      <w:r w:rsidR="00350EC7" w:rsidRPr="00E83018">
        <w:rPr>
          <w:rFonts w:eastAsia="Arial Unicode MS"/>
          <w:lang w:eastAsia="en-US"/>
        </w:rPr>
        <w:t xml:space="preserve">, OIB: 65991558860, u iznosu od </w:t>
      </w:r>
      <w:r w:rsidR="005D6294" w:rsidRPr="00E83018">
        <w:rPr>
          <w:rFonts w:eastAsia="Arial Unicode MS"/>
          <w:lang w:eastAsia="en-US"/>
        </w:rPr>
        <w:t>75.217,41</w:t>
      </w:r>
      <w:r w:rsidR="00356D18" w:rsidRPr="00E83018">
        <w:rPr>
          <w:rFonts w:eastAsia="Arial Unicode MS"/>
          <w:lang w:eastAsia="en-US"/>
        </w:rPr>
        <w:t xml:space="preserve"> kn</w:t>
      </w:r>
    </w:p>
    <w:p w:rsidRDefault="0066194D" w:rsidP="0066194D"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VIKTOR ZDILAR</w:t>
      </w:r>
      <w:r w:rsidR="00350EC7" w:rsidRPr="00E83018">
        <w:rPr>
          <w:rFonts w:eastAsia="Arial Unicode MS"/>
          <w:lang w:eastAsia="en-US"/>
        </w:rPr>
        <w:t xml:space="preserve">, </w:t>
      </w:r>
      <w:r w:rsidRPr="00E83018">
        <w:rPr>
          <w:rFonts w:eastAsia="Arial Unicode MS"/>
          <w:lang w:eastAsia="en-US"/>
        </w:rPr>
        <w:t>OIB: 70753892952</w:t>
      </w:r>
      <w:r w:rsidR="00350EC7" w:rsidRPr="00E83018">
        <w:rPr>
          <w:rFonts w:eastAsia="Arial Unicode MS"/>
          <w:lang w:eastAsia="en-US"/>
        </w:rPr>
        <w:t xml:space="preserve">, </w:t>
      </w:r>
      <w:r w:rsidR="005D6294" w:rsidRPr="00E83018">
        <w:rPr>
          <w:rFonts w:eastAsia="Arial Unicode MS"/>
          <w:lang w:eastAsia="en-US"/>
        </w:rPr>
        <w:t>u iznosu od 62.273,61</w:t>
      </w:r>
      <w:r w:rsidR="00356D18" w:rsidRPr="00E83018">
        <w:rPr>
          <w:rFonts w:eastAsia="Arial Unicode MS"/>
          <w:lang w:eastAsia="en-US"/>
        </w:rPr>
        <w:t xml:space="preserve"> kn</w:t>
      </w:r>
    </w:p>
    <w:p w:rsidRDefault="0066194D" w:rsidP="0066194D"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KRISTINA KUTLEŠA</w:t>
      </w:r>
      <w:r w:rsidR="00350EC7" w:rsidRPr="00E83018">
        <w:rPr>
          <w:rFonts w:eastAsia="Arial Unicode MS"/>
          <w:lang w:eastAsia="en-US"/>
        </w:rPr>
        <w:t xml:space="preserve">, </w:t>
      </w:r>
      <w:r w:rsidR="005D6294" w:rsidRPr="00E83018">
        <w:rPr>
          <w:rFonts w:eastAsia="Arial Unicode MS"/>
          <w:lang w:eastAsia="en-US"/>
        </w:rPr>
        <w:t>OIB:63086766597</w:t>
      </w:r>
      <w:r w:rsidR="00350EC7" w:rsidRPr="00E83018">
        <w:rPr>
          <w:rFonts w:eastAsia="Arial Unicode MS"/>
          <w:lang w:eastAsia="en-US"/>
        </w:rPr>
        <w:t xml:space="preserve">, </w:t>
      </w:r>
      <w:r w:rsidR="005D6294" w:rsidRPr="00E83018">
        <w:rPr>
          <w:rFonts w:eastAsia="Arial Unicode MS"/>
          <w:lang w:eastAsia="en-US"/>
        </w:rPr>
        <w:t>u iznosu od 42.558,85</w:t>
      </w:r>
      <w:r w:rsidR="00356D18" w:rsidRPr="00E83018">
        <w:rPr>
          <w:rFonts w:eastAsia="Arial Unicode MS"/>
          <w:lang w:eastAsia="en-US"/>
        </w:rPr>
        <w:t xml:space="preserve"> kn</w:t>
      </w:r>
    </w:p>
    <w:p w:rsidRDefault="0066194D" w:rsidP="0066194D"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350EC7" w:rsidRPr="00E83018">
        <w:rPr>
          <w:rFonts w:eastAsia="Arial Unicode MS"/>
          <w:lang w:eastAsia="en-US"/>
        </w:rPr>
        <w:t xml:space="preserve">VLADIMIR ĆOSIĆ, OIB: 08595492761, </w:t>
      </w:r>
      <w:r w:rsidR="005D6294" w:rsidRPr="00E83018">
        <w:rPr>
          <w:rFonts w:eastAsia="Arial Unicode MS"/>
          <w:lang w:eastAsia="en-US"/>
        </w:rPr>
        <w:t xml:space="preserve">u iznosu od </w:t>
      </w:r>
      <w:r w:rsidR="005D6294" w:rsidRPr="00E83018">
        <w:rPr>
          <w:rFonts w:eastAsia="Arial Unicode MS"/>
          <w:lang w:eastAsia="en-US"/>
        </w:rPr>
        <w:tab/>
        <w:t>26.585,85</w:t>
      </w:r>
      <w:r w:rsidR="00356D18" w:rsidRPr="00E83018">
        <w:rPr>
          <w:rFonts w:eastAsia="Arial Unicode MS"/>
          <w:lang w:eastAsia="en-US"/>
        </w:rPr>
        <w:t xml:space="preserve"> kn</w:t>
      </w:r>
    </w:p>
    <w:p w:rsidRDefault="0066194D" w:rsidP="0066194D"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350EC7" w:rsidRPr="00E83018">
        <w:rPr>
          <w:rFonts w:eastAsia="Arial Unicode MS"/>
          <w:lang w:eastAsia="en-US"/>
        </w:rPr>
        <w:t xml:space="preserve">DAMIR RAJIĆ, OIB: </w:t>
      </w:r>
      <w:r w:rsidR="005D6294" w:rsidRPr="00E83018">
        <w:rPr>
          <w:rFonts w:eastAsia="Arial Unicode MS"/>
          <w:lang w:eastAsia="en-US"/>
        </w:rPr>
        <w:t>06</w:t>
      </w:r>
      <w:r w:rsidR="00350EC7" w:rsidRPr="00E83018">
        <w:rPr>
          <w:rFonts w:eastAsia="Arial Unicode MS"/>
          <w:lang w:eastAsia="en-US"/>
        </w:rPr>
        <w:t xml:space="preserve">721706642, u iznosu od </w:t>
      </w:r>
      <w:r w:rsidR="005D6294" w:rsidRPr="00E83018">
        <w:rPr>
          <w:rFonts w:eastAsia="Arial Unicode MS"/>
          <w:lang w:eastAsia="en-US"/>
        </w:rPr>
        <w:t>32.210,46</w:t>
      </w:r>
      <w:r w:rsidR="00356D18" w:rsidRPr="00E83018">
        <w:rPr>
          <w:rFonts w:eastAsia="Arial Unicode MS"/>
          <w:lang w:eastAsia="en-US"/>
        </w:rPr>
        <w:t xml:space="preserve"> kn</w:t>
      </w:r>
    </w:p>
    <w:p w:rsidRDefault="0066194D" w:rsidP="0066194D"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ANTE GRABOVAC</w:t>
      </w:r>
      <w:r w:rsidR="00350EC7" w:rsidRPr="00E83018">
        <w:rPr>
          <w:rFonts w:eastAsia="Arial Unicode MS"/>
          <w:lang w:eastAsia="en-US"/>
        </w:rPr>
        <w:t xml:space="preserve">, </w:t>
      </w:r>
      <w:r w:rsidR="005D6294" w:rsidRPr="00E83018">
        <w:rPr>
          <w:rFonts w:eastAsia="Arial Unicode MS"/>
          <w:lang w:eastAsia="en-US"/>
        </w:rPr>
        <w:t>OIB:86639404372</w:t>
      </w:r>
      <w:r w:rsidR="00350EC7" w:rsidRPr="00E83018">
        <w:rPr>
          <w:rFonts w:eastAsia="Arial Unicode MS"/>
          <w:lang w:eastAsia="en-US"/>
        </w:rPr>
        <w:t xml:space="preserve">, </w:t>
      </w:r>
      <w:r w:rsidR="005D6294" w:rsidRPr="00E83018">
        <w:rPr>
          <w:rFonts w:eastAsia="Arial Unicode MS"/>
          <w:lang w:eastAsia="en-US"/>
        </w:rPr>
        <w:t>u iznosu od 23.915,34</w:t>
      </w:r>
      <w:r w:rsidR="00356D18" w:rsidRPr="00E83018">
        <w:rPr>
          <w:rFonts w:eastAsia="Arial Unicode MS"/>
          <w:lang w:eastAsia="en-US"/>
        </w:rPr>
        <w:t xml:space="preserve"> kn</w:t>
      </w:r>
    </w:p>
    <w:p w:rsidRDefault="0066194D" w:rsidP="0066194D" w:rsidR="005D6294" w:rsidRPr="00E83018">
      <w:pPr>
        <w:spacing w:before="100"/>
        <w:ind w:firstLine="285" w:left="708"/>
        <w:jc w:val="both"/>
        <w:rPr>
          <w:rFonts w:eastAsia="Arial Unicode MS"/>
          <w:lang w:eastAsia="en-US"/>
        </w:rPr>
      </w:pPr>
      <w:r w:rsidRPr="00E83018">
        <w:rPr>
          <w:rFonts w:eastAsia="Arial Unicode MS"/>
          <w:lang w:eastAsia="en-US"/>
        </w:rPr>
        <w:t>- MIRELA BABIĆ</w:t>
      </w:r>
      <w:r w:rsidR="00350EC7" w:rsidRPr="00E83018">
        <w:rPr>
          <w:rFonts w:eastAsia="Arial Unicode MS"/>
          <w:lang w:eastAsia="en-US"/>
        </w:rPr>
        <w:t xml:space="preserve">, OIB: 76692323244, </w:t>
      </w:r>
      <w:r w:rsidR="005D6294" w:rsidRPr="00E83018">
        <w:rPr>
          <w:rFonts w:eastAsia="Arial Unicode MS"/>
          <w:lang w:eastAsia="en-US"/>
        </w:rPr>
        <w:t>u iznosu od 37.076,62</w:t>
      </w:r>
      <w:r w:rsidR="00356D18" w:rsidRPr="00E83018">
        <w:rPr>
          <w:rFonts w:eastAsia="Arial Unicode MS"/>
          <w:lang w:eastAsia="en-US"/>
        </w:rPr>
        <w:t xml:space="preserve"> kn</w:t>
      </w:r>
    </w:p>
    <w:p w:rsidRDefault="0066194D" w:rsidP="0066194D"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OZRENA GRIZELJ</w:t>
      </w:r>
      <w:r w:rsidR="00350EC7" w:rsidRPr="00E83018">
        <w:rPr>
          <w:rFonts w:eastAsia="Arial Unicode MS"/>
          <w:lang w:eastAsia="en-US"/>
        </w:rPr>
        <w:t xml:space="preserve">, </w:t>
      </w:r>
      <w:r w:rsidR="005D6294" w:rsidRPr="00E83018">
        <w:rPr>
          <w:rFonts w:eastAsia="Arial Unicode MS"/>
          <w:lang w:eastAsia="en-US"/>
        </w:rPr>
        <w:t>OIB:23996497578</w:t>
      </w:r>
      <w:r w:rsidR="00350EC7" w:rsidRPr="00E83018">
        <w:rPr>
          <w:rFonts w:eastAsia="Arial Unicode MS"/>
          <w:lang w:eastAsia="en-US"/>
        </w:rPr>
        <w:t xml:space="preserve">, </w:t>
      </w:r>
      <w:r w:rsidRPr="00E83018">
        <w:rPr>
          <w:rFonts w:eastAsia="Arial Unicode MS"/>
          <w:lang w:eastAsia="en-US"/>
        </w:rPr>
        <w:t xml:space="preserve">u iznosu od </w:t>
      </w:r>
      <w:r w:rsidR="005D6294" w:rsidRPr="00E83018">
        <w:rPr>
          <w:rFonts w:eastAsia="Arial Unicode MS"/>
          <w:lang w:eastAsia="en-US"/>
        </w:rPr>
        <w:t>128.774,48</w:t>
      </w:r>
      <w:r w:rsidR="00356D18" w:rsidRPr="00E83018">
        <w:rPr>
          <w:rFonts w:eastAsia="Arial Unicode MS"/>
          <w:lang w:eastAsia="en-US"/>
        </w:rPr>
        <w:t xml:space="preserve"> kn</w:t>
      </w:r>
    </w:p>
    <w:p w:rsidRDefault="0066194D" w:rsidP="0066194D"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350EC7" w:rsidRPr="00E83018">
        <w:rPr>
          <w:rFonts w:eastAsia="Arial Unicode MS"/>
          <w:lang w:eastAsia="en-US"/>
        </w:rPr>
        <w:t xml:space="preserve">ANTE TOPIĆ, OIB: 74689827335, </w:t>
      </w:r>
      <w:r w:rsidR="005D6294" w:rsidRPr="00E83018">
        <w:rPr>
          <w:rFonts w:eastAsia="Arial Unicode MS"/>
          <w:lang w:eastAsia="en-US"/>
        </w:rPr>
        <w:t>u iznosu od 141.209,07</w:t>
      </w:r>
      <w:r w:rsidR="00356D18" w:rsidRPr="00E83018">
        <w:rPr>
          <w:rFonts w:eastAsia="Arial Unicode MS"/>
          <w:lang w:eastAsia="en-US"/>
        </w:rPr>
        <w:t xml:space="preserve"> kn</w:t>
      </w:r>
    </w:p>
    <w:p w:rsidRDefault="0066194D" w:rsidP="0066194D"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ANTE MILARDOVIĆ</w:t>
      </w:r>
      <w:r w:rsidR="00350EC7" w:rsidRPr="00E83018">
        <w:rPr>
          <w:rFonts w:eastAsia="Arial Unicode MS"/>
          <w:lang w:eastAsia="en-US"/>
        </w:rPr>
        <w:t xml:space="preserve">, </w:t>
      </w:r>
      <w:r w:rsidR="005D6294" w:rsidRPr="00E83018">
        <w:rPr>
          <w:rFonts w:eastAsia="Arial Unicode MS"/>
          <w:lang w:eastAsia="en-US"/>
        </w:rPr>
        <w:t>OIB:87493365259</w:t>
      </w:r>
      <w:r w:rsidR="00350EC7" w:rsidRPr="00E83018">
        <w:rPr>
          <w:rFonts w:eastAsia="Arial Unicode MS"/>
          <w:lang w:eastAsia="en-US"/>
        </w:rPr>
        <w:t xml:space="preserve">, </w:t>
      </w:r>
      <w:r w:rsidR="005D6294" w:rsidRPr="00E83018">
        <w:rPr>
          <w:rFonts w:eastAsia="Arial Unicode MS"/>
          <w:lang w:eastAsia="en-US"/>
        </w:rPr>
        <w:t>u iznosu od 140.707,01</w:t>
      </w:r>
      <w:r w:rsidR="00356D18" w:rsidRPr="00E83018">
        <w:rPr>
          <w:rFonts w:eastAsia="Arial Unicode MS"/>
          <w:lang w:eastAsia="en-US"/>
        </w:rPr>
        <w:t xml:space="preserve"> kn</w:t>
      </w:r>
    </w:p>
    <w:p w:rsidRDefault="0066194D" w:rsidP="0066194D"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BRANKO GABELICA</w:t>
      </w:r>
      <w:r w:rsidR="00350EC7" w:rsidRPr="00E83018">
        <w:rPr>
          <w:rFonts w:eastAsia="Arial Unicode MS"/>
          <w:lang w:eastAsia="en-US"/>
        </w:rPr>
        <w:t xml:space="preserve">, </w:t>
      </w:r>
      <w:r w:rsidR="005D6294" w:rsidRPr="00E83018">
        <w:rPr>
          <w:rFonts w:eastAsia="Arial Unicode MS"/>
          <w:lang w:eastAsia="en-US"/>
        </w:rPr>
        <w:t>OIB:</w:t>
      </w:r>
      <w:r w:rsidR="00350EC7" w:rsidRPr="00E83018">
        <w:rPr>
          <w:rFonts w:eastAsia="Arial Unicode MS"/>
          <w:lang w:eastAsia="en-US"/>
        </w:rPr>
        <w:t xml:space="preserve"> 66509336977, </w:t>
      </w:r>
      <w:r w:rsidR="005D6294" w:rsidRPr="00E83018">
        <w:rPr>
          <w:rFonts w:eastAsia="Arial Unicode MS"/>
          <w:lang w:eastAsia="en-US"/>
        </w:rPr>
        <w:t>u iznosu od 156.554,49</w:t>
      </w:r>
      <w:r w:rsidR="00356D18" w:rsidRPr="00E83018">
        <w:rPr>
          <w:rFonts w:eastAsia="Arial Unicode MS"/>
          <w:lang w:eastAsia="en-US"/>
        </w:rPr>
        <w:t xml:space="preserve"> kn</w:t>
      </w:r>
    </w:p>
    <w:p w:rsidRDefault="0066194D" w:rsidP="0066194D"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350EC7" w:rsidRPr="00E83018">
        <w:rPr>
          <w:rFonts w:eastAsia="Arial Unicode MS"/>
          <w:lang w:eastAsia="en-US"/>
        </w:rPr>
        <w:t xml:space="preserve">TOMISLAV VRLJIĆ, </w:t>
      </w:r>
      <w:r w:rsidR="005D6294" w:rsidRPr="00E83018">
        <w:rPr>
          <w:rFonts w:eastAsia="Arial Unicode MS"/>
          <w:lang w:eastAsia="en-US"/>
        </w:rPr>
        <w:t xml:space="preserve">OIB: </w:t>
      </w:r>
      <w:r w:rsidR="00350EC7" w:rsidRPr="00E83018">
        <w:rPr>
          <w:rFonts w:eastAsia="Arial Unicode MS"/>
          <w:lang w:eastAsia="en-US"/>
        </w:rPr>
        <w:t xml:space="preserve">14394502879, </w:t>
      </w:r>
      <w:r w:rsidR="005D6294" w:rsidRPr="00E83018">
        <w:rPr>
          <w:rFonts w:eastAsia="Arial Unicode MS"/>
          <w:lang w:eastAsia="en-US"/>
        </w:rPr>
        <w:t>u iznosu od 117.419,37</w:t>
      </w:r>
      <w:r w:rsidR="00356D18" w:rsidRPr="00E83018">
        <w:rPr>
          <w:rFonts w:eastAsia="Arial Unicode MS"/>
          <w:lang w:eastAsia="en-US"/>
        </w:rPr>
        <w:t xml:space="preserve"> kn</w:t>
      </w:r>
    </w:p>
    <w:p w:rsidRDefault="0066194D" w:rsidP="0066194D"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350EC7" w:rsidRPr="00E83018">
        <w:rPr>
          <w:rFonts w:eastAsia="Arial Unicode MS"/>
          <w:lang w:eastAsia="en-US"/>
        </w:rPr>
        <w:t xml:space="preserve">MILAN PUJIĆ, OIB: 67722682785, </w:t>
      </w:r>
      <w:r w:rsidR="005D6294" w:rsidRPr="00E83018">
        <w:rPr>
          <w:rFonts w:eastAsia="Arial Unicode MS"/>
          <w:lang w:eastAsia="en-US"/>
        </w:rPr>
        <w:t>u iznosu od 113.706,70</w:t>
      </w:r>
      <w:r w:rsidR="00356D18" w:rsidRPr="00E83018">
        <w:rPr>
          <w:rFonts w:eastAsia="Arial Unicode MS"/>
          <w:lang w:eastAsia="en-US"/>
        </w:rPr>
        <w:t xml:space="preserve"> kn</w:t>
      </w:r>
    </w:p>
    <w:p w:rsidRDefault="0066194D" w:rsidP="0066194D"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DRAŽANA VUJČIĆ</w:t>
      </w:r>
      <w:r w:rsidR="00350EC7" w:rsidRPr="00E83018">
        <w:rPr>
          <w:rFonts w:eastAsia="Arial Unicode MS"/>
          <w:lang w:eastAsia="en-US"/>
        </w:rPr>
        <w:t xml:space="preserve">, </w:t>
      </w:r>
      <w:r w:rsidR="005D6294" w:rsidRPr="00E83018">
        <w:rPr>
          <w:rFonts w:eastAsia="Arial Unicode MS"/>
          <w:lang w:eastAsia="en-US"/>
        </w:rPr>
        <w:t>OIB:24104288793</w:t>
      </w:r>
      <w:r w:rsidR="00350EC7" w:rsidRPr="00E83018">
        <w:rPr>
          <w:rFonts w:eastAsia="Arial Unicode MS"/>
          <w:lang w:eastAsia="en-US"/>
        </w:rPr>
        <w:t xml:space="preserve">, </w:t>
      </w:r>
      <w:r w:rsidR="005D6294" w:rsidRPr="00E83018">
        <w:rPr>
          <w:rFonts w:eastAsia="Arial Unicode MS"/>
          <w:lang w:eastAsia="en-US"/>
        </w:rPr>
        <w:t>u iznosu od</w:t>
      </w:r>
      <w:r w:rsidR="00356D18" w:rsidRPr="00E83018">
        <w:rPr>
          <w:rFonts w:eastAsia="Arial Unicode MS"/>
          <w:lang w:eastAsia="en-US"/>
        </w:rPr>
        <w:t xml:space="preserve"> </w:t>
      </w:r>
      <w:r w:rsidR="005D6294" w:rsidRPr="00E83018">
        <w:rPr>
          <w:rFonts w:eastAsia="Arial Unicode MS"/>
          <w:lang w:eastAsia="en-US"/>
        </w:rPr>
        <w:t>108.106,03</w:t>
      </w:r>
      <w:r w:rsidR="00356D18" w:rsidRPr="00E83018">
        <w:rPr>
          <w:rFonts w:eastAsia="Arial Unicode MS"/>
          <w:lang w:eastAsia="en-US"/>
        </w:rPr>
        <w:t xml:space="preserve"> kn</w:t>
      </w:r>
    </w:p>
    <w:p w:rsidRDefault="0066194D" w:rsidP="0066194D" w:rsidR="005D6294" w:rsidRPr="00E83018">
      <w:pPr>
        <w:spacing w:before="100"/>
        <w:ind w:firstLine="285" w:left="708"/>
        <w:jc w:val="both"/>
        <w:rPr>
          <w:rFonts w:eastAsia="Arial Unicode MS"/>
          <w:lang w:eastAsia="en-US"/>
        </w:rPr>
      </w:pPr>
      <w:r w:rsidRPr="00E83018">
        <w:rPr>
          <w:rFonts w:eastAsia="Arial Unicode MS"/>
          <w:lang w:eastAsia="en-US"/>
        </w:rPr>
        <w:t xml:space="preserve">- </w:t>
      </w:r>
      <w:r w:rsidR="005D6294" w:rsidRPr="00E83018">
        <w:rPr>
          <w:rFonts w:eastAsia="Arial Unicode MS"/>
          <w:lang w:eastAsia="en-US"/>
        </w:rPr>
        <w:t>LJUPKO LJUBIČIĆ</w:t>
      </w:r>
      <w:r w:rsidR="00350EC7" w:rsidRPr="00E83018">
        <w:rPr>
          <w:rFonts w:eastAsia="Arial Unicode MS"/>
          <w:lang w:eastAsia="en-US"/>
        </w:rPr>
        <w:t xml:space="preserve">, </w:t>
      </w:r>
      <w:r w:rsidR="005D6294" w:rsidRPr="00E83018">
        <w:rPr>
          <w:rFonts w:eastAsia="Arial Unicode MS"/>
          <w:lang w:eastAsia="en-US"/>
        </w:rPr>
        <w:t>OIB: 44797605630</w:t>
      </w:r>
      <w:r w:rsidR="00350EC7" w:rsidRPr="00E83018">
        <w:rPr>
          <w:rFonts w:eastAsia="Arial Unicode MS"/>
          <w:lang w:eastAsia="en-US"/>
        </w:rPr>
        <w:t xml:space="preserve">, </w:t>
      </w:r>
      <w:r w:rsidRPr="00E83018">
        <w:rPr>
          <w:rFonts w:eastAsia="Arial Unicode MS"/>
          <w:lang w:eastAsia="en-US"/>
        </w:rPr>
        <w:t xml:space="preserve">u iznosu od </w:t>
      </w:r>
      <w:r w:rsidR="005D6294" w:rsidRPr="00E83018">
        <w:rPr>
          <w:rFonts w:eastAsia="Arial Unicode MS"/>
          <w:lang w:eastAsia="en-US"/>
        </w:rPr>
        <w:t>109.932,92</w:t>
      </w:r>
      <w:r w:rsidRPr="00E83018">
        <w:rPr>
          <w:rFonts w:eastAsia="Arial Unicode MS"/>
          <w:lang w:eastAsia="en-US"/>
        </w:rPr>
        <w:t xml:space="preserve"> </w:t>
      </w:r>
      <w:r w:rsidR="00356D18" w:rsidRPr="00E83018">
        <w:rPr>
          <w:rFonts w:eastAsia="Arial Unicode MS"/>
          <w:lang w:eastAsia="en-US"/>
        </w:rPr>
        <w:t>kn</w:t>
      </w:r>
    </w:p>
    <w:p w:rsidRDefault="0066194D" w:rsidP="0066194D" w:rsidR="007F0CC2" w:rsidRPr="00E83018">
      <w:pPr>
        <w:spacing w:before="100"/>
        <w:ind w:firstLine="285" w:left="708"/>
        <w:jc w:val="both"/>
        <w:rPr>
          <w:rFonts w:eastAsia="Arial Unicode MS"/>
          <w:lang w:eastAsia="en-US"/>
        </w:rPr>
      </w:pPr>
      <w:r w:rsidRPr="00E83018">
        <w:rPr>
          <w:rFonts w:eastAsia="Arial Unicode MS"/>
          <w:lang w:eastAsia="en-US"/>
        </w:rPr>
        <w:t xml:space="preserve">- </w:t>
      </w:r>
      <w:r w:rsidR="00350EC7" w:rsidRPr="00E83018">
        <w:rPr>
          <w:rFonts w:eastAsia="Arial Unicode MS"/>
          <w:lang w:eastAsia="en-US"/>
        </w:rPr>
        <w:t xml:space="preserve">MIRKO JELAVIĆ, </w:t>
      </w:r>
      <w:r w:rsidR="005D6294" w:rsidRPr="00E83018">
        <w:rPr>
          <w:rFonts w:eastAsia="Arial Unicode MS"/>
          <w:lang w:eastAsia="en-US"/>
        </w:rPr>
        <w:t>OIB: 48835391603</w:t>
      </w:r>
      <w:r w:rsidR="005D6294" w:rsidRPr="00E83018">
        <w:rPr>
          <w:rFonts w:eastAsia="Arial Unicode MS"/>
          <w:lang w:eastAsia="en-US"/>
        </w:rPr>
        <w:tab/>
      </w:r>
      <w:r w:rsidR="00350EC7" w:rsidRPr="00E83018">
        <w:rPr>
          <w:rFonts w:eastAsia="Arial Unicode MS"/>
          <w:lang w:eastAsia="en-US"/>
        </w:rPr>
        <w:t xml:space="preserve">, </w:t>
      </w:r>
      <w:r w:rsidR="005D6294" w:rsidRPr="00E83018">
        <w:rPr>
          <w:rFonts w:eastAsia="Arial Unicode MS"/>
          <w:lang w:eastAsia="en-US"/>
        </w:rPr>
        <w:t>u iznosu od</w:t>
      </w:r>
      <w:r w:rsidR="00356D18" w:rsidRPr="00E83018">
        <w:rPr>
          <w:rFonts w:eastAsia="Arial Unicode MS"/>
          <w:lang w:eastAsia="en-US"/>
        </w:rPr>
        <w:t xml:space="preserve"> </w:t>
      </w:r>
      <w:r w:rsidR="005D6294" w:rsidRPr="00E83018">
        <w:rPr>
          <w:rFonts w:eastAsia="Arial Unicode MS"/>
          <w:lang w:eastAsia="en-US"/>
        </w:rPr>
        <w:t>5.507,74</w:t>
      </w:r>
      <w:r w:rsidR="00356D18" w:rsidRPr="00E83018">
        <w:t xml:space="preserve"> </w:t>
      </w:r>
      <w:r w:rsidR="00356D18" w:rsidRPr="00E83018">
        <w:rPr>
          <w:rFonts w:eastAsia="Arial Unicode MS"/>
          <w:lang w:eastAsia="en-US"/>
        </w:rPr>
        <w:t>kn</w:t>
      </w:r>
      <w:r w:rsidR="005D6294" w:rsidRPr="00E83018">
        <w:rPr>
          <w:rFonts w:eastAsia="Arial Unicode MS"/>
          <w:lang w:eastAsia="en-US"/>
        </w:rPr>
        <w:t>.</w:t>
      </w:r>
    </w:p>
    <w:p w:rsidRDefault="001A36B6" w:rsidP="00233F8B" w:rsidR="007F0CC2" w:rsidRPr="00E83018">
      <w:pPr>
        <w:spacing w:before="360"/>
        <w:ind w:firstLine="709"/>
        <w:jc w:val="both"/>
        <w:rPr>
          <w:rFonts w:eastAsia="Arial Unicode MS"/>
          <w:lang w:eastAsia="en-US"/>
        </w:rPr>
      </w:pPr>
      <w:r w:rsidRPr="00E83018">
        <w:rPr>
          <w:rFonts w:eastAsia="Arial Unicode MS"/>
          <w:lang w:eastAsia="en-US"/>
        </w:rPr>
        <w:t xml:space="preserve">II. </w:t>
      </w:r>
      <w:r w:rsidR="007F0CC2" w:rsidRPr="00E83018">
        <w:rPr>
          <w:rFonts w:eastAsia="Arial Unicode MS"/>
          <w:lang w:eastAsia="en-US"/>
        </w:rPr>
        <w:t>Utvrđuju se tražbine vjerovnika II. višeg isplatnog reda:</w:t>
      </w:r>
    </w:p>
    <w:p w:rsidRDefault="0066194D" w:rsidP="0066194D" w:rsidR="001E0CE7" w:rsidRPr="00E83018">
      <w:pPr>
        <w:spacing w:before="100"/>
        <w:ind w:firstLine="285" w:left="708"/>
        <w:jc w:val="both"/>
        <w:rPr>
          <w:rFonts w:eastAsia="Arial Unicode MS"/>
          <w:lang w:eastAsia="en-US"/>
        </w:rPr>
      </w:pPr>
      <w:r w:rsidRPr="00E83018">
        <w:rPr>
          <w:rFonts w:eastAsia="Arial Unicode MS"/>
          <w:lang w:eastAsia="en-US"/>
        </w:rPr>
        <w:t xml:space="preserve">- </w:t>
      </w:r>
      <w:r w:rsidR="001E0CE7" w:rsidRPr="00E83018">
        <w:rPr>
          <w:rFonts w:eastAsia="Arial Unicode MS"/>
          <w:lang w:eastAsia="en-US"/>
        </w:rPr>
        <w:t>HRVATSKE ŠUME d.o.o. Zagreb</w:t>
      </w:r>
    </w:p>
    <w:p w:rsidRDefault="00E83018" w:rsidP="00E30348" w:rsidR="0066194D" w:rsidRPr="00E83018">
      <w:pPr>
        <w:ind w:firstLine="284" w:left="709"/>
        <w:jc w:val="both"/>
        <w:rPr>
          <w:rFonts w:eastAsia="Arial Unicode MS"/>
          <w:lang w:eastAsia="en-US"/>
        </w:rPr>
      </w:pPr>
      <w:r>
        <w:rPr>
          <w:rFonts w:eastAsia="Arial Unicode MS"/>
          <w:lang w:eastAsia="en-US"/>
        </w:rPr>
        <w:t xml:space="preserve">  </w:t>
      </w:r>
      <w:r w:rsidR="001839D1" w:rsidRPr="00E83018">
        <w:rPr>
          <w:rFonts w:eastAsia="Arial Unicode MS"/>
          <w:lang w:eastAsia="en-US"/>
        </w:rPr>
        <w:t xml:space="preserve">OIB:69693144506, u iznosu od 36.993,11 </w:t>
      </w:r>
      <w:r w:rsidR="002E6F11" w:rsidRPr="00E83018">
        <w:rPr>
          <w:rFonts w:eastAsia="Arial Unicode MS"/>
          <w:lang w:eastAsia="en-US"/>
        </w:rPr>
        <w:t>kn</w:t>
      </w:r>
    </w:p>
    <w:p w:rsidRDefault="0066194D" w:rsidP="00E30348" w:rsidR="007E1E36"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FOND ZA ZAŠTITU OKOLIŠA I ENERGETSKU UČINKOVITOST</w:t>
      </w:r>
      <w:r w:rsidRPr="00E83018">
        <w:rPr>
          <w:rFonts w:eastAsia="Arial Unicode MS"/>
          <w:lang w:eastAsia="en-US"/>
        </w:rPr>
        <w:t xml:space="preserve">, </w:t>
      </w:r>
    </w:p>
    <w:p w:rsidRDefault="00E83018" w:rsidP="00E30348" w:rsidR="001839D1" w:rsidRPr="00E83018">
      <w:pPr>
        <w:ind w:left="992"/>
        <w:jc w:val="both"/>
        <w:rPr>
          <w:rFonts w:eastAsia="Arial Unicode MS"/>
          <w:lang w:eastAsia="en-US"/>
        </w:rPr>
      </w:pPr>
      <w:r>
        <w:rPr>
          <w:rFonts w:eastAsia="Arial Unicode MS"/>
          <w:lang w:eastAsia="en-US"/>
        </w:rPr>
        <w:t xml:space="preserve">  </w:t>
      </w:r>
      <w:r w:rsidR="001839D1" w:rsidRPr="00E83018">
        <w:rPr>
          <w:rFonts w:eastAsia="Arial Unicode MS"/>
          <w:lang w:eastAsia="en-US"/>
        </w:rPr>
        <w:t xml:space="preserve">OIB:85828625994, u iznosu od 3.492.972,99 </w:t>
      </w:r>
      <w:r w:rsidR="002E6F11" w:rsidRPr="00E83018">
        <w:rPr>
          <w:rFonts w:eastAsia="Arial Unicode MS"/>
          <w:lang w:eastAsia="en-US"/>
        </w:rPr>
        <w:t>kn</w:t>
      </w:r>
    </w:p>
    <w:p w:rsidRDefault="0066194D" w:rsidP="00E30348"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HEP ELEKTRA d.o.o. Zagreb, OIB: 43965974818, u iznosu od 54.917,84</w:t>
      </w:r>
      <w:r w:rsidR="002E6F11" w:rsidRPr="00E83018">
        <w:rPr>
          <w:rFonts w:eastAsia="Arial Unicode MS"/>
          <w:lang w:eastAsia="en-US"/>
        </w:rPr>
        <w:t xml:space="preserve"> kn</w:t>
      </w:r>
    </w:p>
    <w:p w:rsidRDefault="0066194D" w:rsidP="00E30348" w:rsidR="001E0CE7"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VELPRO CENTAR</w:t>
      </w:r>
      <w:r w:rsidR="001E0CE7" w:rsidRPr="00E83018">
        <w:rPr>
          <w:rFonts w:eastAsia="Arial Unicode MS"/>
          <w:lang w:eastAsia="en-US"/>
        </w:rPr>
        <w:t xml:space="preserve"> d.o.o. Zagreb</w:t>
      </w:r>
    </w:p>
    <w:p w:rsidRDefault="00E83018" w:rsidP="00E30348" w:rsidR="001839D1" w:rsidRPr="00E83018">
      <w:pPr>
        <w:ind w:left="992"/>
        <w:jc w:val="both"/>
        <w:rPr>
          <w:rFonts w:eastAsia="Arial Unicode MS"/>
          <w:lang w:eastAsia="en-US"/>
        </w:rPr>
      </w:pPr>
      <w:r>
        <w:rPr>
          <w:rFonts w:eastAsia="Arial Unicode MS"/>
          <w:lang w:eastAsia="en-US"/>
        </w:rPr>
        <w:t xml:space="preserve">  </w:t>
      </w:r>
      <w:r w:rsidR="001839D1" w:rsidRPr="00E83018">
        <w:rPr>
          <w:rFonts w:eastAsia="Arial Unicode MS"/>
          <w:lang w:eastAsia="en-US"/>
        </w:rPr>
        <w:t>OIB: 46660800468, u iznosu od 102.735,34</w:t>
      </w:r>
      <w:r w:rsidR="002E6F11" w:rsidRPr="00E83018">
        <w:rPr>
          <w:rFonts w:eastAsia="Arial Unicode MS"/>
          <w:lang w:eastAsia="en-US"/>
        </w:rPr>
        <w:t xml:space="preserve"> kn</w:t>
      </w:r>
    </w:p>
    <w:p w:rsidRDefault="0066194D" w:rsidP="00E30348" w:rsidR="001E0CE7"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GOSPODARSKA INTERES</w:t>
      </w:r>
      <w:r w:rsidR="00DE5249" w:rsidRPr="00E83018">
        <w:rPr>
          <w:rFonts w:eastAsia="Arial Unicode MS"/>
          <w:lang w:eastAsia="en-US"/>
        </w:rPr>
        <w:t>NA UDRUGA PROIZVOĐAČA PIĆA</w:t>
      </w:r>
    </w:p>
    <w:p w:rsidRDefault="00E83018" w:rsidP="00E30348" w:rsidR="001839D1" w:rsidRPr="00E83018">
      <w:pPr>
        <w:ind w:left="992"/>
        <w:jc w:val="both"/>
        <w:rPr>
          <w:rFonts w:eastAsia="Arial Unicode MS"/>
          <w:lang w:eastAsia="en-US"/>
        </w:rPr>
      </w:pPr>
      <w:r>
        <w:rPr>
          <w:rFonts w:eastAsia="Arial Unicode MS"/>
          <w:lang w:eastAsia="en-US"/>
        </w:rPr>
        <w:t xml:space="preserve">  </w:t>
      </w:r>
      <w:r w:rsidR="00DE5249" w:rsidRPr="00E83018">
        <w:rPr>
          <w:rFonts w:eastAsia="Arial Unicode MS"/>
          <w:lang w:eastAsia="en-US"/>
        </w:rPr>
        <w:t>OIB:</w:t>
      </w:r>
      <w:r w:rsidR="001839D1" w:rsidRPr="00E83018">
        <w:rPr>
          <w:rFonts w:eastAsia="Arial Unicode MS"/>
          <w:lang w:eastAsia="en-US"/>
        </w:rPr>
        <w:t>01877454077, u iznosu od</w:t>
      </w:r>
      <w:r w:rsidR="001B0ABD">
        <w:rPr>
          <w:rFonts w:eastAsia="Arial Unicode MS"/>
          <w:lang w:eastAsia="en-US"/>
        </w:rPr>
        <w:t xml:space="preserve"> </w:t>
      </w:r>
      <w:r w:rsidR="001839D1" w:rsidRPr="00E83018">
        <w:rPr>
          <w:rFonts w:eastAsia="Arial Unicode MS"/>
          <w:lang w:eastAsia="en-US"/>
        </w:rPr>
        <w:t xml:space="preserve">37.000,00 </w:t>
      </w:r>
      <w:r w:rsidR="002E6F11" w:rsidRPr="00E83018">
        <w:rPr>
          <w:rFonts w:eastAsia="Arial Unicode MS"/>
          <w:lang w:eastAsia="en-US"/>
        </w:rPr>
        <w:t>kn</w:t>
      </w:r>
    </w:p>
    <w:p w:rsidRDefault="0066194D" w:rsidP="00E30348"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HEP- Operator d.o.o. Split</w:t>
      </w:r>
      <w:r w:rsidR="00DE5249" w:rsidRPr="00E83018">
        <w:rPr>
          <w:rFonts w:eastAsia="Arial Unicode MS"/>
          <w:lang w:eastAsia="en-US"/>
        </w:rPr>
        <w:t xml:space="preserve">, </w:t>
      </w:r>
      <w:r w:rsidRPr="00E83018">
        <w:rPr>
          <w:rFonts w:eastAsia="Arial Unicode MS"/>
          <w:lang w:eastAsia="en-US"/>
        </w:rPr>
        <w:t>OIB:</w:t>
      </w:r>
      <w:r w:rsidR="001839D1" w:rsidRPr="00E83018">
        <w:rPr>
          <w:rFonts w:eastAsia="Arial Unicode MS"/>
          <w:lang w:eastAsia="en-US"/>
        </w:rPr>
        <w:t>46830600751, u iznosu od 22.649,47</w:t>
      </w:r>
      <w:r w:rsidR="002E6F11" w:rsidRPr="00E83018">
        <w:rPr>
          <w:rFonts w:eastAsia="Arial Unicode MS"/>
          <w:lang w:eastAsia="en-US"/>
        </w:rPr>
        <w:t xml:space="preserve"> kn</w:t>
      </w:r>
    </w:p>
    <w:p w:rsidRDefault="0066194D" w:rsidP="00E30348" w:rsidR="001839D1" w:rsidRPr="00E83018">
      <w:pPr>
        <w:spacing w:before="100"/>
        <w:ind w:left="993"/>
        <w:jc w:val="both"/>
        <w:rPr>
          <w:rFonts w:eastAsia="Arial Unicode MS"/>
          <w:lang w:eastAsia="en-US"/>
        </w:rPr>
      </w:pPr>
      <w:r w:rsidRPr="00E83018">
        <w:rPr>
          <w:rFonts w:eastAsia="Arial Unicode MS"/>
          <w:lang w:eastAsia="en-US"/>
        </w:rPr>
        <w:t xml:space="preserve">- </w:t>
      </w:r>
      <w:r w:rsidR="00DE5249" w:rsidRPr="00E83018">
        <w:rPr>
          <w:rFonts w:eastAsia="Arial Unicode MS"/>
          <w:lang w:eastAsia="en-US"/>
        </w:rPr>
        <w:t xml:space="preserve">HRVATSKE VODE, </w:t>
      </w:r>
      <w:r w:rsidR="001839D1" w:rsidRPr="00E83018">
        <w:rPr>
          <w:rFonts w:eastAsia="Arial Unicode MS"/>
          <w:lang w:eastAsia="en-US"/>
        </w:rPr>
        <w:t>OIB:</w:t>
      </w:r>
      <w:r w:rsidRPr="00E83018">
        <w:rPr>
          <w:rFonts w:eastAsia="Arial Unicode MS"/>
          <w:lang w:eastAsia="en-US"/>
        </w:rPr>
        <w:t xml:space="preserve">28921383001, u iznosu od </w:t>
      </w:r>
      <w:r w:rsidR="001839D1" w:rsidRPr="00E83018">
        <w:rPr>
          <w:rFonts w:eastAsia="Arial Unicode MS"/>
          <w:lang w:eastAsia="en-US"/>
        </w:rPr>
        <w:t>3.733,58</w:t>
      </w:r>
      <w:r w:rsidR="005C3A1D" w:rsidRPr="00E83018">
        <w:rPr>
          <w:rFonts w:eastAsia="Arial Unicode MS"/>
          <w:lang w:eastAsia="en-US"/>
        </w:rPr>
        <w:t xml:space="preserve"> kn</w:t>
      </w:r>
    </w:p>
    <w:p w:rsidRDefault="0066194D" w:rsidP="00E30348" w:rsidR="001839D1" w:rsidRPr="00E83018">
      <w:pPr>
        <w:spacing w:before="100"/>
        <w:ind w:left="993"/>
        <w:jc w:val="both"/>
        <w:rPr>
          <w:rFonts w:eastAsia="Arial Unicode MS"/>
          <w:lang w:eastAsia="en-US"/>
        </w:rPr>
      </w:pPr>
      <w:r w:rsidRPr="00E83018">
        <w:rPr>
          <w:rFonts w:eastAsia="Arial Unicode MS"/>
          <w:lang w:eastAsia="en-US"/>
        </w:rPr>
        <w:t>- GRAD ZAGREB</w:t>
      </w:r>
      <w:r w:rsidR="00DE5249" w:rsidRPr="00E83018">
        <w:rPr>
          <w:rFonts w:eastAsia="Arial Unicode MS"/>
          <w:lang w:eastAsia="en-US"/>
        </w:rPr>
        <w:t>, OIB:</w:t>
      </w:r>
      <w:r w:rsidR="00DE5249" w:rsidRPr="00E83018">
        <w:rPr>
          <w:rFonts w:eastAsia="Arial Unicode MS"/>
          <w:lang w:eastAsia="en-US"/>
        </w:rPr>
        <w:tab/>
        <w:t xml:space="preserve">61817894937, u iznosu od </w:t>
      </w:r>
      <w:r w:rsidR="001839D1" w:rsidRPr="00E83018">
        <w:rPr>
          <w:rFonts w:eastAsia="Arial Unicode MS"/>
          <w:lang w:eastAsia="en-US"/>
        </w:rPr>
        <w:t>14.067,66</w:t>
      </w:r>
      <w:r w:rsidR="005C3A1D" w:rsidRPr="00E83018">
        <w:rPr>
          <w:rFonts w:eastAsia="Arial Unicode MS"/>
          <w:lang w:eastAsia="en-US"/>
        </w:rPr>
        <w:t xml:space="preserve"> kn</w:t>
      </w:r>
    </w:p>
    <w:p w:rsidRDefault="0066194D" w:rsidP="00E30348"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SKDD d.d. Zagreb</w:t>
      </w:r>
      <w:r w:rsidR="00DE5249" w:rsidRPr="00E83018">
        <w:rPr>
          <w:rFonts w:eastAsia="Arial Unicode MS"/>
          <w:lang w:eastAsia="en-US"/>
        </w:rPr>
        <w:t xml:space="preserve">, </w:t>
      </w:r>
      <w:r w:rsidRPr="00E83018">
        <w:rPr>
          <w:rFonts w:eastAsia="Arial Unicode MS"/>
          <w:lang w:eastAsia="en-US"/>
        </w:rPr>
        <w:t>OIB:</w:t>
      </w:r>
      <w:r w:rsidR="001839D1" w:rsidRPr="00E83018">
        <w:rPr>
          <w:rFonts w:eastAsia="Arial Unicode MS"/>
          <w:lang w:eastAsia="en-US"/>
        </w:rPr>
        <w:t>64406809162, u iznosu od 91.412,83</w:t>
      </w:r>
      <w:r w:rsidR="005C3A1D" w:rsidRPr="00E83018">
        <w:rPr>
          <w:rFonts w:eastAsia="Arial Unicode MS"/>
          <w:lang w:eastAsia="en-US"/>
        </w:rPr>
        <w:t xml:space="preserve"> kn</w:t>
      </w:r>
    </w:p>
    <w:p w:rsidRDefault="0066194D" w:rsidP="00E30348" w:rsidR="001E0CE7"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DUBROVAČKA TRGOVINA d.d. Dubrovnik</w:t>
      </w:r>
      <w:r w:rsidR="001839D1" w:rsidRPr="00E83018">
        <w:rPr>
          <w:rFonts w:eastAsia="Arial Unicode MS"/>
          <w:lang w:eastAsia="en-US"/>
        </w:rPr>
        <w:tab/>
      </w:r>
    </w:p>
    <w:p w:rsidRDefault="00E83018" w:rsidP="00E30348" w:rsidR="001839D1" w:rsidRPr="00E83018">
      <w:pPr>
        <w:ind w:left="992"/>
        <w:jc w:val="both"/>
        <w:rPr>
          <w:rFonts w:eastAsia="Arial Unicode MS"/>
          <w:lang w:eastAsia="en-US"/>
        </w:rPr>
      </w:pPr>
      <w:r>
        <w:rPr>
          <w:rFonts w:eastAsia="Arial Unicode MS"/>
          <w:lang w:eastAsia="en-US"/>
        </w:rPr>
        <w:t xml:space="preserve">  </w:t>
      </w:r>
      <w:r w:rsidR="001839D1" w:rsidRPr="00E83018">
        <w:rPr>
          <w:rFonts w:eastAsia="Arial Unicode MS"/>
          <w:lang w:eastAsia="en-US"/>
        </w:rPr>
        <w:t xml:space="preserve">OIB:49933155135, u iznosu od 41.769,72 </w:t>
      </w:r>
      <w:r w:rsidR="005C3A1D" w:rsidRPr="00E83018">
        <w:rPr>
          <w:rFonts w:eastAsia="Arial Unicode MS"/>
          <w:lang w:eastAsia="en-US"/>
        </w:rPr>
        <w:t>kn</w:t>
      </w:r>
    </w:p>
    <w:p w:rsidRDefault="0066194D" w:rsidP="0066194D"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SANDRA LONČAR KARAT</w:t>
      </w:r>
      <w:r w:rsidR="00DE5249" w:rsidRPr="00E83018">
        <w:rPr>
          <w:rFonts w:eastAsia="Arial Unicode MS"/>
          <w:lang w:eastAsia="en-US"/>
        </w:rPr>
        <w:t xml:space="preserve">, </w:t>
      </w:r>
      <w:r w:rsidR="001839D1" w:rsidRPr="00E83018">
        <w:rPr>
          <w:rFonts w:eastAsia="Arial Unicode MS"/>
          <w:lang w:eastAsia="en-US"/>
        </w:rPr>
        <w:t>OIB:04901993669, u iznosu od</w:t>
      </w:r>
      <w:r w:rsidR="005C3A1D" w:rsidRPr="00E83018">
        <w:rPr>
          <w:rFonts w:eastAsia="Arial Unicode MS"/>
          <w:lang w:eastAsia="en-US"/>
        </w:rPr>
        <w:t xml:space="preserve"> </w:t>
      </w:r>
      <w:r w:rsidR="001839D1" w:rsidRPr="00E83018">
        <w:rPr>
          <w:rFonts w:eastAsia="Arial Unicode MS"/>
          <w:lang w:eastAsia="en-US"/>
        </w:rPr>
        <w:t xml:space="preserve">5.999,79 </w:t>
      </w:r>
      <w:r w:rsidR="005C3A1D" w:rsidRPr="00E83018">
        <w:rPr>
          <w:rFonts w:eastAsia="Arial Unicode MS"/>
          <w:lang w:eastAsia="en-US"/>
        </w:rPr>
        <w:t>kn</w:t>
      </w:r>
    </w:p>
    <w:p w:rsidRDefault="0066194D" w:rsidP="0066194D" w:rsidR="001839D1" w:rsidRPr="00E83018">
      <w:pPr>
        <w:spacing w:before="100"/>
        <w:ind w:left="993"/>
        <w:jc w:val="both"/>
        <w:rPr>
          <w:rFonts w:eastAsia="Arial Unicode MS"/>
          <w:lang w:eastAsia="en-US"/>
        </w:rPr>
      </w:pPr>
      <w:r w:rsidRPr="00E83018">
        <w:rPr>
          <w:rFonts w:eastAsia="Arial Unicode MS"/>
          <w:lang w:eastAsia="en-US"/>
        </w:rPr>
        <w:t xml:space="preserve">- </w:t>
      </w:r>
      <w:r w:rsidR="00DE5249" w:rsidRPr="00E83018">
        <w:rPr>
          <w:rFonts w:eastAsia="Arial Unicode MS"/>
          <w:lang w:eastAsia="en-US"/>
        </w:rPr>
        <w:t xml:space="preserve">KONZUM d.d. Zagreb, </w:t>
      </w:r>
      <w:r w:rsidR="001839D1" w:rsidRPr="00E83018">
        <w:rPr>
          <w:rFonts w:eastAsia="Arial Unicode MS"/>
          <w:lang w:eastAsia="en-US"/>
        </w:rPr>
        <w:t xml:space="preserve">OIB:29955634590, u iznosu od 9.750,00 </w:t>
      </w:r>
      <w:r w:rsidR="005C3A1D" w:rsidRPr="00E83018">
        <w:rPr>
          <w:rFonts w:eastAsia="Arial Unicode MS"/>
          <w:lang w:eastAsia="en-US"/>
        </w:rPr>
        <w:t>kn</w:t>
      </w:r>
    </w:p>
    <w:p w:rsidRDefault="0066194D" w:rsidP="0066194D" w:rsidR="001839D1" w:rsidRPr="00E83018">
      <w:pPr>
        <w:spacing w:before="100"/>
        <w:ind w:left="993"/>
        <w:jc w:val="both"/>
        <w:rPr>
          <w:rFonts w:eastAsia="Arial Unicode MS"/>
          <w:lang w:eastAsia="en-US"/>
        </w:rPr>
      </w:pPr>
      <w:r w:rsidRPr="00E83018">
        <w:rPr>
          <w:rFonts w:eastAsia="Arial Unicode MS"/>
          <w:lang w:eastAsia="en-US"/>
        </w:rPr>
        <w:t xml:space="preserve">-  </w:t>
      </w:r>
      <w:r w:rsidR="00DE5249" w:rsidRPr="00E83018">
        <w:rPr>
          <w:rFonts w:eastAsia="Arial Unicode MS"/>
          <w:lang w:eastAsia="en-US"/>
        </w:rPr>
        <w:t xml:space="preserve">PA-VIN d.o.o.  Jastrebarsko, </w:t>
      </w:r>
      <w:r w:rsidR="001839D1" w:rsidRPr="00E83018">
        <w:rPr>
          <w:rFonts w:eastAsia="Arial Unicode MS"/>
          <w:lang w:eastAsia="en-US"/>
        </w:rPr>
        <w:t>OIB:59920925649, u iznosu od 45.592,78</w:t>
      </w:r>
      <w:r w:rsidR="005C3A1D" w:rsidRPr="00E83018">
        <w:rPr>
          <w:rFonts w:eastAsia="Arial Unicode MS"/>
          <w:lang w:eastAsia="en-US"/>
        </w:rPr>
        <w:t xml:space="preserve"> kn</w:t>
      </w:r>
    </w:p>
    <w:p w:rsidRDefault="0066194D" w:rsidP="0066194D" w:rsidR="001E0CE7"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CENTA</w:t>
      </w:r>
      <w:r w:rsidR="00DE5249" w:rsidRPr="00E83018">
        <w:rPr>
          <w:rFonts w:eastAsia="Arial Unicode MS"/>
          <w:lang w:eastAsia="en-US"/>
        </w:rPr>
        <w:t>R ZA RESTRUKTURIRANJE I PRODAJU</w:t>
      </w:r>
    </w:p>
    <w:p w:rsidRDefault="00E83018" w:rsidP="001E0CE7" w:rsidR="001839D1" w:rsidRPr="00E83018">
      <w:pPr>
        <w:ind w:left="992"/>
        <w:jc w:val="both"/>
        <w:rPr>
          <w:rFonts w:eastAsia="Arial Unicode MS"/>
          <w:lang w:eastAsia="en-US"/>
        </w:rPr>
      </w:pPr>
      <w:r>
        <w:rPr>
          <w:rFonts w:eastAsia="Arial Unicode MS"/>
          <w:lang w:eastAsia="en-US"/>
        </w:rPr>
        <w:t xml:space="preserve">  </w:t>
      </w:r>
      <w:r w:rsidR="00DE5249" w:rsidRPr="00E83018">
        <w:rPr>
          <w:rFonts w:eastAsia="Arial Unicode MS"/>
          <w:lang w:eastAsia="en-US"/>
        </w:rPr>
        <w:t xml:space="preserve">OIB: </w:t>
      </w:r>
      <w:r w:rsidR="001839D1" w:rsidRPr="00E83018">
        <w:rPr>
          <w:rFonts w:eastAsia="Arial Unicode MS"/>
          <w:lang w:eastAsia="en-US"/>
        </w:rPr>
        <w:t>38083028711, u iznosu od 7.829.565,99</w:t>
      </w:r>
      <w:r w:rsidR="005C3A1D" w:rsidRPr="00E83018">
        <w:rPr>
          <w:rFonts w:eastAsia="Arial Unicode MS"/>
          <w:lang w:eastAsia="en-US"/>
        </w:rPr>
        <w:t xml:space="preserve"> kn</w:t>
      </w:r>
    </w:p>
    <w:p w:rsidRDefault="0066194D" w:rsidP="0066194D" w:rsidR="001E0CE7"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REPUBLIKA HRVATSKA MINISTARSTVO ZAŠTITE OKOLIŠA</w:t>
      </w:r>
    </w:p>
    <w:p w:rsidRDefault="00E83018" w:rsidP="001E0CE7" w:rsidR="001839D1" w:rsidRPr="00E83018">
      <w:pPr>
        <w:ind w:left="992"/>
        <w:jc w:val="both"/>
        <w:rPr>
          <w:rFonts w:eastAsia="Arial Unicode MS"/>
          <w:lang w:eastAsia="en-US"/>
        </w:rPr>
      </w:pPr>
      <w:r>
        <w:rPr>
          <w:rFonts w:eastAsia="Arial Unicode MS"/>
          <w:lang w:eastAsia="en-US"/>
        </w:rPr>
        <w:t xml:space="preserve">   I</w:t>
      </w:r>
      <w:r w:rsidR="001839D1" w:rsidRPr="00E83018">
        <w:rPr>
          <w:rFonts w:eastAsia="Arial Unicode MS"/>
          <w:lang w:eastAsia="en-US"/>
        </w:rPr>
        <w:t xml:space="preserve"> ENE</w:t>
      </w:r>
      <w:r w:rsidR="00DE5249" w:rsidRPr="00E83018">
        <w:rPr>
          <w:rFonts w:eastAsia="Arial Unicode MS"/>
          <w:lang w:eastAsia="en-US"/>
        </w:rPr>
        <w:t xml:space="preserve">RGETIKE, </w:t>
      </w:r>
      <w:r w:rsidR="001839D1" w:rsidRPr="00E83018">
        <w:rPr>
          <w:rFonts w:eastAsia="Arial Unicode MS"/>
          <w:lang w:eastAsia="en-US"/>
        </w:rPr>
        <w:t>OIB:19370100881, u iznosu od 5.749,39</w:t>
      </w:r>
      <w:r w:rsidR="005C3A1D" w:rsidRPr="00E83018">
        <w:rPr>
          <w:rFonts w:eastAsia="Arial Unicode MS"/>
          <w:lang w:eastAsia="en-US"/>
        </w:rPr>
        <w:t xml:space="preserve"> kn</w:t>
      </w:r>
    </w:p>
    <w:p w:rsidRDefault="0066194D" w:rsidP="0066194D" w:rsidR="001E0CE7"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REPUBLIKA HRVA</w:t>
      </w:r>
      <w:r w:rsidR="00DE5249" w:rsidRPr="00E83018">
        <w:rPr>
          <w:rFonts w:eastAsia="Arial Unicode MS"/>
          <w:lang w:eastAsia="en-US"/>
        </w:rPr>
        <w:t>TSKA MINISTARSTVO POLJOPRIVREDE</w:t>
      </w:r>
    </w:p>
    <w:p w:rsidRDefault="00E83018" w:rsidP="001E0CE7" w:rsidR="001839D1" w:rsidRPr="00E83018">
      <w:pPr>
        <w:ind w:left="992"/>
        <w:jc w:val="both"/>
        <w:rPr>
          <w:rFonts w:eastAsia="Arial Unicode MS"/>
          <w:lang w:eastAsia="en-US"/>
        </w:rPr>
      </w:pPr>
      <w:r>
        <w:rPr>
          <w:rFonts w:eastAsia="Arial Unicode MS"/>
          <w:lang w:eastAsia="en-US"/>
        </w:rPr>
        <w:t xml:space="preserve">  </w:t>
      </w:r>
      <w:r w:rsidR="001839D1" w:rsidRPr="00E83018">
        <w:rPr>
          <w:rFonts w:eastAsia="Arial Unicode MS"/>
          <w:lang w:eastAsia="en-US"/>
        </w:rPr>
        <w:t xml:space="preserve">OIB:76767369197, u iznosu od 60.951,30 </w:t>
      </w:r>
      <w:r w:rsidR="005C3A1D" w:rsidRPr="00E83018">
        <w:rPr>
          <w:rFonts w:eastAsia="Arial Unicode MS"/>
          <w:lang w:eastAsia="en-US"/>
        </w:rPr>
        <w:t>kn</w:t>
      </w:r>
    </w:p>
    <w:p w:rsidRDefault="0066194D" w:rsidP="0066194D" w:rsidR="001E0CE7"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REPUBLIKA H</w:t>
      </w:r>
      <w:r w:rsidR="001E0CE7" w:rsidRPr="00E83018">
        <w:rPr>
          <w:rFonts w:eastAsia="Arial Unicode MS"/>
          <w:lang w:eastAsia="en-US"/>
        </w:rPr>
        <w:t xml:space="preserve">RVATSKA MINISTARSTVO FINANCIJA, </w:t>
      </w:r>
      <w:r w:rsidR="001839D1" w:rsidRPr="00E83018">
        <w:rPr>
          <w:rFonts w:eastAsia="Arial Unicode MS"/>
          <w:lang w:eastAsia="en-US"/>
        </w:rPr>
        <w:t>POREZNA</w:t>
      </w:r>
    </w:p>
    <w:p w:rsidRDefault="00E83018" w:rsidP="001E0CE7" w:rsidR="001839D1" w:rsidRPr="00E83018">
      <w:pPr>
        <w:ind w:left="992"/>
        <w:jc w:val="both"/>
        <w:rPr>
          <w:rFonts w:eastAsia="Arial Unicode MS"/>
          <w:lang w:eastAsia="en-US"/>
        </w:rPr>
      </w:pPr>
      <w:r>
        <w:rPr>
          <w:rFonts w:eastAsia="Arial Unicode MS"/>
          <w:lang w:eastAsia="en-US"/>
        </w:rPr>
        <w:t xml:space="preserve">  </w:t>
      </w:r>
      <w:r w:rsidR="001839D1" w:rsidRPr="00E83018">
        <w:rPr>
          <w:rFonts w:eastAsia="Arial Unicode MS"/>
          <w:lang w:eastAsia="en-US"/>
        </w:rPr>
        <w:t>UPRAVA, SPLIT</w:t>
      </w:r>
      <w:r w:rsidR="00DE5249" w:rsidRPr="00E83018">
        <w:rPr>
          <w:rFonts w:eastAsia="Arial Unicode MS"/>
          <w:lang w:eastAsia="en-US"/>
        </w:rPr>
        <w:t xml:space="preserve">, </w:t>
      </w:r>
      <w:r w:rsidR="001839D1" w:rsidRPr="00E83018">
        <w:rPr>
          <w:rFonts w:eastAsia="Arial Unicode MS"/>
          <w:lang w:eastAsia="en-US"/>
        </w:rPr>
        <w:t>OIB:18683136487</w:t>
      </w:r>
      <w:r w:rsidR="00DE5249" w:rsidRPr="00E83018">
        <w:rPr>
          <w:rFonts w:eastAsia="Arial Unicode MS"/>
          <w:lang w:eastAsia="en-US"/>
        </w:rPr>
        <w:t xml:space="preserve">, u iznosu od </w:t>
      </w:r>
      <w:r w:rsidR="001839D1" w:rsidRPr="00E83018">
        <w:rPr>
          <w:rFonts w:eastAsia="Arial Unicode MS"/>
          <w:lang w:eastAsia="en-US"/>
        </w:rPr>
        <w:t>16.430.299,24</w:t>
      </w:r>
      <w:r w:rsidR="005C3A1D" w:rsidRPr="00E83018">
        <w:rPr>
          <w:rFonts w:eastAsia="Arial Unicode MS"/>
          <w:lang w:eastAsia="en-US"/>
        </w:rPr>
        <w:t xml:space="preserve"> kn</w:t>
      </w:r>
      <w:r w:rsidR="0066194D" w:rsidRPr="00E83018">
        <w:rPr>
          <w:rFonts w:eastAsia="Arial Unicode MS"/>
          <w:lang w:eastAsia="en-US"/>
        </w:rPr>
        <w:t xml:space="preserve"> </w:t>
      </w:r>
    </w:p>
    <w:p w:rsidRDefault="0066194D" w:rsidP="0066194D" w:rsidR="001E0CE7"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 xml:space="preserve">REPUBLIKA HRVATSKA MINISTARSTVO FINANCIJA, CARINSKA </w:t>
      </w:r>
    </w:p>
    <w:p w:rsidRDefault="00E83018" w:rsidP="001E0CE7" w:rsidR="001839D1" w:rsidRPr="00E83018">
      <w:pPr>
        <w:ind w:left="992"/>
        <w:jc w:val="both"/>
        <w:rPr>
          <w:rFonts w:eastAsia="Arial Unicode MS"/>
          <w:lang w:eastAsia="en-US"/>
        </w:rPr>
      </w:pPr>
      <w:r>
        <w:rPr>
          <w:rFonts w:eastAsia="Arial Unicode MS"/>
          <w:lang w:eastAsia="en-US"/>
        </w:rPr>
        <w:t xml:space="preserve">  </w:t>
      </w:r>
      <w:r w:rsidR="001839D1" w:rsidRPr="00E83018">
        <w:rPr>
          <w:rFonts w:eastAsia="Arial Unicode MS"/>
          <w:lang w:eastAsia="en-US"/>
        </w:rPr>
        <w:t>UPRAVA, SPLIT</w:t>
      </w:r>
      <w:r w:rsidR="00DE5249" w:rsidRPr="00E83018">
        <w:rPr>
          <w:rFonts w:eastAsia="Arial Unicode MS"/>
          <w:lang w:eastAsia="en-US"/>
        </w:rPr>
        <w:t xml:space="preserve">, </w:t>
      </w:r>
      <w:r w:rsidR="001839D1" w:rsidRPr="00E83018">
        <w:rPr>
          <w:rFonts w:eastAsia="Arial Unicode MS"/>
          <w:lang w:eastAsia="en-US"/>
        </w:rPr>
        <w:t>OIB:18683136487,</w:t>
      </w:r>
      <w:r w:rsidR="00E30348">
        <w:rPr>
          <w:rFonts w:eastAsia="Arial Unicode MS"/>
          <w:lang w:eastAsia="en-US"/>
        </w:rPr>
        <w:t xml:space="preserve"> </w:t>
      </w:r>
      <w:r w:rsidR="001839D1" w:rsidRPr="00E83018">
        <w:rPr>
          <w:rFonts w:eastAsia="Arial Unicode MS"/>
          <w:lang w:eastAsia="en-US"/>
        </w:rPr>
        <w:t>u iznosu od 18.495.682,51</w:t>
      </w:r>
      <w:r w:rsidR="005C3A1D" w:rsidRPr="00E83018">
        <w:rPr>
          <w:rFonts w:eastAsia="Arial Unicode MS"/>
          <w:lang w:eastAsia="en-US"/>
        </w:rPr>
        <w:t xml:space="preserve"> kn</w:t>
      </w:r>
      <w:r w:rsidR="0066194D" w:rsidRPr="00E83018">
        <w:rPr>
          <w:rFonts w:eastAsia="Arial Unicode MS"/>
          <w:lang w:eastAsia="en-US"/>
        </w:rPr>
        <w:t xml:space="preserve"> </w:t>
      </w:r>
    </w:p>
    <w:p w:rsidRDefault="0066194D" w:rsidP="0066194D" w:rsidR="001E0CE7" w:rsidRPr="00E83018">
      <w:pPr>
        <w:spacing w:before="100"/>
        <w:ind w:left="993"/>
        <w:jc w:val="both"/>
        <w:rPr>
          <w:rFonts w:eastAsia="Arial Unicode MS"/>
          <w:lang w:eastAsia="en-US"/>
        </w:rPr>
      </w:pPr>
      <w:r w:rsidRPr="00E83018">
        <w:rPr>
          <w:rFonts w:eastAsia="Arial Unicode MS"/>
          <w:lang w:eastAsia="en-US"/>
        </w:rPr>
        <w:t>- GS1 Croatia - Hrvatsko udruženje za automatsku identifikaciju, elektroničku</w:t>
      </w:r>
      <w:r w:rsidR="001E0CE7" w:rsidRPr="00E83018">
        <w:rPr>
          <w:rFonts w:eastAsia="Arial Unicode MS"/>
          <w:lang w:eastAsia="en-US"/>
        </w:rPr>
        <w:t>,</w:t>
      </w:r>
    </w:p>
    <w:p w:rsidRDefault="00E83018" w:rsidP="001E0CE7" w:rsidR="001E0CE7" w:rsidRPr="00E83018">
      <w:pPr>
        <w:ind w:left="992"/>
        <w:jc w:val="both"/>
        <w:rPr>
          <w:rFonts w:eastAsia="Arial Unicode MS"/>
          <w:lang w:eastAsia="en-US"/>
        </w:rPr>
      </w:pPr>
      <w:r>
        <w:rPr>
          <w:rFonts w:eastAsia="Arial Unicode MS"/>
          <w:lang w:eastAsia="en-US"/>
        </w:rPr>
        <w:t xml:space="preserve">  </w:t>
      </w:r>
      <w:r w:rsidR="0066194D" w:rsidRPr="00E83018">
        <w:rPr>
          <w:rFonts w:eastAsia="Arial Unicode MS"/>
          <w:lang w:eastAsia="en-US"/>
        </w:rPr>
        <w:t>razmjenu podataka i upravljanje poslovnim procesima</w:t>
      </w:r>
      <w:r w:rsidR="001839D1" w:rsidRPr="00E83018">
        <w:rPr>
          <w:rFonts w:eastAsia="Arial Unicode MS"/>
          <w:lang w:eastAsia="en-US"/>
        </w:rPr>
        <w:t>, Zagreb</w:t>
      </w:r>
      <w:r w:rsidR="00DE5249" w:rsidRPr="00E83018">
        <w:rPr>
          <w:rFonts w:eastAsia="Arial Unicode MS"/>
          <w:lang w:eastAsia="en-US"/>
        </w:rPr>
        <w:t>,</w:t>
      </w:r>
    </w:p>
    <w:p w:rsidRDefault="00E83018" w:rsidP="001E0CE7" w:rsidR="001839D1" w:rsidRPr="00E83018">
      <w:pPr>
        <w:ind w:left="992"/>
        <w:jc w:val="both"/>
        <w:rPr>
          <w:rFonts w:eastAsia="Arial Unicode MS"/>
          <w:lang w:eastAsia="en-US"/>
        </w:rPr>
      </w:pPr>
      <w:r>
        <w:rPr>
          <w:rFonts w:eastAsia="Arial Unicode MS"/>
          <w:lang w:eastAsia="en-US"/>
        </w:rPr>
        <w:t xml:space="preserve">  </w:t>
      </w:r>
      <w:r w:rsidR="001839D1" w:rsidRPr="00E83018">
        <w:rPr>
          <w:rFonts w:eastAsia="Arial Unicode MS"/>
          <w:lang w:eastAsia="en-US"/>
        </w:rPr>
        <w:t>OIB:03365973101, u iznosu od</w:t>
      </w:r>
      <w:r w:rsidR="005C3A1D" w:rsidRPr="00E83018">
        <w:rPr>
          <w:rFonts w:eastAsia="Arial Unicode MS"/>
          <w:lang w:eastAsia="en-US"/>
        </w:rPr>
        <w:t xml:space="preserve"> </w:t>
      </w:r>
      <w:r w:rsidR="001839D1" w:rsidRPr="00E83018">
        <w:rPr>
          <w:rFonts w:eastAsia="Arial Unicode MS"/>
          <w:lang w:eastAsia="en-US"/>
        </w:rPr>
        <w:t>2.248,43</w:t>
      </w:r>
      <w:r w:rsidR="005C3A1D" w:rsidRPr="00E83018">
        <w:rPr>
          <w:rFonts w:eastAsia="Arial Unicode MS"/>
          <w:lang w:eastAsia="en-US"/>
        </w:rPr>
        <w:t>kn</w:t>
      </w:r>
      <w:r w:rsidR="0066194D" w:rsidRPr="00E83018">
        <w:rPr>
          <w:rFonts w:eastAsia="Arial Unicode MS"/>
          <w:lang w:eastAsia="en-US"/>
        </w:rPr>
        <w:t xml:space="preserve"> </w:t>
      </w:r>
    </w:p>
    <w:p w:rsidRDefault="0066194D" w:rsidP="0066194D" w:rsidR="001E0CE7"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ERDUTSKI VINOGRADI d.o.o. Erdut</w:t>
      </w:r>
    </w:p>
    <w:p w:rsidRDefault="00E83018" w:rsidP="001E0CE7" w:rsidR="001839D1" w:rsidRPr="00E83018">
      <w:pPr>
        <w:ind w:left="992"/>
        <w:jc w:val="both"/>
        <w:rPr>
          <w:rFonts w:eastAsia="Arial Unicode MS"/>
          <w:lang w:eastAsia="en-US"/>
        </w:rPr>
      </w:pPr>
      <w:r>
        <w:rPr>
          <w:rFonts w:eastAsia="Arial Unicode MS"/>
          <w:lang w:eastAsia="en-US"/>
        </w:rPr>
        <w:t xml:space="preserve">  </w:t>
      </w:r>
      <w:r w:rsidR="001839D1" w:rsidRPr="00E83018">
        <w:rPr>
          <w:rFonts w:eastAsia="Arial Unicode MS"/>
          <w:lang w:eastAsia="en-US"/>
        </w:rPr>
        <w:t>OIB:00307094055</w:t>
      </w:r>
      <w:r w:rsidR="00B26F50" w:rsidRPr="00E83018">
        <w:rPr>
          <w:rFonts w:eastAsia="Arial Unicode MS"/>
          <w:lang w:eastAsia="en-US"/>
        </w:rPr>
        <w:t xml:space="preserve">, </w:t>
      </w:r>
      <w:r w:rsidR="001839D1" w:rsidRPr="00E83018">
        <w:rPr>
          <w:rFonts w:eastAsia="Arial Unicode MS"/>
          <w:lang w:eastAsia="en-US"/>
        </w:rPr>
        <w:t>u</w:t>
      </w:r>
      <w:r w:rsidR="002A1A8D" w:rsidRPr="00E83018">
        <w:rPr>
          <w:rFonts w:eastAsia="Arial Unicode MS"/>
          <w:lang w:eastAsia="en-US"/>
        </w:rPr>
        <w:t xml:space="preserve"> </w:t>
      </w:r>
      <w:r w:rsidR="001839D1" w:rsidRPr="00E83018">
        <w:rPr>
          <w:rFonts w:eastAsia="Arial Unicode MS"/>
          <w:lang w:eastAsia="en-US"/>
        </w:rPr>
        <w:t>iznosu</w:t>
      </w:r>
      <w:r w:rsidR="002A1A8D" w:rsidRPr="00E83018">
        <w:rPr>
          <w:rFonts w:eastAsia="Arial Unicode MS"/>
          <w:lang w:eastAsia="en-US"/>
        </w:rPr>
        <w:t xml:space="preserve"> </w:t>
      </w:r>
      <w:r w:rsidR="001839D1" w:rsidRPr="00E83018">
        <w:rPr>
          <w:rFonts w:eastAsia="Arial Unicode MS"/>
          <w:lang w:eastAsia="en-US"/>
        </w:rPr>
        <w:t>od 27.600,38</w:t>
      </w:r>
      <w:r w:rsidR="002A1A8D" w:rsidRPr="00E83018">
        <w:rPr>
          <w:rFonts w:eastAsia="Arial Unicode MS"/>
          <w:lang w:eastAsia="en-US"/>
        </w:rPr>
        <w:t xml:space="preserve"> kn</w:t>
      </w:r>
    </w:p>
    <w:p w:rsidRDefault="0066194D" w:rsidP="0066194D"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ODVJETNIK IVAN ČOSIĆ</w:t>
      </w:r>
      <w:r w:rsidR="00B26F50" w:rsidRPr="00E83018">
        <w:rPr>
          <w:rFonts w:eastAsia="Arial Unicode MS"/>
          <w:lang w:eastAsia="en-US"/>
        </w:rPr>
        <w:t xml:space="preserve">, </w:t>
      </w:r>
      <w:r w:rsidR="001839D1" w:rsidRPr="00E83018">
        <w:rPr>
          <w:rFonts w:eastAsia="Arial Unicode MS"/>
          <w:lang w:eastAsia="en-US"/>
        </w:rPr>
        <w:t>OIB:86268638361, u iznosu od 7.000,00</w:t>
      </w:r>
      <w:r w:rsidR="002A1A8D" w:rsidRPr="00E83018">
        <w:rPr>
          <w:rFonts w:eastAsia="Arial Unicode MS"/>
          <w:lang w:eastAsia="en-US"/>
        </w:rPr>
        <w:t xml:space="preserve"> kn</w:t>
      </w:r>
    </w:p>
    <w:p w:rsidRDefault="0066194D" w:rsidP="0066194D" w:rsidR="001E0CE7"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TONČI MARIJAN, VL. OBRTA PROIZVODNI OBRT PITVE EKO</w:t>
      </w:r>
    </w:p>
    <w:p w:rsidRDefault="00E83018" w:rsidP="001E0CE7" w:rsidR="001839D1" w:rsidRPr="00E83018">
      <w:pPr>
        <w:ind w:left="992"/>
        <w:jc w:val="both"/>
        <w:rPr>
          <w:rFonts w:eastAsia="Arial Unicode MS"/>
          <w:lang w:eastAsia="en-US"/>
        </w:rPr>
      </w:pPr>
      <w:r>
        <w:rPr>
          <w:rFonts w:eastAsia="Arial Unicode MS"/>
          <w:lang w:eastAsia="en-US"/>
        </w:rPr>
        <w:t xml:space="preserve">  </w:t>
      </w:r>
      <w:r w:rsidR="001839D1" w:rsidRPr="00E83018">
        <w:rPr>
          <w:rFonts w:eastAsia="Arial Unicode MS"/>
          <w:lang w:eastAsia="en-US"/>
        </w:rPr>
        <w:t>OIB:</w:t>
      </w:r>
      <w:r w:rsidR="0066194D" w:rsidRPr="00E83018">
        <w:rPr>
          <w:rFonts w:eastAsia="Arial Unicode MS"/>
          <w:lang w:eastAsia="en-US"/>
        </w:rPr>
        <w:t xml:space="preserve">06855882763, u iznosu od </w:t>
      </w:r>
      <w:r w:rsidR="001839D1" w:rsidRPr="00E83018">
        <w:rPr>
          <w:rFonts w:eastAsia="Arial Unicode MS"/>
          <w:lang w:eastAsia="en-US"/>
        </w:rPr>
        <w:t>3.182,09</w:t>
      </w:r>
      <w:r w:rsidR="002A1A8D" w:rsidRPr="00E83018">
        <w:rPr>
          <w:rFonts w:eastAsia="Arial Unicode MS"/>
          <w:lang w:eastAsia="en-US"/>
        </w:rPr>
        <w:t xml:space="preserve"> kn</w:t>
      </w:r>
    </w:p>
    <w:p w:rsidRDefault="0066194D" w:rsidP="0066194D"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IVKA UJEVIĆ</w:t>
      </w:r>
      <w:r w:rsidR="00B26F50" w:rsidRPr="00E83018">
        <w:rPr>
          <w:rFonts w:eastAsia="Arial Unicode MS"/>
          <w:lang w:eastAsia="en-US"/>
        </w:rPr>
        <w:t xml:space="preserve">, </w:t>
      </w:r>
      <w:r w:rsidR="001839D1" w:rsidRPr="00E83018">
        <w:rPr>
          <w:rFonts w:eastAsia="Arial Unicode MS"/>
          <w:lang w:eastAsia="en-US"/>
        </w:rPr>
        <w:t>OIB:</w:t>
      </w:r>
      <w:r w:rsidR="00B26F50" w:rsidRPr="00E83018">
        <w:rPr>
          <w:rFonts w:eastAsia="Arial Unicode MS"/>
          <w:lang w:eastAsia="en-US"/>
        </w:rPr>
        <w:t xml:space="preserve"> 44655593721</w:t>
      </w:r>
      <w:r w:rsidR="001839D1" w:rsidRPr="00E83018">
        <w:rPr>
          <w:rFonts w:eastAsia="Arial Unicode MS"/>
          <w:lang w:eastAsia="en-US"/>
        </w:rPr>
        <w:t>, u iznosu od 5.191,60</w:t>
      </w:r>
      <w:r w:rsidR="002A1A8D" w:rsidRPr="00E83018">
        <w:rPr>
          <w:rFonts w:eastAsia="Arial Unicode MS"/>
          <w:lang w:eastAsia="en-US"/>
        </w:rPr>
        <w:t xml:space="preserve"> kn</w:t>
      </w:r>
    </w:p>
    <w:p w:rsidRDefault="0066194D" w:rsidP="0066194D"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HEP OPSKRBA d.o.o. Zagreb</w:t>
      </w:r>
      <w:r w:rsidR="00B26F50" w:rsidRPr="00E83018">
        <w:rPr>
          <w:rFonts w:eastAsia="Arial Unicode MS"/>
          <w:lang w:eastAsia="en-US"/>
        </w:rPr>
        <w:t xml:space="preserve">, </w:t>
      </w:r>
      <w:r w:rsidR="001839D1" w:rsidRPr="00E83018">
        <w:rPr>
          <w:rFonts w:eastAsia="Arial Unicode MS"/>
          <w:lang w:eastAsia="en-US"/>
        </w:rPr>
        <w:t>OIB:</w:t>
      </w:r>
      <w:r w:rsidR="00B26F50" w:rsidRPr="00E83018">
        <w:rPr>
          <w:rFonts w:eastAsia="Arial Unicode MS"/>
          <w:lang w:eastAsia="en-US"/>
        </w:rPr>
        <w:t xml:space="preserve"> 63073332379</w:t>
      </w:r>
      <w:r w:rsidR="001839D1" w:rsidRPr="00E83018">
        <w:rPr>
          <w:rFonts w:eastAsia="Arial Unicode MS"/>
          <w:lang w:eastAsia="en-US"/>
        </w:rPr>
        <w:t>, u iznosu od 437.138,25</w:t>
      </w:r>
      <w:r w:rsidR="002A1A8D" w:rsidRPr="00E83018">
        <w:rPr>
          <w:rFonts w:eastAsia="Arial Unicode MS"/>
          <w:lang w:eastAsia="en-US"/>
        </w:rPr>
        <w:t xml:space="preserve"> kn</w:t>
      </w:r>
    </w:p>
    <w:p w:rsidRDefault="0066194D" w:rsidP="0066194D" w:rsidR="001E0CE7"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HEP ELEKTRA d.o.o. Donji Proložac</w:t>
      </w:r>
    </w:p>
    <w:p w:rsidRDefault="00E83018" w:rsidP="001E0CE7" w:rsidR="001839D1" w:rsidRPr="00E83018">
      <w:pPr>
        <w:ind w:left="992"/>
        <w:jc w:val="both"/>
        <w:rPr>
          <w:rFonts w:eastAsia="Arial Unicode MS"/>
          <w:lang w:eastAsia="en-US"/>
        </w:rPr>
      </w:pPr>
      <w:r>
        <w:rPr>
          <w:rFonts w:eastAsia="Arial Unicode MS"/>
          <w:lang w:eastAsia="en-US"/>
        </w:rPr>
        <w:t xml:space="preserve">  </w:t>
      </w:r>
      <w:r w:rsidR="001839D1" w:rsidRPr="00E83018">
        <w:rPr>
          <w:rFonts w:eastAsia="Arial Unicode MS"/>
          <w:lang w:eastAsia="en-US"/>
        </w:rPr>
        <w:t>OIB:43965974818, u iznosu od 554,44</w:t>
      </w:r>
      <w:r w:rsidR="002A1A8D" w:rsidRPr="00E83018">
        <w:rPr>
          <w:rFonts w:eastAsia="Arial Unicode MS"/>
          <w:lang w:eastAsia="en-US"/>
        </w:rPr>
        <w:t xml:space="preserve"> </w:t>
      </w:r>
      <w:r w:rsidR="0066194D" w:rsidRPr="00E83018">
        <w:rPr>
          <w:rFonts w:eastAsia="Arial Unicode MS"/>
          <w:lang w:eastAsia="en-US"/>
        </w:rPr>
        <w:t>k</w:t>
      </w:r>
      <w:r w:rsidR="002A1A8D" w:rsidRPr="00E83018">
        <w:rPr>
          <w:rFonts w:eastAsia="Arial Unicode MS"/>
          <w:lang w:eastAsia="en-US"/>
        </w:rPr>
        <w:t>n</w:t>
      </w:r>
    </w:p>
    <w:p w:rsidRDefault="0066194D" w:rsidP="0066194D" w:rsidR="001E0CE7"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CROATIA OSIGURANJE d.d. Zagreb</w:t>
      </w:r>
    </w:p>
    <w:p w:rsidRDefault="001E0CE7" w:rsidP="001E0CE7" w:rsidR="001839D1" w:rsidRPr="00E83018">
      <w:pPr>
        <w:ind w:left="992"/>
        <w:jc w:val="both"/>
        <w:rPr>
          <w:rFonts w:eastAsia="Arial Unicode MS"/>
          <w:lang w:eastAsia="en-US"/>
        </w:rPr>
      </w:pPr>
      <w:r w:rsidRPr="00E83018">
        <w:rPr>
          <w:rFonts w:eastAsia="Arial Unicode MS"/>
          <w:lang w:eastAsia="en-US"/>
        </w:rPr>
        <w:t xml:space="preserve">  O</w:t>
      </w:r>
      <w:r w:rsidR="001839D1" w:rsidRPr="00E83018">
        <w:rPr>
          <w:rFonts w:eastAsia="Arial Unicode MS"/>
          <w:lang w:eastAsia="en-US"/>
        </w:rPr>
        <w:t>IB:26187994862,u iznosu od 846.885,83</w:t>
      </w:r>
      <w:r w:rsidR="002A1A8D" w:rsidRPr="00E83018">
        <w:rPr>
          <w:rFonts w:eastAsia="Arial Unicode MS"/>
          <w:lang w:eastAsia="en-US"/>
        </w:rPr>
        <w:t xml:space="preserve"> kn</w:t>
      </w:r>
    </w:p>
    <w:p w:rsidRDefault="0066194D" w:rsidP="0066194D"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HRVATSKE VODE</w:t>
      </w:r>
      <w:r w:rsidR="00B26F50" w:rsidRPr="00E83018">
        <w:rPr>
          <w:rFonts w:eastAsia="Arial Unicode MS"/>
          <w:lang w:eastAsia="en-US"/>
        </w:rPr>
        <w:t xml:space="preserve">, </w:t>
      </w:r>
      <w:r w:rsidR="001839D1" w:rsidRPr="00E83018">
        <w:rPr>
          <w:rFonts w:eastAsia="Arial Unicode MS"/>
          <w:lang w:eastAsia="en-US"/>
        </w:rPr>
        <w:t>OIB:28921383001, u iznosu od</w:t>
      </w:r>
      <w:r w:rsidR="002A1A8D" w:rsidRPr="00E83018">
        <w:rPr>
          <w:rFonts w:eastAsia="Arial Unicode MS"/>
          <w:lang w:eastAsia="en-US"/>
        </w:rPr>
        <w:t xml:space="preserve"> </w:t>
      </w:r>
      <w:r w:rsidR="001839D1" w:rsidRPr="00E83018">
        <w:rPr>
          <w:rFonts w:eastAsia="Arial Unicode MS"/>
          <w:lang w:eastAsia="en-US"/>
        </w:rPr>
        <w:t xml:space="preserve">401.283,74 </w:t>
      </w:r>
      <w:r w:rsidR="002A1A8D" w:rsidRPr="00E83018">
        <w:rPr>
          <w:rFonts w:eastAsia="Arial Unicode MS"/>
          <w:lang w:eastAsia="en-US"/>
        </w:rPr>
        <w:t>kn</w:t>
      </w:r>
    </w:p>
    <w:p w:rsidRDefault="0066194D" w:rsidP="0066194D" w:rsidR="001E0CE7"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ZAGREBAČKI HOLDING d.o.o. Zagreb</w:t>
      </w:r>
    </w:p>
    <w:p w:rsidRDefault="00E83018" w:rsidP="001E0CE7" w:rsidR="001839D1" w:rsidRPr="00E83018">
      <w:pPr>
        <w:ind w:left="992"/>
        <w:jc w:val="both"/>
        <w:rPr>
          <w:rFonts w:eastAsia="Arial Unicode MS"/>
          <w:lang w:eastAsia="en-US"/>
        </w:rPr>
      </w:pPr>
      <w:r>
        <w:rPr>
          <w:rFonts w:eastAsia="Arial Unicode MS"/>
          <w:lang w:eastAsia="en-US"/>
        </w:rPr>
        <w:t xml:space="preserve">  </w:t>
      </w:r>
      <w:r w:rsidR="001839D1" w:rsidRPr="00E83018">
        <w:rPr>
          <w:rFonts w:eastAsia="Arial Unicode MS"/>
          <w:lang w:eastAsia="en-US"/>
        </w:rPr>
        <w:t>OIB:85584865987, u izn</w:t>
      </w:r>
      <w:r w:rsidR="0066194D" w:rsidRPr="00E83018">
        <w:rPr>
          <w:rFonts w:eastAsia="Arial Unicode MS"/>
          <w:lang w:eastAsia="en-US"/>
        </w:rPr>
        <w:t xml:space="preserve">osu od </w:t>
      </w:r>
      <w:r w:rsidR="001839D1" w:rsidRPr="00E83018">
        <w:rPr>
          <w:rFonts w:eastAsia="Arial Unicode MS"/>
          <w:lang w:eastAsia="en-US"/>
        </w:rPr>
        <w:t>160.914,66</w:t>
      </w:r>
      <w:r w:rsidR="00BF1475" w:rsidRPr="00E83018">
        <w:rPr>
          <w:rFonts w:eastAsia="Arial Unicode MS"/>
          <w:lang w:eastAsia="en-US"/>
        </w:rPr>
        <w:t xml:space="preserve"> kn</w:t>
      </w:r>
    </w:p>
    <w:p w:rsidRDefault="0066194D" w:rsidP="00BF1475" w:rsidR="00BF1475"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MILA KRALJEVIĆ</w:t>
      </w:r>
      <w:r w:rsidR="00B26F50" w:rsidRPr="00E83018">
        <w:rPr>
          <w:rFonts w:eastAsia="Arial Unicode MS"/>
          <w:lang w:eastAsia="en-US"/>
        </w:rPr>
        <w:t xml:space="preserve">, </w:t>
      </w:r>
      <w:r w:rsidR="001839D1" w:rsidRPr="00E83018">
        <w:rPr>
          <w:rFonts w:eastAsia="Arial Unicode MS"/>
          <w:lang w:eastAsia="en-US"/>
        </w:rPr>
        <w:t>OIB:29478782445, u iznosu od 368,00</w:t>
      </w:r>
      <w:r w:rsidR="00BF1475" w:rsidRPr="00E83018">
        <w:rPr>
          <w:rFonts w:eastAsia="Arial Unicode MS"/>
          <w:lang w:eastAsia="en-US"/>
        </w:rPr>
        <w:t xml:space="preserve"> kn</w:t>
      </w:r>
    </w:p>
    <w:p w:rsidRDefault="0066194D" w:rsidP="0066194D" w:rsidR="001839D1" w:rsidRPr="00E83018">
      <w:pPr>
        <w:spacing w:before="100"/>
        <w:ind w:left="993"/>
        <w:jc w:val="both"/>
        <w:rPr>
          <w:rFonts w:eastAsia="Arial Unicode MS"/>
          <w:lang w:eastAsia="en-US"/>
        </w:rPr>
      </w:pPr>
      <w:r w:rsidRPr="00E83018">
        <w:rPr>
          <w:rFonts w:eastAsia="Arial Unicode MS"/>
          <w:lang w:eastAsia="en-US"/>
        </w:rPr>
        <w:t xml:space="preserve">- </w:t>
      </w:r>
      <w:r w:rsidR="00B26F50" w:rsidRPr="00E83018">
        <w:rPr>
          <w:rFonts w:eastAsia="Arial Unicode MS"/>
          <w:lang w:eastAsia="en-US"/>
        </w:rPr>
        <w:t xml:space="preserve">DANICA KNEŽEVIĆ, </w:t>
      </w:r>
      <w:r w:rsidR="001839D1" w:rsidRPr="00E83018">
        <w:rPr>
          <w:rFonts w:eastAsia="Arial Unicode MS"/>
          <w:lang w:eastAsia="en-US"/>
        </w:rPr>
        <w:t>OIB:43642014055, u iznosu od</w:t>
      </w:r>
      <w:r w:rsidR="00BF1475" w:rsidRPr="00E83018">
        <w:rPr>
          <w:rFonts w:eastAsia="Arial Unicode MS"/>
          <w:lang w:eastAsia="en-US"/>
        </w:rPr>
        <w:t xml:space="preserve"> </w:t>
      </w:r>
      <w:r w:rsidR="001839D1" w:rsidRPr="00E83018">
        <w:rPr>
          <w:rFonts w:eastAsia="Arial Unicode MS"/>
          <w:lang w:eastAsia="en-US"/>
        </w:rPr>
        <w:t>489,00</w:t>
      </w:r>
      <w:r w:rsidR="00BF1475" w:rsidRPr="00E83018">
        <w:rPr>
          <w:rFonts w:eastAsia="Arial Unicode MS"/>
          <w:lang w:eastAsia="en-US"/>
        </w:rPr>
        <w:t xml:space="preserve"> kn</w:t>
      </w:r>
    </w:p>
    <w:p w:rsidRDefault="0066194D" w:rsidP="0066194D"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JADRANKA PERKUŠIĆ</w:t>
      </w:r>
      <w:r w:rsidR="00B26F50" w:rsidRPr="00E83018">
        <w:rPr>
          <w:rFonts w:eastAsia="Arial Unicode MS"/>
          <w:lang w:eastAsia="en-US"/>
        </w:rPr>
        <w:t xml:space="preserve">, </w:t>
      </w:r>
      <w:r w:rsidR="001839D1" w:rsidRPr="00E83018">
        <w:rPr>
          <w:rFonts w:eastAsia="Arial Unicode MS"/>
          <w:lang w:eastAsia="en-US"/>
        </w:rPr>
        <w:t>OIB:</w:t>
      </w:r>
      <w:r w:rsidR="001839D1" w:rsidRPr="00E83018">
        <w:rPr>
          <w:rFonts w:eastAsia="Arial Unicode MS"/>
          <w:lang w:eastAsia="en-US"/>
        </w:rPr>
        <w:tab/>
        <w:t>23972317986, u iznosu od 6.624,00</w:t>
      </w:r>
      <w:r w:rsidR="00437805" w:rsidRPr="00E83018">
        <w:rPr>
          <w:rFonts w:eastAsia="Arial Unicode MS"/>
          <w:lang w:eastAsia="en-US"/>
        </w:rPr>
        <w:t xml:space="preserve"> kn</w:t>
      </w:r>
    </w:p>
    <w:p w:rsidRDefault="0066194D" w:rsidP="0066194D" w:rsidR="001839D1" w:rsidRPr="00E83018">
      <w:pPr>
        <w:spacing w:before="100"/>
        <w:ind w:left="993"/>
        <w:jc w:val="both"/>
        <w:rPr>
          <w:rFonts w:eastAsia="Arial Unicode MS"/>
          <w:lang w:eastAsia="en-US"/>
        </w:rPr>
      </w:pPr>
      <w:r w:rsidRPr="00E83018">
        <w:rPr>
          <w:rFonts w:eastAsia="Arial Unicode MS"/>
          <w:lang w:eastAsia="en-US"/>
        </w:rPr>
        <w:t xml:space="preserve">- </w:t>
      </w:r>
      <w:r w:rsidR="00B26F50" w:rsidRPr="00E83018">
        <w:rPr>
          <w:rFonts w:eastAsia="Arial Unicode MS"/>
          <w:lang w:eastAsia="en-US"/>
        </w:rPr>
        <w:t>ĆORIĆ BRANKO, OIB:</w:t>
      </w:r>
      <w:r w:rsidR="00B26F50" w:rsidRPr="00E83018">
        <w:rPr>
          <w:rFonts w:eastAsia="Arial Unicode MS"/>
          <w:lang w:eastAsia="en-US"/>
        </w:rPr>
        <w:tab/>
        <w:t>53499687883,</w:t>
      </w:r>
      <w:r w:rsidR="001839D1" w:rsidRPr="00E83018">
        <w:rPr>
          <w:rFonts w:eastAsia="Arial Unicode MS"/>
          <w:lang w:eastAsia="en-US"/>
        </w:rPr>
        <w:t xml:space="preserve"> u iznosu od 6.115,00</w:t>
      </w:r>
      <w:r w:rsidR="00437805" w:rsidRPr="00E83018">
        <w:rPr>
          <w:rFonts w:eastAsia="Arial Unicode MS"/>
          <w:lang w:eastAsia="en-US"/>
        </w:rPr>
        <w:t xml:space="preserve"> kn</w:t>
      </w:r>
    </w:p>
    <w:p w:rsidRDefault="0066194D" w:rsidP="0066194D" w:rsidR="001839D1" w:rsidRPr="00E83018">
      <w:pPr>
        <w:spacing w:before="100"/>
        <w:ind w:left="993"/>
        <w:jc w:val="both"/>
        <w:rPr>
          <w:rFonts w:eastAsia="Arial Unicode MS"/>
          <w:lang w:eastAsia="en-US"/>
        </w:rPr>
      </w:pPr>
      <w:r w:rsidRPr="00E83018">
        <w:rPr>
          <w:rFonts w:eastAsia="Arial Unicode MS"/>
          <w:lang w:eastAsia="en-US"/>
        </w:rPr>
        <w:t xml:space="preserve">- </w:t>
      </w:r>
      <w:r w:rsidR="00FA1408">
        <w:rPr>
          <w:rFonts w:eastAsia="Arial Unicode MS"/>
          <w:lang w:eastAsia="en-US"/>
        </w:rPr>
        <w:t>MARIJAN</w:t>
      </w:r>
      <w:r w:rsidR="001839D1" w:rsidRPr="00E83018">
        <w:rPr>
          <w:rFonts w:eastAsia="Arial Unicode MS"/>
          <w:lang w:eastAsia="en-US"/>
        </w:rPr>
        <w:t xml:space="preserve"> KUJUNDŽIĆ</w:t>
      </w:r>
      <w:r w:rsidR="00B26F50" w:rsidRPr="00E83018">
        <w:rPr>
          <w:rFonts w:eastAsia="Arial Unicode MS"/>
          <w:lang w:eastAsia="en-US"/>
        </w:rPr>
        <w:t xml:space="preserve">, </w:t>
      </w:r>
      <w:r w:rsidR="001839D1" w:rsidRPr="00E83018">
        <w:rPr>
          <w:rFonts w:eastAsia="Arial Unicode MS"/>
          <w:lang w:eastAsia="en-US"/>
        </w:rPr>
        <w:t>OIB:</w:t>
      </w:r>
      <w:r w:rsidR="001839D1" w:rsidRPr="00E83018">
        <w:rPr>
          <w:rFonts w:eastAsia="Arial Unicode MS"/>
          <w:lang w:eastAsia="en-US"/>
        </w:rPr>
        <w:tab/>
      </w:r>
      <w:r w:rsidR="00FA1408">
        <w:rPr>
          <w:rFonts w:eastAsia="Arial Unicode MS"/>
          <w:lang w:eastAsia="en-US"/>
        </w:rPr>
        <w:t xml:space="preserve"> </w:t>
      </w:r>
      <w:r w:rsidR="001839D1" w:rsidRPr="00E83018">
        <w:rPr>
          <w:rFonts w:eastAsia="Arial Unicode MS"/>
          <w:lang w:eastAsia="en-US"/>
        </w:rPr>
        <w:t>67151050605, u iznosu od 980,00</w:t>
      </w:r>
      <w:r w:rsidR="00437805" w:rsidRPr="00E83018">
        <w:rPr>
          <w:rFonts w:eastAsia="Arial Unicode MS"/>
          <w:lang w:eastAsia="en-US"/>
        </w:rPr>
        <w:t xml:space="preserve"> kn</w:t>
      </w:r>
    </w:p>
    <w:p w:rsidRDefault="0066194D" w:rsidP="0066194D" w:rsidR="001E0CE7"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NASTAVNI ZAV</w:t>
      </w:r>
      <w:r w:rsidR="00B26F50" w:rsidRPr="00E83018">
        <w:rPr>
          <w:rFonts w:eastAsia="Arial Unicode MS"/>
          <w:lang w:eastAsia="en-US"/>
        </w:rPr>
        <w:t>OD ZA JAVNO ZDRAVSTVO SPLITSKO</w:t>
      </w:r>
      <w:r w:rsidR="001839D1" w:rsidRPr="00E83018">
        <w:rPr>
          <w:rFonts w:eastAsia="Arial Unicode MS"/>
          <w:lang w:eastAsia="en-US"/>
        </w:rPr>
        <w:t>-</w:t>
      </w:r>
      <w:r w:rsidRPr="00E83018">
        <w:rPr>
          <w:rFonts w:eastAsia="Arial Unicode MS"/>
          <w:lang w:eastAsia="en-US"/>
        </w:rPr>
        <w:t xml:space="preserve">DALMATINSKE </w:t>
      </w:r>
    </w:p>
    <w:p w:rsidRDefault="00E83018" w:rsidP="001E0CE7" w:rsidR="001839D1" w:rsidRPr="00E83018">
      <w:pPr>
        <w:ind w:left="992"/>
        <w:jc w:val="both"/>
        <w:rPr>
          <w:rFonts w:eastAsia="Arial Unicode MS"/>
          <w:lang w:eastAsia="en-US"/>
        </w:rPr>
      </w:pPr>
      <w:r>
        <w:rPr>
          <w:rFonts w:eastAsia="Arial Unicode MS"/>
          <w:lang w:eastAsia="en-US"/>
        </w:rPr>
        <w:t xml:space="preserve">  </w:t>
      </w:r>
      <w:r w:rsidR="0066194D" w:rsidRPr="00E83018">
        <w:rPr>
          <w:rFonts w:eastAsia="Arial Unicode MS"/>
          <w:lang w:eastAsia="en-US"/>
        </w:rPr>
        <w:t>ŽUPANIJE,</w:t>
      </w:r>
      <w:r w:rsidR="001839D1" w:rsidRPr="00E83018">
        <w:rPr>
          <w:rFonts w:eastAsia="Arial Unicode MS"/>
          <w:lang w:eastAsia="en-US"/>
        </w:rPr>
        <w:t>OIB:54948902275, u iznosu od 8.061,99</w:t>
      </w:r>
      <w:r w:rsidR="00437805" w:rsidRPr="00E83018">
        <w:rPr>
          <w:rFonts w:eastAsia="Arial Unicode MS"/>
          <w:lang w:eastAsia="en-US"/>
        </w:rPr>
        <w:t xml:space="preserve"> kn</w:t>
      </w:r>
      <w:r w:rsidR="0066194D" w:rsidRPr="00E83018">
        <w:rPr>
          <w:rFonts w:eastAsia="Arial Unicode MS"/>
          <w:lang w:eastAsia="en-US"/>
        </w:rPr>
        <w:t xml:space="preserve"> </w:t>
      </w:r>
    </w:p>
    <w:p w:rsidRDefault="0066194D" w:rsidP="0008231F" w:rsidR="001E0CE7"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 xml:space="preserve">HEP - </w:t>
      </w:r>
      <w:r w:rsidR="0008231F" w:rsidRPr="00E83018">
        <w:rPr>
          <w:rFonts w:eastAsia="Arial Unicode MS"/>
          <w:bCs/>
          <w:lang w:eastAsia="en-US"/>
        </w:rPr>
        <w:t>Operator</w:t>
      </w:r>
      <w:r w:rsidR="0008231F" w:rsidRPr="00E83018">
        <w:rPr>
          <w:rFonts w:eastAsia="Arial Unicode MS"/>
          <w:lang w:eastAsia="en-US"/>
        </w:rPr>
        <w:t xml:space="preserve"> distribucijskog sustavad.o.o. Rijeka</w:t>
      </w:r>
    </w:p>
    <w:p w:rsidRDefault="00E83018" w:rsidP="001E0CE7" w:rsidR="001839D1" w:rsidRPr="00E83018">
      <w:pPr>
        <w:ind w:left="992"/>
        <w:jc w:val="both"/>
        <w:rPr>
          <w:rFonts w:eastAsia="Arial Unicode MS"/>
          <w:lang w:eastAsia="en-US"/>
        </w:rPr>
      </w:pPr>
      <w:r>
        <w:rPr>
          <w:rFonts w:eastAsia="Arial Unicode MS"/>
          <w:lang w:eastAsia="en-US"/>
        </w:rPr>
        <w:t xml:space="preserve">  </w:t>
      </w:r>
      <w:r w:rsidR="001839D1" w:rsidRPr="00E83018">
        <w:rPr>
          <w:rFonts w:eastAsia="Arial Unicode MS"/>
          <w:lang w:eastAsia="en-US"/>
        </w:rPr>
        <w:t>OIB:</w:t>
      </w:r>
      <w:r w:rsidR="001E0CE7" w:rsidRPr="00E83018">
        <w:rPr>
          <w:rFonts w:eastAsia="Arial Unicode MS"/>
          <w:lang w:eastAsia="en-US"/>
        </w:rPr>
        <w:t xml:space="preserve">46830600751, u iznosu od </w:t>
      </w:r>
      <w:r w:rsidR="001839D1" w:rsidRPr="00E83018">
        <w:rPr>
          <w:rFonts w:eastAsia="Arial Unicode MS"/>
          <w:lang w:eastAsia="en-US"/>
        </w:rPr>
        <w:t>568,74</w:t>
      </w:r>
      <w:r w:rsidR="00437805"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MARIJAN ŠUMELJ</w:t>
      </w:r>
      <w:r w:rsidR="00B26F50" w:rsidRPr="00E83018">
        <w:rPr>
          <w:rFonts w:eastAsia="Arial Unicode MS"/>
          <w:lang w:eastAsia="en-US"/>
        </w:rPr>
        <w:t xml:space="preserve">, </w:t>
      </w:r>
      <w:r w:rsidR="001839D1" w:rsidRPr="00E83018">
        <w:rPr>
          <w:rFonts w:eastAsia="Arial Unicode MS"/>
          <w:lang w:eastAsia="en-US"/>
        </w:rPr>
        <w:t>OIB:</w:t>
      </w:r>
      <w:r w:rsidRPr="00E83018">
        <w:rPr>
          <w:rFonts w:eastAsia="Arial Unicode MS"/>
          <w:lang w:eastAsia="en-US"/>
        </w:rPr>
        <w:t xml:space="preserve">37083293908, u iznosu od </w:t>
      </w:r>
      <w:r w:rsidR="001839D1" w:rsidRPr="00E83018">
        <w:rPr>
          <w:rFonts w:eastAsia="Arial Unicode MS"/>
          <w:lang w:eastAsia="en-US"/>
        </w:rPr>
        <w:t>1.258,80</w:t>
      </w:r>
      <w:r w:rsidR="00437805"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DANIEL ĆAPIN</w:t>
      </w:r>
      <w:r w:rsidR="00B26F50" w:rsidRPr="00E83018">
        <w:rPr>
          <w:rFonts w:eastAsia="Arial Unicode MS"/>
          <w:lang w:eastAsia="en-US"/>
        </w:rPr>
        <w:t xml:space="preserve">, </w:t>
      </w:r>
      <w:r w:rsidR="001839D1" w:rsidRPr="00E83018">
        <w:rPr>
          <w:rFonts w:eastAsia="Arial Unicode MS"/>
          <w:lang w:eastAsia="en-US"/>
        </w:rPr>
        <w:t>OIB:75258163813, u iznosu od 38.123,70</w:t>
      </w:r>
      <w:r w:rsidR="00437805" w:rsidRPr="00E83018">
        <w:rPr>
          <w:rFonts w:eastAsia="Arial Unicode MS"/>
          <w:lang w:eastAsia="en-US"/>
        </w:rPr>
        <w:t xml:space="preserve"> </w:t>
      </w:r>
      <w:r w:rsidRPr="00E83018">
        <w:rPr>
          <w:rFonts w:eastAsia="Arial Unicode MS"/>
          <w:lang w:eastAsia="en-US"/>
        </w:rPr>
        <w:t>k</w:t>
      </w:r>
      <w:r w:rsidR="00437805" w:rsidRPr="00E83018">
        <w:rPr>
          <w:rFonts w:eastAsia="Arial Unicode MS"/>
          <w:lang w:eastAsia="en-US"/>
        </w:rPr>
        <w:t>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IVAN VUJEVIĆ</w:t>
      </w:r>
      <w:r w:rsidR="00B26F50" w:rsidRPr="00E83018">
        <w:rPr>
          <w:rFonts w:eastAsia="Arial Unicode MS"/>
          <w:lang w:eastAsia="en-US"/>
        </w:rPr>
        <w:t xml:space="preserve">, </w:t>
      </w:r>
      <w:r w:rsidR="001839D1" w:rsidRPr="00E83018">
        <w:rPr>
          <w:rFonts w:eastAsia="Arial Unicode MS"/>
          <w:lang w:eastAsia="en-US"/>
        </w:rPr>
        <w:t>OIB:62185212727, u iznosu od 9.093,00</w:t>
      </w:r>
      <w:r w:rsidR="00261796"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SKENDER MIJO</w:t>
      </w:r>
      <w:r w:rsidR="00B26F50" w:rsidRPr="00E83018">
        <w:rPr>
          <w:rFonts w:eastAsia="Arial Unicode MS"/>
          <w:lang w:eastAsia="en-US"/>
        </w:rPr>
        <w:t xml:space="preserve">, </w:t>
      </w:r>
      <w:r w:rsidR="001839D1" w:rsidRPr="00E83018">
        <w:rPr>
          <w:rFonts w:eastAsia="Arial Unicode MS"/>
          <w:lang w:eastAsia="en-US"/>
        </w:rPr>
        <w:t xml:space="preserve">OIB:4904742623, u iznosu od 414,00 </w:t>
      </w:r>
      <w:r w:rsidR="00261796" w:rsidRPr="00E83018">
        <w:rPr>
          <w:rFonts w:eastAsia="Arial Unicode MS"/>
          <w:lang w:eastAsia="en-US"/>
        </w:rPr>
        <w:t>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B26F50" w:rsidRPr="00E83018">
        <w:rPr>
          <w:rFonts w:eastAsia="Arial Unicode MS"/>
          <w:lang w:eastAsia="en-US"/>
        </w:rPr>
        <w:t xml:space="preserve">LASIĆ PETAR p. Jakova, </w:t>
      </w:r>
      <w:r w:rsidR="001839D1" w:rsidRPr="00E83018">
        <w:rPr>
          <w:rFonts w:eastAsia="Arial Unicode MS"/>
          <w:lang w:eastAsia="en-US"/>
        </w:rPr>
        <w:t>OIB:</w:t>
      </w:r>
      <w:r w:rsidR="001839D1" w:rsidRPr="00E83018">
        <w:rPr>
          <w:rFonts w:eastAsia="Arial Unicode MS"/>
          <w:lang w:eastAsia="en-US"/>
        </w:rPr>
        <w:tab/>
        <w:t>42614648100, u iznosu od 3.278,44</w:t>
      </w:r>
      <w:r w:rsidR="00261796"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B26F50" w:rsidRPr="00E83018">
        <w:rPr>
          <w:rFonts w:eastAsia="Arial Unicode MS"/>
          <w:lang w:eastAsia="en-US"/>
        </w:rPr>
        <w:t xml:space="preserve">ĆAPIN MIRKO p. Dane, OIB: </w:t>
      </w:r>
      <w:r w:rsidR="001839D1" w:rsidRPr="00E83018">
        <w:rPr>
          <w:rFonts w:eastAsia="Arial Unicode MS"/>
          <w:lang w:eastAsia="en-US"/>
        </w:rPr>
        <w:t>62737343567, u iznosu od 18.154,80</w:t>
      </w:r>
      <w:r w:rsidR="00261796"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IVAN KURAN</w:t>
      </w:r>
      <w:r w:rsidR="00B26F50" w:rsidRPr="00E83018">
        <w:rPr>
          <w:rFonts w:eastAsia="Arial Unicode MS"/>
          <w:lang w:eastAsia="en-US"/>
        </w:rPr>
        <w:t xml:space="preserve">, </w:t>
      </w:r>
      <w:r w:rsidR="001839D1" w:rsidRPr="00E83018">
        <w:rPr>
          <w:rFonts w:eastAsia="Arial Unicode MS"/>
          <w:lang w:eastAsia="en-US"/>
        </w:rPr>
        <w:t>OIB:13325944351, u iznosu od 7.920,00</w:t>
      </w:r>
      <w:r w:rsidR="00261796"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BULJUBAŠIĆ MILENKO</w:t>
      </w:r>
      <w:r w:rsidR="00B26F50" w:rsidRPr="00E83018">
        <w:rPr>
          <w:rFonts w:eastAsia="Arial Unicode MS"/>
          <w:lang w:eastAsia="en-US"/>
        </w:rPr>
        <w:t xml:space="preserve">, </w:t>
      </w:r>
      <w:r w:rsidR="00D46C78">
        <w:rPr>
          <w:rFonts w:eastAsia="Arial Unicode MS"/>
          <w:lang w:eastAsia="en-US"/>
        </w:rPr>
        <w:t xml:space="preserve">OIB:75001967064, u iznosu od </w:t>
      </w:r>
      <w:r w:rsidR="001839D1" w:rsidRPr="00E83018">
        <w:rPr>
          <w:rFonts w:eastAsia="Arial Unicode MS"/>
          <w:lang w:eastAsia="en-US"/>
        </w:rPr>
        <w:t>17.893,20</w:t>
      </w:r>
      <w:r w:rsidR="00261796"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MATE TOLIĆ</w:t>
      </w:r>
      <w:r w:rsidR="00B26F50" w:rsidRPr="00E83018">
        <w:rPr>
          <w:rFonts w:eastAsia="Arial Unicode MS"/>
          <w:lang w:eastAsia="en-US"/>
        </w:rPr>
        <w:t xml:space="preserve">, </w:t>
      </w:r>
      <w:r w:rsidR="001839D1" w:rsidRPr="00E83018">
        <w:rPr>
          <w:rFonts w:eastAsia="Arial Unicode MS"/>
          <w:lang w:eastAsia="en-US"/>
        </w:rPr>
        <w:t>OIB:</w:t>
      </w:r>
      <w:r w:rsidRPr="00E83018">
        <w:rPr>
          <w:rFonts w:eastAsia="Arial Unicode MS"/>
          <w:lang w:eastAsia="en-US"/>
        </w:rPr>
        <w:t xml:space="preserve">2795132885, u iznosu od </w:t>
      </w:r>
      <w:r w:rsidR="001839D1" w:rsidRPr="00E83018">
        <w:rPr>
          <w:rFonts w:eastAsia="Arial Unicode MS"/>
          <w:lang w:eastAsia="en-US"/>
        </w:rPr>
        <w:t>12.496,00</w:t>
      </w:r>
      <w:r w:rsidR="00261796"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PUTICA MILENKA</w:t>
      </w:r>
      <w:r w:rsidR="006636C3" w:rsidRPr="00E83018">
        <w:rPr>
          <w:rFonts w:eastAsia="Arial Unicode MS"/>
          <w:lang w:eastAsia="en-US"/>
        </w:rPr>
        <w:t xml:space="preserve">, </w:t>
      </w:r>
      <w:r w:rsidR="001839D1" w:rsidRPr="00E83018">
        <w:rPr>
          <w:rFonts w:eastAsia="Arial Unicode MS"/>
          <w:lang w:eastAsia="en-US"/>
        </w:rPr>
        <w:t>OIB:10292878197, u iznosu od 1.988,00</w:t>
      </w:r>
      <w:r w:rsidR="00261796"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ANA ŠINDIK</w:t>
      </w:r>
      <w:r w:rsidR="006636C3" w:rsidRPr="00E83018">
        <w:rPr>
          <w:rFonts w:eastAsia="Arial Unicode MS"/>
          <w:lang w:eastAsia="en-US"/>
        </w:rPr>
        <w:t xml:space="preserve">, </w:t>
      </w:r>
      <w:r w:rsidR="001839D1" w:rsidRPr="00E83018">
        <w:rPr>
          <w:rFonts w:eastAsia="Arial Unicode MS"/>
          <w:lang w:eastAsia="en-US"/>
        </w:rPr>
        <w:t>OIB:96305753805, u iznosu od 2.064,00</w:t>
      </w:r>
      <w:r w:rsidR="00261796"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DANICA RAKOVIĆ</w:t>
      </w:r>
      <w:r w:rsidR="006636C3" w:rsidRPr="00E83018">
        <w:rPr>
          <w:rFonts w:eastAsia="Arial Unicode MS"/>
          <w:lang w:eastAsia="en-US"/>
        </w:rPr>
        <w:t xml:space="preserve">, </w:t>
      </w:r>
      <w:r w:rsidR="001839D1" w:rsidRPr="00E83018">
        <w:rPr>
          <w:rFonts w:eastAsia="Arial Unicode MS"/>
          <w:lang w:eastAsia="en-US"/>
        </w:rPr>
        <w:t>OIB:58531074318, u iznosu od 3.401,60</w:t>
      </w:r>
      <w:r w:rsidR="00261796"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ILINKA SVRDLIN</w:t>
      </w:r>
      <w:r w:rsidR="006636C3" w:rsidRPr="00E83018">
        <w:rPr>
          <w:rFonts w:eastAsia="Arial Unicode MS"/>
          <w:lang w:eastAsia="en-US"/>
        </w:rPr>
        <w:t xml:space="preserve">, </w:t>
      </w:r>
      <w:r w:rsidR="001839D1" w:rsidRPr="00E83018">
        <w:rPr>
          <w:rFonts w:eastAsia="Arial Unicode MS"/>
          <w:lang w:eastAsia="en-US"/>
        </w:rPr>
        <w:t xml:space="preserve">OIB:12311447936, u iznosu od </w:t>
      </w:r>
      <w:r w:rsidR="001839D1" w:rsidRPr="00E83018">
        <w:rPr>
          <w:rFonts w:eastAsia="Arial Unicode MS"/>
          <w:lang w:eastAsia="en-US"/>
        </w:rPr>
        <w:tab/>
        <w:t>5.233,60</w:t>
      </w:r>
      <w:r w:rsidR="00261796"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MATE BLAŽIĆ</w:t>
      </w:r>
      <w:r w:rsidR="006636C3" w:rsidRPr="00E83018">
        <w:rPr>
          <w:rFonts w:eastAsia="Arial Unicode MS"/>
          <w:lang w:eastAsia="en-US"/>
        </w:rPr>
        <w:t xml:space="preserve">, OIB: </w:t>
      </w:r>
      <w:r w:rsidR="001839D1" w:rsidRPr="00E83018">
        <w:rPr>
          <w:rFonts w:eastAsia="Arial Unicode MS"/>
          <w:lang w:eastAsia="en-US"/>
        </w:rPr>
        <w:t>85525660512, u iznosu od 18.382,60</w:t>
      </w:r>
      <w:r w:rsidR="00A15ECF"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IVAN TOMIĆ FEMIĆ</w:t>
      </w:r>
      <w:r w:rsidR="006636C3" w:rsidRPr="00E83018">
        <w:rPr>
          <w:rFonts w:eastAsia="Arial Unicode MS"/>
          <w:lang w:eastAsia="en-US"/>
        </w:rPr>
        <w:t xml:space="preserve">, OIB: </w:t>
      </w:r>
      <w:r w:rsidR="001839D1" w:rsidRPr="00E83018">
        <w:rPr>
          <w:rFonts w:eastAsia="Arial Unicode MS"/>
          <w:lang w:eastAsia="en-US"/>
        </w:rPr>
        <w:t>70577380474, u iznosu od 4.117,60</w:t>
      </w:r>
      <w:r w:rsidR="00A15ECF"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ANTE KUŠTRA</w:t>
      </w:r>
      <w:r w:rsidR="006636C3" w:rsidRPr="00E83018">
        <w:rPr>
          <w:rFonts w:eastAsia="Arial Unicode MS"/>
          <w:lang w:eastAsia="en-US"/>
        </w:rPr>
        <w:t xml:space="preserve">, </w:t>
      </w:r>
      <w:r w:rsidR="001839D1" w:rsidRPr="00E83018">
        <w:rPr>
          <w:rFonts w:eastAsia="Arial Unicode MS"/>
          <w:lang w:eastAsia="en-US"/>
        </w:rPr>
        <w:t>OIB:30213670511, u iznosu od 6.540,80</w:t>
      </w:r>
      <w:r w:rsidR="00A15ECF"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STANIĆ RATOMIR</w:t>
      </w:r>
      <w:r w:rsidR="006636C3" w:rsidRPr="00E83018">
        <w:rPr>
          <w:rFonts w:eastAsia="Arial Unicode MS"/>
          <w:lang w:eastAsia="en-US"/>
        </w:rPr>
        <w:t xml:space="preserve">, </w:t>
      </w:r>
      <w:r w:rsidR="001839D1" w:rsidRPr="00E83018">
        <w:rPr>
          <w:rFonts w:eastAsia="Arial Unicode MS"/>
          <w:lang w:eastAsia="en-US"/>
        </w:rPr>
        <w:t>OIB:</w:t>
      </w:r>
      <w:r w:rsidRPr="00E83018">
        <w:rPr>
          <w:rFonts w:eastAsia="Arial Unicode MS"/>
          <w:lang w:eastAsia="en-US"/>
        </w:rPr>
        <w:t xml:space="preserve">16218546398, u iznosu od </w:t>
      </w:r>
      <w:r w:rsidR="001839D1" w:rsidRPr="00E83018">
        <w:rPr>
          <w:rFonts w:eastAsia="Arial Unicode MS"/>
          <w:lang w:eastAsia="en-US"/>
        </w:rPr>
        <w:t>10.956,40</w:t>
      </w:r>
      <w:r w:rsidR="00A15ECF"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ANTE ŠABIĆ</w:t>
      </w:r>
      <w:r w:rsidR="006636C3" w:rsidRPr="00E83018">
        <w:rPr>
          <w:rFonts w:eastAsia="Arial Unicode MS"/>
          <w:lang w:eastAsia="en-US"/>
        </w:rPr>
        <w:t xml:space="preserve">, </w:t>
      </w:r>
      <w:r w:rsidR="001839D1" w:rsidRPr="00E83018">
        <w:rPr>
          <w:rFonts w:eastAsia="Arial Unicode MS"/>
          <w:lang w:eastAsia="en-US"/>
        </w:rPr>
        <w:t>OIB:79727027048, u iznosu od 4.801,08</w:t>
      </w:r>
      <w:r w:rsidR="00A15ECF"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NIKOLA SVRDLIN</w:t>
      </w:r>
      <w:r w:rsidR="006636C3" w:rsidRPr="00E83018">
        <w:rPr>
          <w:rFonts w:eastAsia="Arial Unicode MS"/>
          <w:lang w:eastAsia="en-US"/>
        </w:rPr>
        <w:t xml:space="preserve">, </w:t>
      </w:r>
      <w:r w:rsidR="001839D1" w:rsidRPr="00E83018">
        <w:rPr>
          <w:rFonts w:eastAsia="Arial Unicode MS"/>
          <w:lang w:eastAsia="en-US"/>
        </w:rPr>
        <w:t xml:space="preserve">OIB:06632976338, u iznosu od </w:t>
      </w:r>
      <w:r w:rsidR="001839D1" w:rsidRPr="00E83018">
        <w:rPr>
          <w:rFonts w:eastAsia="Arial Unicode MS"/>
          <w:lang w:eastAsia="en-US"/>
        </w:rPr>
        <w:tab/>
        <w:t>3.126,40</w:t>
      </w:r>
      <w:r w:rsidR="00A15ECF"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LUKA LONČAR</w:t>
      </w:r>
      <w:r w:rsidR="006636C3" w:rsidRPr="00E83018">
        <w:rPr>
          <w:rFonts w:eastAsia="Arial Unicode MS"/>
          <w:lang w:eastAsia="en-US"/>
        </w:rPr>
        <w:t xml:space="preserve">, </w:t>
      </w:r>
      <w:r w:rsidR="001839D1" w:rsidRPr="00E83018">
        <w:rPr>
          <w:rFonts w:eastAsia="Arial Unicode MS"/>
          <w:lang w:eastAsia="en-US"/>
        </w:rPr>
        <w:t>OIB:60114651535, u iznosu od 3.317,60</w:t>
      </w:r>
      <w:r w:rsidR="00A15ECF"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JOSIP</w:t>
      </w:r>
      <w:r w:rsidR="006636C3" w:rsidRPr="00E83018">
        <w:rPr>
          <w:rFonts w:eastAsia="Arial Unicode MS"/>
          <w:lang w:eastAsia="en-US"/>
        </w:rPr>
        <w:t xml:space="preserve"> LASIĆ, </w:t>
      </w:r>
      <w:r w:rsidRPr="00E83018">
        <w:rPr>
          <w:rFonts w:eastAsia="Arial Unicode MS"/>
          <w:lang w:eastAsia="en-US"/>
        </w:rPr>
        <w:t xml:space="preserve">OIB:54170195562, u iznosu od </w:t>
      </w:r>
      <w:r w:rsidR="001839D1" w:rsidRPr="00E83018">
        <w:rPr>
          <w:rFonts w:eastAsia="Arial Unicode MS"/>
          <w:lang w:eastAsia="en-US"/>
        </w:rPr>
        <w:t>4.664,00</w:t>
      </w:r>
      <w:r w:rsidR="00A15ECF"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PERE LASIĆ</w:t>
      </w:r>
      <w:r w:rsidR="006636C3" w:rsidRPr="00E83018">
        <w:rPr>
          <w:rFonts w:eastAsia="Arial Unicode MS"/>
          <w:lang w:eastAsia="en-US"/>
        </w:rPr>
        <w:t xml:space="preserve"> p. Milana,</w:t>
      </w:r>
      <w:r w:rsidR="001839D1" w:rsidRPr="00E83018">
        <w:rPr>
          <w:rFonts w:eastAsia="Arial Unicode MS"/>
          <w:lang w:eastAsia="en-US"/>
        </w:rPr>
        <w:tab/>
        <w:t>OIB:59308606553, u iznosu od 16.894,40</w:t>
      </w:r>
      <w:r w:rsidR="00A15ECF"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IVAN LASIĆ</w:t>
      </w:r>
      <w:r w:rsidR="006636C3" w:rsidRPr="00E83018">
        <w:rPr>
          <w:rFonts w:eastAsia="Arial Unicode MS"/>
          <w:lang w:eastAsia="en-US"/>
        </w:rPr>
        <w:t xml:space="preserve">, </w:t>
      </w:r>
      <w:r w:rsidR="001839D1" w:rsidRPr="00E83018">
        <w:rPr>
          <w:rFonts w:eastAsia="Arial Unicode MS"/>
          <w:lang w:eastAsia="en-US"/>
        </w:rPr>
        <w:t>OIB:74770771722, u iznosu od 12.245,20</w:t>
      </w:r>
      <w:r w:rsidR="00A15ECF"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MARIJA KADLJEVIĆ</w:t>
      </w:r>
      <w:r w:rsidR="006636C3" w:rsidRPr="00E83018">
        <w:rPr>
          <w:rFonts w:eastAsia="Arial Unicode MS"/>
          <w:lang w:eastAsia="en-US"/>
        </w:rPr>
        <w:t xml:space="preserve">, </w:t>
      </w:r>
      <w:r w:rsidR="001839D1" w:rsidRPr="00E83018">
        <w:rPr>
          <w:rFonts w:eastAsia="Arial Unicode MS"/>
          <w:lang w:eastAsia="en-US"/>
        </w:rPr>
        <w:t>OIB:24699472979, u iznosu od 3.090,00</w:t>
      </w:r>
      <w:r w:rsidR="00A15ECF"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MIHOVIL DRAČAR</w:t>
      </w:r>
      <w:r w:rsidR="006636C3" w:rsidRPr="00E83018">
        <w:rPr>
          <w:rFonts w:eastAsia="Arial Unicode MS"/>
          <w:lang w:eastAsia="en-US"/>
        </w:rPr>
        <w:t xml:space="preserve">, </w:t>
      </w:r>
      <w:r w:rsidR="001839D1" w:rsidRPr="00E83018">
        <w:rPr>
          <w:rFonts w:eastAsia="Arial Unicode MS"/>
          <w:lang w:eastAsia="en-US"/>
        </w:rPr>
        <w:t>OIB:32212898557, u iznosu od</w:t>
      </w:r>
      <w:r w:rsidR="00D46C78">
        <w:rPr>
          <w:rFonts w:eastAsia="Arial Unicode MS"/>
          <w:lang w:eastAsia="en-US"/>
        </w:rPr>
        <w:t xml:space="preserve"> </w:t>
      </w:r>
      <w:r w:rsidR="001839D1" w:rsidRPr="00E83018">
        <w:rPr>
          <w:rFonts w:eastAsia="Arial Unicode MS"/>
          <w:lang w:eastAsia="en-US"/>
        </w:rPr>
        <w:t>5.306,80</w:t>
      </w:r>
      <w:r w:rsidR="00A15ECF"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LUCIJA ZDILAR</w:t>
      </w:r>
      <w:r w:rsidR="006636C3" w:rsidRPr="00E83018">
        <w:rPr>
          <w:rFonts w:eastAsia="Arial Unicode MS"/>
          <w:lang w:eastAsia="en-US"/>
        </w:rPr>
        <w:t xml:space="preserve">, </w:t>
      </w:r>
      <w:r w:rsidRPr="00E83018">
        <w:rPr>
          <w:rFonts w:eastAsia="Arial Unicode MS"/>
          <w:lang w:eastAsia="en-US"/>
        </w:rPr>
        <w:t>OIB:</w:t>
      </w:r>
      <w:r w:rsidRPr="00E83018">
        <w:rPr>
          <w:rFonts w:eastAsia="Arial Unicode MS"/>
          <w:lang w:eastAsia="en-US"/>
        </w:rPr>
        <w:tab/>
        <w:t xml:space="preserve">39985321099, u iznosu od </w:t>
      </w:r>
      <w:r w:rsidR="001839D1" w:rsidRPr="00E83018">
        <w:rPr>
          <w:rFonts w:eastAsia="Arial Unicode MS"/>
          <w:lang w:eastAsia="en-US"/>
        </w:rPr>
        <w:t>9.112,00</w:t>
      </w:r>
      <w:r w:rsidR="00A15ECF"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MIRA ČUJIĆ</w:t>
      </w:r>
      <w:r w:rsidR="006636C3" w:rsidRPr="00E83018">
        <w:rPr>
          <w:rFonts w:eastAsia="Arial Unicode MS"/>
          <w:lang w:eastAsia="en-US"/>
        </w:rPr>
        <w:t xml:space="preserve">, </w:t>
      </w:r>
      <w:r w:rsidR="001839D1" w:rsidRPr="00E83018">
        <w:rPr>
          <w:rFonts w:eastAsia="Arial Unicode MS"/>
          <w:lang w:eastAsia="en-US"/>
        </w:rPr>
        <w:t>OIB:47942149417, u iznosu od 7.284,00</w:t>
      </w:r>
      <w:r w:rsidR="00A15ECF"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MIJO ŠANIĆ</w:t>
      </w:r>
      <w:r w:rsidR="006636C3" w:rsidRPr="00E83018">
        <w:rPr>
          <w:rFonts w:eastAsia="Arial Unicode MS"/>
          <w:lang w:eastAsia="en-US"/>
        </w:rPr>
        <w:t xml:space="preserve">, </w:t>
      </w:r>
      <w:r w:rsidR="001839D1" w:rsidRPr="00E83018">
        <w:rPr>
          <w:rFonts w:eastAsia="Arial Unicode MS"/>
          <w:lang w:eastAsia="en-US"/>
        </w:rPr>
        <w:t>OIB:37192904191, u iznosu od 1.280,00</w:t>
      </w:r>
      <w:r w:rsidR="00A15ECF"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NEMANJA TOMIĆ</w:t>
      </w:r>
      <w:r w:rsidR="006636C3" w:rsidRPr="00E83018">
        <w:rPr>
          <w:rFonts w:eastAsia="Arial Unicode MS"/>
          <w:lang w:eastAsia="en-US"/>
        </w:rPr>
        <w:t xml:space="preserve">, </w:t>
      </w:r>
      <w:r w:rsidR="001839D1" w:rsidRPr="00E83018">
        <w:rPr>
          <w:rFonts w:eastAsia="Arial Unicode MS"/>
          <w:lang w:eastAsia="en-US"/>
        </w:rPr>
        <w:t>OIB:</w:t>
      </w:r>
      <w:r w:rsidRPr="00E83018">
        <w:rPr>
          <w:rFonts w:eastAsia="Arial Unicode MS"/>
          <w:lang w:eastAsia="en-US"/>
        </w:rPr>
        <w:t xml:space="preserve">12173586998, u iznosu od </w:t>
      </w:r>
      <w:r w:rsidR="001839D1" w:rsidRPr="00E83018">
        <w:rPr>
          <w:rFonts w:eastAsia="Arial Unicode MS"/>
          <w:lang w:eastAsia="en-US"/>
        </w:rPr>
        <w:t>22.169,69</w:t>
      </w:r>
      <w:r w:rsidR="00A15ECF"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ANTE PATRLJ</w:t>
      </w:r>
      <w:r w:rsidR="006636C3" w:rsidRPr="00E83018">
        <w:rPr>
          <w:rFonts w:eastAsia="Arial Unicode MS"/>
          <w:lang w:eastAsia="en-US"/>
        </w:rPr>
        <w:t xml:space="preserve">, </w:t>
      </w:r>
      <w:r w:rsidR="001839D1" w:rsidRPr="00E83018">
        <w:rPr>
          <w:rFonts w:eastAsia="Arial Unicode MS"/>
          <w:lang w:eastAsia="en-US"/>
        </w:rPr>
        <w:t>OIB:17268013905, u iznosu od 8.054,80</w:t>
      </w:r>
      <w:r w:rsidR="00A15ECF"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SLAVA PETRIČEVIĆ</w:t>
      </w:r>
      <w:r w:rsidR="006636C3" w:rsidRPr="00E83018">
        <w:rPr>
          <w:rFonts w:eastAsia="Arial Unicode MS"/>
          <w:lang w:eastAsia="en-US"/>
        </w:rPr>
        <w:t xml:space="preserve">, </w:t>
      </w:r>
      <w:r w:rsidR="001839D1" w:rsidRPr="00E83018">
        <w:rPr>
          <w:rFonts w:eastAsia="Arial Unicode MS"/>
          <w:lang w:eastAsia="en-US"/>
        </w:rPr>
        <w:t>OIB:6153576636, u iznosu od 8.154,80</w:t>
      </w:r>
      <w:r w:rsidR="00A15ECF"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BEŽOVAN IVAN</w:t>
      </w:r>
      <w:r w:rsidR="006636C3" w:rsidRPr="00E83018">
        <w:rPr>
          <w:rFonts w:eastAsia="Arial Unicode MS"/>
          <w:lang w:eastAsia="en-US"/>
        </w:rPr>
        <w:t xml:space="preserve">, </w:t>
      </w:r>
      <w:r w:rsidR="001839D1" w:rsidRPr="00E83018">
        <w:rPr>
          <w:rFonts w:eastAsia="Arial Unicode MS"/>
          <w:lang w:eastAsia="en-US"/>
        </w:rPr>
        <w:t>OIB:99064275902</w:t>
      </w:r>
      <w:r w:rsidR="001839D1" w:rsidRPr="00E83018">
        <w:rPr>
          <w:rFonts w:eastAsia="Arial Unicode MS"/>
          <w:lang w:eastAsia="en-US"/>
        </w:rPr>
        <w:tab/>
        <w:t>, u iznosu od 11.408,80</w:t>
      </w:r>
      <w:r w:rsidR="00A15ECF"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VINKO DRAČAR</w:t>
      </w:r>
      <w:r w:rsidR="006636C3" w:rsidRPr="00E83018">
        <w:rPr>
          <w:rFonts w:eastAsia="Arial Unicode MS"/>
          <w:lang w:eastAsia="en-US"/>
        </w:rPr>
        <w:t xml:space="preserve">, </w:t>
      </w:r>
      <w:r w:rsidRPr="00E83018">
        <w:rPr>
          <w:rFonts w:eastAsia="Arial Unicode MS"/>
          <w:lang w:eastAsia="en-US"/>
        </w:rPr>
        <w:t>OIB:</w:t>
      </w:r>
      <w:r w:rsidR="001839D1" w:rsidRPr="00E83018">
        <w:rPr>
          <w:rFonts w:eastAsia="Arial Unicode MS"/>
          <w:lang w:eastAsia="en-US"/>
        </w:rPr>
        <w:t>94168088827, u iznosu od 9.729,20</w:t>
      </w:r>
      <w:r w:rsidR="00A15ECF"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ANKA ODOVIĆ</w:t>
      </w:r>
      <w:r w:rsidR="006636C3" w:rsidRPr="00E83018">
        <w:rPr>
          <w:rFonts w:eastAsia="Arial Unicode MS"/>
          <w:lang w:eastAsia="en-US"/>
        </w:rPr>
        <w:t xml:space="preserve">, </w:t>
      </w:r>
      <w:r w:rsidR="001839D1" w:rsidRPr="00E83018">
        <w:rPr>
          <w:rFonts w:eastAsia="Arial Unicode MS"/>
          <w:lang w:eastAsia="en-US"/>
        </w:rPr>
        <w:t>OIB:12730600283, u iznosu od 2.867,20</w:t>
      </w:r>
      <w:r w:rsidR="00A15ECF"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VIKTOR BILOPAVLOVIĆ</w:t>
      </w:r>
      <w:r w:rsidR="006636C3" w:rsidRPr="00E83018">
        <w:rPr>
          <w:rFonts w:eastAsia="Arial Unicode MS"/>
          <w:lang w:eastAsia="en-US"/>
        </w:rPr>
        <w:t xml:space="preserve">, </w:t>
      </w:r>
      <w:r w:rsidR="001839D1" w:rsidRPr="00E83018">
        <w:rPr>
          <w:rFonts w:eastAsia="Arial Unicode MS"/>
          <w:lang w:eastAsia="en-US"/>
        </w:rPr>
        <w:t>OIB:79</w:t>
      </w:r>
      <w:r w:rsidRPr="00E83018">
        <w:rPr>
          <w:rFonts w:eastAsia="Arial Unicode MS"/>
          <w:lang w:eastAsia="en-US"/>
        </w:rPr>
        <w:t xml:space="preserve">742681705, u iznosu od </w:t>
      </w:r>
      <w:r w:rsidR="001839D1" w:rsidRPr="00E83018">
        <w:rPr>
          <w:rFonts w:eastAsia="Arial Unicode MS"/>
          <w:lang w:eastAsia="en-US"/>
        </w:rPr>
        <w:t xml:space="preserve">357,60 </w:t>
      </w:r>
      <w:r w:rsidR="00A15ECF" w:rsidRPr="00E83018">
        <w:rPr>
          <w:rFonts w:eastAsia="Arial Unicode MS"/>
          <w:lang w:eastAsia="en-US"/>
        </w:rPr>
        <w:t>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ANTE PETRIČEVIĆ</w:t>
      </w:r>
      <w:r w:rsidR="006636C3" w:rsidRPr="00E83018">
        <w:rPr>
          <w:rFonts w:eastAsia="Arial Unicode MS"/>
          <w:lang w:eastAsia="en-US"/>
        </w:rPr>
        <w:t xml:space="preserve">, </w:t>
      </w:r>
      <w:r w:rsidR="001839D1" w:rsidRPr="00E83018">
        <w:rPr>
          <w:rFonts w:eastAsia="Arial Unicode MS"/>
          <w:lang w:eastAsia="en-US"/>
        </w:rPr>
        <w:t>OIB:41105018317, u iznosu od 7.707,60</w:t>
      </w:r>
      <w:r w:rsidR="00A15ECF"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MATE KRIŠTIĆ</w:t>
      </w:r>
      <w:r w:rsidR="006636C3" w:rsidRPr="00E83018">
        <w:rPr>
          <w:rFonts w:eastAsia="Arial Unicode MS"/>
          <w:lang w:eastAsia="en-US"/>
        </w:rPr>
        <w:t xml:space="preserve">, </w:t>
      </w:r>
      <w:r w:rsidR="001839D1" w:rsidRPr="00E83018">
        <w:rPr>
          <w:rFonts w:eastAsia="Arial Unicode MS"/>
          <w:lang w:eastAsia="en-US"/>
        </w:rPr>
        <w:t>OIB:78030694231, u iznosu od 7.569,80</w:t>
      </w:r>
      <w:r w:rsidR="00A15ECF"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VLADE KUKAVICA</w:t>
      </w:r>
      <w:r w:rsidR="006636C3" w:rsidRPr="00E83018">
        <w:rPr>
          <w:rFonts w:eastAsia="Arial Unicode MS"/>
          <w:lang w:eastAsia="en-US"/>
        </w:rPr>
        <w:t xml:space="preserve">, </w:t>
      </w:r>
      <w:r w:rsidR="001839D1" w:rsidRPr="00E83018">
        <w:rPr>
          <w:rFonts w:eastAsia="Arial Unicode MS"/>
          <w:lang w:eastAsia="en-US"/>
        </w:rPr>
        <w:t>OIB:28806511567, u iznosu od 2.272,00</w:t>
      </w:r>
      <w:r w:rsidR="00A15ECF"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SVETO ČOSIĆ</w:t>
      </w:r>
      <w:r w:rsidR="00EB4D07" w:rsidRPr="00E83018">
        <w:rPr>
          <w:rFonts w:eastAsia="Arial Unicode MS"/>
          <w:lang w:eastAsia="en-US"/>
        </w:rPr>
        <w:t xml:space="preserve">, </w:t>
      </w:r>
      <w:r w:rsidR="001839D1" w:rsidRPr="00E83018">
        <w:rPr>
          <w:rFonts w:eastAsia="Arial Unicode MS"/>
          <w:lang w:eastAsia="en-US"/>
        </w:rPr>
        <w:t>OIB:04254232489, u iznosu od</w:t>
      </w:r>
      <w:r w:rsidR="007D6B2E" w:rsidRPr="00E83018">
        <w:rPr>
          <w:rFonts w:eastAsia="Arial Unicode MS"/>
          <w:lang w:eastAsia="en-US"/>
        </w:rPr>
        <w:t xml:space="preserve"> </w:t>
      </w:r>
      <w:r w:rsidR="001839D1" w:rsidRPr="00E83018">
        <w:rPr>
          <w:rFonts w:eastAsia="Arial Unicode MS"/>
          <w:lang w:eastAsia="en-US"/>
        </w:rPr>
        <w:t>3.223,20</w:t>
      </w:r>
      <w:r w:rsidR="007D6B2E"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EB4D07" w:rsidRPr="00E83018">
        <w:rPr>
          <w:rFonts w:eastAsia="Arial Unicode MS"/>
          <w:lang w:eastAsia="en-US"/>
        </w:rPr>
        <w:t xml:space="preserve">SENKA LASIĆ, </w:t>
      </w:r>
      <w:r w:rsidR="001839D1" w:rsidRPr="00E83018">
        <w:rPr>
          <w:rFonts w:eastAsia="Arial Unicode MS"/>
          <w:lang w:eastAsia="en-US"/>
        </w:rPr>
        <w:t>OIB:16205859899, u iznosu od 19.100,00</w:t>
      </w:r>
      <w:r w:rsidR="007D6B2E"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GUDELJ VELAGA MARIJAN</w:t>
      </w:r>
      <w:r w:rsidR="00EB4D07" w:rsidRPr="00E83018">
        <w:rPr>
          <w:rFonts w:eastAsia="Arial Unicode MS"/>
          <w:lang w:eastAsia="en-US"/>
        </w:rPr>
        <w:t xml:space="preserve">, </w:t>
      </w:r>
      <w:r w:rsidR="001839D1" w:rsidRPr="00E83018">
        <w:rPr>
          <w:rFonts w:eastAsia="Arial Unicode MS"/>
          <w:lang w:eastAsia="en-US"/>
        </w:rPr>
        <w:t>OIB:</w:t>
      </w:r>
      <w:r w:rsidR="00EB4D07" w:rsidRPr="00E83018">
        <w:rPr>
          <w:rFonts w:eastAsia="Arial Unicode MS"/>
          <w:lang w:eastAsia="en-US"/>
        </w:rPr>
        <w:t xml:space="preserve"> 60053056928</w:t>
      </w:r>
      <w:r w:rsidR="001839D1" w:rsidRPr="00E83018">
        <w:rPr>
          <w:rFonts w:eastAsia="Arial Unicode MS"/>
          <w:lang w:eastAsia="en-US"/>
        </w:rPr>
        <w:t>, u iznosu od 3.645,00</w:t>
      </w:r>
      <w:r w:rsidR="007D6B2E"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VEDRANA PERIĆ</w:t>
      </w:r>
      <w:r w:rsidR="00EB4D07" w:rsidRPr="00E83018">
        <w:rPr>
          <w:rFonts w:eastAsia="Arial Unicode MS"/>
          <w:lang w:eastAsia="en-US"/>
        </w:rPr>
        <w:t xml:space="preserve">, </w:t>
      </w:r>
      <w:r w:rsidR="001839D1" w:rsidRPr="00E83018">
        <w:rPr>
          <w:rFonts w:eastAsia="Arial Unicode MS"/>
          <w:lang w:eastAsia="en-US"/>
        </w:rPr>
        <w:t>OIB:43720574922</w:t>
      </w:r>
      <w:r w:rsidR="00EB4D07" w:rsidRPr="00E83018">
        <w:rPr>
          <w:rFonts w:eastAsia="Arial Unicode MS"/>
          <w:lang w:eastAsia="en-US"/>
        </w:rPr>
        <w:t xml:space="preserve">, u iznosu od </w:t>
      </w:r>
      <w:r w:rsidR="001839D1" w:rsidRPr="00E83018">
        <w:rPr>
          <w:rFonts w:eastAsia="Arial Unicode MS"/>
          <w:lang w:eastAsia="en-US"/>
        </w:rPr>
        <w:t>5.558,40</w:t>
      </w:r>
      <w:r w:rsidR="007D6B2E"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MARIJA MILAS</w:t>
      </w:r>
      <w:r w:rsidR="00EB4D07" w:rsidRPr="00E83018">
        <w:rPr>
          <w:rFonts w:eastAsia="Arial Unicode MS"/>
          <w:lang w:eastAsia="en-US"/>
        </w:rPr>
        <w:t xml:space="preserve">, </w:t>
      </w:r>
      <w:r w:rsidR="001839D1" w:rsidRPr="00E83018">
        <w:rPr>
          <w:rFonts w:eastAsia="Arial Unicode MS"/>
          <w:lang w:eastAsia="en-US"/>
        </w:rPr>
        <w:t>OIB:</w:t>
      </w:r>
      <w:r w:rsidR="001839D1" w:rsidRPr="00E83018">
        <w:rPr>
          <w:rFonts w:eastAsia="Arial Unicode MS"/>
          <w:lang w:eastAsia="en-US"/>
        </w:rPr>
        <w:tab/>
        <w:t>75639857624, u iznosu od 4.816,00</w:t>
      </w:r>
      <w:r w:rsidR="007D6B2E"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IVAN PULJIZ</w:t>
      </w:r>
      <w:r w:rsidR="00EB4D07" w:rsidRPr="00E83018">
        <w:rPr>
          <w:rFonts w:eastAsia="Arial Unicode MS"/>
          <w:lang w:eastAsia="en-US"/>
        </w:rPr>
        <w:t xml:space="preserve">, </w:t>
      </w:r>
      <w:r w:rsidR="001839D1" w:rsidRPr="00E83018">
        <w:rPr>
          <w:rFonts w:eastAsia="Arial Unicode MS"/>
          <w:lang w:eastAsia="en-US"/>
        </w:rPr>
        <w:t>OIB:59256854886, u iznosu od 2.928,60</w:t>
      </w:r>
      <w:r w:rsidR="007D6B2E"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ČUIĆ LUKA</w:t>
      </w:r>
      <w:r w:rsidR="00EB4D07" w:rsidRPr="00E83018">
        <w:rPr>
          <w:rFonts w:eastAsia="Arial Unicode MS"/>
          <w:lang w:eastAsia="en-US"/>
        </w:rPr>
        <w:t xml:space="preserve">, </w:t>
      </w:r>
      <w:r w:rsidR="001839D1" w:rsidRPr="00E83018">
        <w:rPr>
          <w:rFonts w:eastAsia="Arial Unicode MS"/>
          <w:lang w:eastAsia="en-US"/>
        </w:rPr>
        <w:t>OI</w:t>
      </w:r>
      <w:r w:rsidR="00233F8B" w:rsidRPr="00E83018">
        <w:rPr>
          <w:rFonts w:eastAsia="Arial Unicode MS"/>
          <w:lang w:eastAsia="en-US"/>
        </w:rPr>
        <w:t xml:space="preserve">B: </w:t>
      </w:r>
      <w:r w:rsidR="001839D1" w:rsidRPr="00E83018">
        <w:rPr>
          <w:rFonts w:eastAsia="Arial Unicode MS"/>
          <w:lang w:eastAsia="en-US"/>
        </w:rPr>
        <w:t>32083701925, u iznosu od 20.728,12</w:t>
      </w:r>
      <w:r w:rsidR="007D6B2E"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MIRKO KRIŠTIĆ</w:t>
      </w:r>
      <w:r w:rsidR="00EB4D07" w:rsidRPr="00E83018">
        <w:rPr>
          <w:rFonts w:eastAsia="Arial Unicode MS"/>
          <w:lang w:eastAsia="en-US"/>
        </w:rPr>
        <w:t xml:space="preserve">, </w:t>
      </w:r>
      <w:r w:rsidR="001839D1" w:rsidRPr="00E83018">
        <w:rPr>
          <w:rFonts w:eastAsia="Arial Unicode MS"/>
          <w:lang w:eastAsia="en-US"/>
        </w:rPr>
        <w:t>OIB:93658695309, u iznosu od 5.666,80</w:t>
      </w:r>
      <w:r w:rsidR="007D6B2E"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ANTE GUDELJ</w:t>
      </w:r>
      <w:r w:rsidR="00EB4D07" w:rsidRPr="00E83018">
        <w:rPr>
          <w:rFonts w:eastAsia="Arial Unicode MS"/>
          <w:lang w:eastAsia="en-US"/>
        </w:rPr>
        <w:t xml:space="preserve"> p. Mije, </w:t>
      </w:r>
      <w:r w:rsidR="001839D1" w:rsidRPr="00E83018">
        <w:rPr>
          <w:rFonts w:eastAsia="Arial Unicode MS"/>
          <w:lang w:eastAsia="en-US"/>
        </w:rPr>
        <w:t>OIB:72624021264, u iznosu od 10.173,60</w:t>
      </w:r>
      <w:r w:rsidR="007D6B2E"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ANĐA MANDIĆ</w:t>
      </w:r>
      <w:r w:rsidR="00EB4D07" w:rsidRPr="00E83018">
        <w:rPr>
          <w:rFonts w:eastAsia="Arial Unicode MS"/>
          <w:lang w:eastAsia="en-US"/>
        </w:rPr>
        <w:t xml:space="preserve">, </w:t>
      </w:r>
      <w:r w:rsidR="00D46C78">
        <w:rPr>
          <w:rFonts w:eastAsia="Arial Unicode MS"/>
          <w:lang w:eastAsia="en-US"/>
        </w:rPr>
        <w:t>OIB:</w:t>
      </w:r>
      <w:r w:rsidR="00D46C78">
        <w:rPr>
          <w:rFonts w:eastAsia="Arial Unicode MS"/>
          <w:lang w:eastAsia="en-US"/>
        </w:rPr>
        <w:tab/>
        <w:t>52409072425</w:t>
      </w:r>
      <w:r w:rsidR="001839D1" w:rsidRPr="00E83018">
        <w:rPr>
          <w:rFonts w:eastAsia="Arial Unicode MS"/>
          <w:lang w:eastAsia="en-US"/>
        </w:rPr>
        <w:t>, u iznosu od 1.678,40</w:t>
      </w:r>
      <w:r w:rsidR="00DE212A"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MARKO LONČAR</w:t>
      </w:r>
      <w:r w:rsidR="00EB4D07" w:rsidRPr="00E83018">
        <w:rPr>
          <w:rFonts w:eastAsia="Arial Unicode MS"/>
          <w:lang w:eastAsia="en-US"/>
        </w:rPr>
        <w:t xml:space="preserve"> p. Petra, </w:t>
      </w:r>
      <w:r w:rsidR="001839D1" w:rsidRPr="00E83018">
        <w:rPr>
          <w:rFonts w:eastAsia="Arial Unicode MS"/>
          <w:lang w:eastAsia="en-US"/>
        </w:rPr>
        <w:t>OIB:39174732982, u iznosu od 3.115,20</w:t>
      </w:r>
      <w:r w:rsidR="00DE212A"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EB4D07" w:rsidRPr="00E83018">
        <w:rPr>
          <w:rFonts w:eastAsia="Arial Unicode MS"/>
          <w:lang w:eastAsia="en-US"/>
        </w:rPr>
        <w:t xml:space="preserve">ANĐA SVRDLIN, </w:t>
      </w:r>
      <w:r w:rsidR="001839D1" w:rsidRPr="00E83018">
        <w:rPr>
          <w:rFonts w:eastAsia="Arial Unicode MS"/>
          <w:lang w:eastAsia="en-US"/>
        </w:rPr>
        <w:t>OIB:55958073566, u iznosu od 907,20</w:t>
      </w:r>
      <w:r w:rsidR="00DE212A" w:rsidRPr="00E83018">
        <w:rPr>
          <w:rFonts w:eastAsia="Arial Unicode MS"/>
          <w:lang w:eastAsia="en-US"/>
        </w:rPr>
        <w:t xml:space="preserve"> kn</w:t>
      </w:r>
      <w:r w:rsidRPr="00E83018">
        <w:rPr>
          <w:rFonts w:eastAsia="Arial Unicode MS"/>
          <w:lang w:eastAsia="en-US"/>
        </w:rPr>
        <w:t xml:space="preserve"> </w:t>
      </w:r>
    </w:p>
    <w:p w:rsidRDefault="0008231F" w:rsidP="0008231F" w:rsidR="0008231F" w:rsidRPr="00E83018">
      <w:pPr>
        <w:spacing w:before="100"/>
        <w:ind w:left="993"/>
        <w:jc w:val="both"/>
        <w:rPr>
          <w:rFonts w:eastAsia="Arial Unicode MS"/>
          <w:lang w:eastAsia="en-US"/>
        </w:rPr>
      </w:pPr>
      <w:r w:rsidRPr="00E83018">
        <w:rPr>
          <w:rFonts w:eastAsia="Arial Unicode MS"/>
          <w:lang w:eastAsia="en-US"/>
        </w:rPr>
        <w:t xml:space="preserve">- </w:t>
      </w:r>
      <w:r w:rsidR="00EB4D07" w:rsidRPr="00E83018">
        <w:rPr>
          <w:rFonts w:eastAsia="Arial Unicode MS"/>
          <w:lang w:eastAsia="en-US"/>
        </w:rPr>
        <w:t xml:space="preserve">LJUBICA PETRIČEVIĆ, </w:t>
      </w:r>
      <w:r w:rsidR="001839D1" w:rsidRPr="00E83018">
        <w:rPr>
          <w:rFonts w:eastAsia="Arial Unicode MS"/>
          <w:lang w:eastAsia="en-US"/>
        </w:rPr>
        <w:t>OIB:</w:t>
      </w:r>
      <w:r w:rsidRPr="00E83018">
        <w:rPr>
          <w:rFonts w:eastAsia="Arial Unicode MS"/>
          <w:lang w:eastAsia="en-US"/>
        </w:rPr>
        <w:t>2664542333</w:t>
      </w:r>
      <w:r w:rsidR="001839D1" w:rsidRPr="00E83018">
        <w:rPr>
          <w:rFonts w:eastAsia="Arial Unicode MS"/>
          <w:lang w:eastAsia="en-US"/>
        </w:rPr>
        <w:t>, u iznosu od 891,20</w:t>
      </w:r>
      <w:r w:rsidR="00DE212A"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w:t>
      </w:r>
      <w:r w:rsidR="00EB4D07" w:rsidRPr="00E83018">
        <w:rPr>
          <w:rFonts w:eastAsia="Arial Unicode MS"/>
          <w:lang w:eastAsia="en-US"/>
        </w:rPr>
        <w:t xml:space="preserve">MIJO BLAŽEVIĆ, </w:t>
      </w:r>
      <w:r w:rsidR="00233F8B" w:rsidRPr="00E83018">
        <w:rPr>
          <w:rFonts w:eastAsia="Arial Unicode MS"/>
          <w:lang w:eastAsia="en-US"/>
        </w:rPr>
        <w:t xml:space="preserve">OIB: </w:t>
      </w:r>
      <w:r w:rsidR="001839D1" w:rsidRPr="00E83018">
        <w:rPr>
          <w:rFonts w:eastAsia="Arial Unicode MS"/>
          <w:lang w:eastAsia="en-US"/>
        </w:rPr>
        <w:t>8785865643, u iznosu od 904,00</w:t>
      </w:r>
      <w:r w:rsidR="00DE212A"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NEDILJKA VUKOVIĆ</w:t>
      </w:r>
      <w:r w:rsidR="00EB4D07" w:rsidRPr="00E83018">
        <w:rPr>
          <w:rFonts w:eastAsia="Arial Unicode MS"/>
          <w:lang w:eastAsia="en-US"/>
        </w:rPr>
        <w:t xml:space="preserve">, </w:t>
      </w:r>
      <w:r w:rsidRPr="00E83018">
        <w:rPr>
          <w:rFonts w:eastAsia="Arial Unicode MS"/>
          <w:lang w:eastAsia="en-US"/>
        </w:rPr>
        <w:t>OIB:</w:t>
      </w:r>
      <w:r w:rsidR="001839D1" w:rsidRPr="00E83018">
        <w:rPr>
          <w:rFonts w:eastAsia="Arial Unicode MS"/>
          <w:lang w:eastAsia="en-US"/>
        </w:rPr>
        <w:t>32958501926, u iznosu od 1.022,00</w:t>
      </w:r>
      <w:r w:rsidR="00954D04"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PETAR BILOPAVLOVIĆ</w:t>
      </w:r>
      <w:r w:rsidR="00EB4D07" w:rsidRPr="00E83018">
        <w:rPr>
          <w:rFonts w:eastAsia="Arial Unicode MS"/>
          <w:lang w:eastAsia="en-US"/>
        </w:rPr>
        <w:t xml:space="preserve">, </w:t>
      </w:r>
      <w:r w:rsidR="001839D1" w:rsidRPr="00E83018">
        <w:rPr>
          <w:rFonts w:eastAsia="Arial Unicode MS"/>
          <w:lang w:eastAsia="en-US"/>
        </w:rPr>
        <w:t>OIB:22965332554, u iznosu od 1.569,40</w:t>
      </w:r>
      <w:r w:rsidR="00954D04"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EB4D07" w:rsidRPr="00E83018">
        <w:rPr>
          <w:rFonts w:eastAsia="Arial Unicode MS"/>
          <w:lang w:eastAsia="en-US"/>
        </w:rPr>
        <w:t xml:space="preserve">ANTE KUJUNDŽIĆ, </w:t>
      </w:r>
      <w:r w:rsidR="00233F8B" w:rsidRPr="00E83018">
        <w:rPr>
          <w:rFonts w:eastAsia="Arial Unicode MS"/>
          <w:lang w:eastAsia="en-US"/>
        </w:rPr>
        <w:t xml:space="preserve">OIB: </w:t>
      </w:r>
      <w:r w:rsidR="001839D1" w:rsidRPr="00E83018">
        <w:rPr>
          <w:rFonts w:eastAsia="Arial Unicode MS"/>
          <w:lang w:eastAsia="en-US"/>
        </w:rPr>
        <w:t>35403532963, u iznosu od 6.186,40</w:t>
      </w:r>
      <w:r w:rsidR="005F247C"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ANTE JURIČIĆ</w:t>
      </w:r>
      <w:r w:rsidR="00EB4D07" w:rsidRPr="00E83018">
        <w:rPr>
          <w:rFonts w:eastAsia="Arial Unicode MS"/>
          <w:lang w:eastAsia="en-US"/>
        </w:rPr>
        <w:t xml:space="preserve">, </w:t>
      </w:r>
      <w:r w:rsidR="001839D1" w:rsidRPr="00E83018">
        <w:rPr>
          <w:rFonts w:eastAsia="Arial Unicode MS"/>
          <w:lang w:eastAsia="en-US"/>
        </w:rPr>
        <w:t>OIB:97524344784, u iznosu od 5.036,00</w:t>
      </w:r>
      <w:r w:rsidR="009E11E8"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PETAR RADELJIĆ</w:t>
      </w:r>
      <w:r w:rsidR="00EB4D07" w:rsidRPr="00E83018">
        <w:rPr>
          <w:rFonts w:eastAsia="Arial Unicode MS"/>
          <w:lang w:eastAsia="en-US"/>
        </w:rPr>
        <w:t xml:space="preserve">, </w:t>
      </w:r>
      <w:r w:rsidR="001839D1" w:rsidRPr="00E83018">
        <w:rPr>
          <w:rFonts w:eastAsia="Arial Unicode MS"/>
          <w:lang w:eastAsia="en-US"/>
        </w:rPr>
        <w:t>OIB:73435324205, u iznosu od 6.144,80</w:t>
      </w:r>
      <w:r w:rsidR="009B0CA5"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ANTE LASIĆ</w:t>
      </w:r>
      <w:r w:rsidR="00EB4D07" w:rsidRPr="00E83018">
        <w:rPr>
          <w:rFonts w:eastAsia="Arial Unicode MS"/>
          <w:lang w:eastAsia="en-US"/>
        </w:rPr>
        <w:t xml:space="preserve">, </w:t>
      </w:r>
      <w:r w:rsidR="001839D1" w:rsidRPr="00E83018">
        <w:rPr>
          <w:rFonts w:eastAsia="Arial Unicode MS"/>
          <w:lang w:eastAsia="en-US"/>
        </w:rPr>
        <w:t>OIB</w:t>
      </w:r>
      <w:r w:rsidR="00233F8B" w:rsidRPr="00E83018">
        <w:rPr>
          <w:rFonts w:eastAsia="Arial Unicode MS"/>
          <w:lang w:eastAsia="en-US"/>
        </w:rPr>
        <w:t xml:space="preserve">: </w:t>
      </w:r>
      <w:r w:rsidR="001839D1" w:rsidRPr="00E83018">
        <w:rPr>
          <w:rFonts w:eastAsia="Arial Unicode MS"/>
          <w:lang w:eastAsia="en-US"/>
        </w:rPr>
        <w:t>71086731664, u iznosu od 5.554,00</w:t>
      </w:r>
      <w:r w:rsidR="0061223E"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RADOSLAV RADELJIĆ</w:t>
      </w:r>
      <w:r w:rsidR="00EB4D07" w:rsidRPr="00E83018">
        <w:rPr>
          <w:rFonts w:eastAsia="Arial Unicode MS"/>
          <w:lang w:eastAsia="en-US"/>
        </w:rPr>
        <w:t xml:space="preserve">, </w:t>
      </w:r>
      <w:r w:rsidR="001839D1" w:rsidRPr="00E83018">
        <w:rPr>
          <w:rFonts w:eastAsia="Arial Unicode MS"/>
          <w:lang w:eastAsia="en-US"/>
        </w:rPr>
        <w:t>OIB:74748160630, u iznosu od 606,00</w:t>
      </w:r>
      <w:r w:rsidR="001B1D1D" w:rsidRPr="00E83018">
        <w:rPr>
          <w:rFonts w:eastAsia="Arial Unicode MS"/>
          <w:lang w:eastAsia="en-US"/>
        </w:rPr>
        <w:t xml:space="preserve"> kn</w:t>
      </w:r>
      <w:r w:rsidRPr="00E83018">
        <w:rPr>
          <w:rFonts w:eastAsia="Arial Unicode MS"/>
          <w:lang w:eastAsia="en-US"/>
        </w:rPr>
        <w:t xml:space="preserve"> </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IVAN KASALO</w:t>
      </w:r>
      <w:r w:rsidR="00EB4D07" w:rsidRPr="00E83018">
        <w:rPr>
          <w:rFonts w:eastAsia="Arial Unicode MS"/>
          <w:lang w:eastAsia="en-US"/>
        </w:rPr>
        <w:t xml:space="preserve"> p. Joke, </w:t>
      </w:r>
      <w:r w:rsidRPr="00E83018">
        <w:rPr>
          <w:rFonts w:eastAsia="Arial Unicode MS"/>
          <w:lang w:eastAsia="en-US"/>
        </w:rPr>
        <w:t>OIB:</w:t>
      </w:r>
      <w:r w:rsidR="001839D1" w:rsidRPr="00E83018">
        <w:rPr>
          <w:rFonts w:eastAsia="Arial Unicode MS"/>
          <w:lang w:eastAsia="en-US"/>
        </w:rPr>
        <w:t xml:space="preserve">00908848239, u iznosu od 2.243,20 </w:t>
      </w:r>
      <w:r w:rsidR="00F40E85" w:rsidRPr="00E83018">
        <w:rPr>
          <w:rFonts w:eastAsia="Arial Unicode MS"/>
          <w:lang w:eastAsia="en-US"/>
        </w:rPr>
        <w:t>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IVAN MARŠIĆ</w:t>
      </w:r>
      <w:r w:rsidR="00EB4D07" w:rsidRPr="00E83018">
        <w:rPr>
          <w:rFonts w:eastAsia="Arial Unicode MS"/>
          <w:lang w:eastAsia="en-US"/>
        </w:rPr>
        <w:t xml:space="preserve"> p. Petra, </w:t>
      </w:r>
      <w:r w:rsidR="001839D1" w:rsidRPr="00E83018">
        <w:rPr>
          <w:rFonts w:eastAsia="Arial Unicode MS"/>
          <w:lang w:eastAsia="en-US"/>
        </w:rPr>
        <w:t>OIB:</w:t>
      </w:r>
      <w:r w:rsidR="001839D1" w:rsidRPr="00E83018">
        <w:rPr>
          <w:rFonts w:eastAsia="Arial Unicode MS"/>
          <w:lang w:eastAsia="en-US"/>
        </w:rPr>
        <w:tab/>
        <w:t>64375478880, u iznosu od 905,60</w:t>
      </w:r>
      <w:r w:rsidR="00276C07"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SLAVA MARŠIĆ</w:t>
      </w:r>
      <w:r w:rsidR="007767D4" w:rsidRPr="00E83018">
        <w:rPr>
          <w:rFonts w:eastAsia="Arial Unicode MS"/>
          <w:lang w:eastAsia="en-US"/>
        </w:rPr>
        <w:t xml:space="preserve">, </w:t>
      </w:r>
      <w:r w:rsidR="00233F8B" w:rsidRPr="00E83018">
        <w:rPr>
          <w:rFonts w:eastAsia="Arial Unicode MS"/>
          <w:lang w:eastAsia="en-US"/>
        </w:rPr>
        <w:t xml:space="preserve">OIB: </w:t>
      </w:r>
      <w:r w:rsidR="001839D1" w:rsidRPr="00E83018">
        <w:rPr>
          <w:rFonts w:eastAsia="Arial Unicode MS"/>
          <w:lang w:eastAsia="en-US"/>
        </w:rPr>
        <w:t>60447878668</w:t>
      </w:r>
      <w:r w:rsidR="001839D1" w:rsidRPr="00E83018">
        <w:rPr>
          <w:rFonts w:eastAsia="Arial Unicode MS"/>
          <w:lang w:eastAsia="en-US"/>
        </w:rPr>
        <w:tab/>
        <w:t>, u iznosu od 1.331,20</w:t>
      </w:r>
      <w:r w:rsidR="003432BC"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SLAVA DRAČAR</w:t>
      </w:r>
      <w:r w:rsidR="007767D4" w:rsidRPr="00E83018">
        <w:rPr>
          <w:rFonts w:eastAsia="Arial Unicode MS"/>
          <w:lang w:eastAsia="en-US"/>
        </w:rPr>
        <w:t xml:space="preserve">, </w:t>
      </w:r>
      <w:r w:rsidR="001839D1" w:rsidRPr="00E83018">
        <w:rPr>
          <w:rFonts w:eastAsia="Arial Unicode MS"/>
          <w:lang w:eastAsia="en-US"/>
        </w:rPr>
        <w:t>OIB:76148098429, u iznosu od 2.314,40</w:t>
      </w:r>
      <w:r w:rsidR="00F71652"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ANTE BLAŽEVIĆ</w:t>
      </w:r>
      <w:r w:rsidR="007767D4" w:rsidRPr="00E83018">
        <w:rPr>
          <w:rFonts w:eastAsia="Arial Unicode MS"/>
          <w:lang w:eastAsia="en-US"/>
        </w:rPr>
        <w:t xml:space="preserve">, </w:t>
      </w:r>
      <w:r w:rsidR="001839D1" w:rsidRPr="00E83018">
        <w:rPr>
          <w:rFonts w:eastAsia="Arial Unicode MS"/>
          <w:lang w:eastAsia="en-US"/>
        </w:rPr>
        <w:t>OIB:52653155</w:t>
      </w:r>
      <w:r w:rsidR="00D46C78">
        <w:rPr>
          <w:rFonts w:eastAsia="Arial Unicode MS"/>
          <w:lang w:eastAsia="en-US"/>
        </w:rPr>
        <w:t>12</w:t>
      </w:r>
      <w:r w:rsidR="001839D1" w:rsidRPr="00E83018">
        <w:rPr>
          <w:rFonts w:eastAsia="Arial Unicode MS"/>
          <w:lang w:eastAsia="en-US"/>
        </w:rPr>
        <w:t>, u iznosu od 2.257,00</w:t>
      </w:r>
      <w:r w:rsidR="00F71652" w:rsidRPr="00E83018">
        <w:rPr>
          <w:rFonts w:eastAsia="Arial Unicode MS"/>
          <w:lang w:eastAsia="en-US"/>
        </w:rPr>
        <w:t xml:space="preserve"> kn</w:t>
      </w:r>
      <w:r w:rsidRPr="00E83018">
        <w:rPr>
          <w:rFonts w:eastAsia="Arial Unicode MS"/>
          <w:lang w:eastAsia="en-US"/>
        </w:rPr>
        <w:t xml:space="preserve"> </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DUŠAN PIJANOVIĆ</w:t>
      </w:r>
      <w:r w:rsidR="007767D4" w:rsidRPr="00E83018">
        <w:rPr>
          <w:rFonts w:eastAsia="Arial Unicode MS"/>
          <w:lang w:eastAsia="en-US"/>
        </w:rPr>
        <w:t xml:space="preserve">, </w:t>
      </w:r>
      <w:r w:rsidR="001839D1" w:rsidRPr="00E83018">
        <w:rPr>
          <w:rFonts w:eastAsia="Arial Unicode MS"/>
          <w:lang w:eastAsia="en-US"/>
        </w:rPr>
        <w:t>OIB:38478454988, u iznosu od 9.210,40</w:t>
      </w:r>
      <w:r w:rsidR="009C3D24" w:rsidRPr="00E83018">
        <w:rPr>
          <w:rFonts w:eastAsia="Arial Unicode MS"/>
          <w:lang w:eastAsia="en-US"/>
        </w:rPr>
        <w:t xml:space="preserve"> kn</w:t>
      </w:r>
      <w:r w:rsidRPr="00E83018">
        <w:rPr>
          <w:rFonts w:eastAsia="Arial Unicode MS"/>
          <w:lang w:eastAsia="en-US"/>
        </w:rPr>
        <w:t xml:space="preserve"> </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PERO BREČIĆ</w:t>
      </w:r>
      <w:r w:rsidR="007767D4" w:rsidRPr="00E83018">
        <w:rPr>
          <w:rFonts w:eastAsia="Arial Unicode MS"/>
          <w:lang w:eastAsia="en-US"/>
        </w:rPr>
        <w:t xml:space="preserve">, </w:t>
      </w:r>
      <w:r w:rsidR="001839D1" w:rsidRPr="00E83018">
        <w:rPr>
          <w:rFonts w:eastAsia="Arial Unicode MS"/>
          <w:lang w:eastAsia="en-US"/>
        </w:rPr>
        <w:t>OIB:00953664895, u iznosu od 11.435,20</w:t>
      </w:r>
      <w:r w:rsidR="00DA1B4C" w:rsidRPr="00E83018">
        <w:rPr>
          <w:rFonts w:eastAsia="Arial Unicode MS"/>
          <w:lang w:eastAsia="en-US"/>
        </w:rPr>
        <w:t xml:space="preserve"> kn</w:t>
      </w:r>
      <w:r w:rsidRPr="00E83018">
        <w:rPr>
          <w:rFonts w:eastAsia="Arial Unicode MS"/>
          <w:lang w:eastAsia="en-US"/>
        </w:rPr>
        <w:t xml:space="preserve"> </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w:t>
      </w:r>
      <w:r w:rsidR="001839D1" w:rsidRPr="00E83018">
        <w:rPr>
          <w:rFonts w:eastAsia="Arial Unicode MS"/>
          <w:lang w:eastAsia="en-US"/>
        </w:rPr>
        <w:t>SLAVKO VODANOVIĆ</w:t>
      </w:r>
      <w:r w:rsidR="007767D4" w:rsidRPr="00E83018">
        <w:rPr>
          <w:rFonts w:eastAsia="Arial Unicode MS"/>
          <w:lang w:eastAsia="en-US"/>
        </w:rPr>
        <w:t xml:space="preserve">, </w:t>
      </w:r>
      <w:r w:rsidR="00D46C78">
        <w:rPr>
          <w:rFonts w:eastAsia="Arial Unicode MS"/>
          <w:lang w:eastAsia="en-US"/>
        </w:rPr>
        <w:t>OIB:97362743415</w:t>
      </w:r>
      <w:r w:rsidR="001839D1" w:rsidRPr="00E83018">
        <w:rPr>
          <w:rFonts w:eastAsia="Arial Unicode MS"/>
          <w:lang w:eastAsia="en-US"/>
        </w:rPr>
        <w:t>, u iznosu od 616,00</w:t>
      </w:r>
      <w:r w:rsidR="0048457D" w:rsidRPr="00E83018">
        <w:rPr>
          <w:rFonts w:eastAsia="Arial Unicode MS"/>
          <w:lang w:eastAsia="en-US"/>
        </w:rPr>
        <w:t xml:space="preserve"> kn</w:t>
      </w:r>
    </w:p>
    <w:p w:rsidRDefault="0008231F" w:rsidP="0008231F" w:rsidR="001839D1" w:rsidRPr="00E83018">
      <w:pPr>
        <w:spacing w:before="100"/>
        <w:ind w:left="993"/>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ANTE KUŠTRA</w:t>
      </w:r>
      <w:r w:rsidR="007767D4" w:rsidRPr="00E83018">
        <w:rPr>
          <w:rFonts w:eastAsia="Arial Unicode MS"/>
          <w:lang w:eastAsia="en-US"/>
        </w:rPr>
        <w:t xml:space="preserve"> p. Stjepana, </w:t>
      </w:r>
      <w:r w:rsidR="001839D1" w:rsidRPr="00E83018">
        <w:rPr>
          <w:rFonts w:eastAsia="Arial Unicode MS"/>
          <w:lang w:eastAsia="en-US"/>
        </w:rPr>
        <w:t>OIB:34887876950, u iznosu od 2.764,80</w:t>
      </w:r>
      <w:r w:rsidR="00E33D34" w:rsidRPr="00E83018">
        <w:rPr>
          <w:rFonts w:eastAsia="Arial Unicode MS"/>
          <w:lang w:eastAsia="en-US"/>
        </w:rPr>
        <w:t xml:space="preserve"> kn</w:t>
      </w:r>
      <w:r w:rsidRPr="00E83018">
        <w:rPr>
          <w:rFonts w:eastAsia="Arial Unicode MS"/>
          <w:lang w:eastAsia="en-US"/>
        </w:rPr>
        <w:t xml:space="preserve"> </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VESELKO GREPO</w:t>
      </w:r>
      <w:r w:rsidR="00233F8B" w:rsidRPr="00E83018">
        <w:rPr>
          <w:rFonts w:eastAsia="Arial Unicode MS"/>
          <w:lang w:eastAsia="en-US"/>
        </w:rPr>
        <w:t xml:space="preserve">, </w:t>
      </w:r>
      <w:r w:rsidR="001839D1" w:rsidRPr="00E83018">
        <w:rPr>
          <w:rFonts w:eastAsia="Arial Unicode MS"/>
          <w:lang w:eastAsia="en-US"/>
        </w:rPr>
        <w:t>OIB:18375005486, u iznosu od 1.207,00</w:t>
      </w:r>
      <w:r w:rsidR="00A61E9C" w:rsidRPr="00E83018">
        <w:rPr>
          <w:rFonts w:eastAsia="Arial Unicode MS"/>
          <w:lang w:eastAsia="en-US"/>
        </w:rPr>
        <w:t xml:space="preserve"> kn</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MILAN PUJIĆ</w:t>
      </w:r>
      <w:r w:rsidR="00233F8B" w:rsidRPr="00E83018">
        <w:rPr>
          <w:rFonts w:eastAsia="Arial Unicode MS"/>
          <w:lang w:eastAsia="en-US"/>
        </w:rPr>
        <w:t xml:space="preserve">, </w:t>
      </w:r>
      <w:r w:rsidR="001839D1" w:rsidRPr="00E83018">
        <w:rPr>
          <w:rFonts w:eastAsia="Arial Unicode MS"/>
          <w:lang w:eastAsia="en-US"/>
        </w:rPr>
        <w:t>OIB:67722682785, u iznosu od 1.169,60</w:t>
      </w:r>
      <w:r w:rsidR="00A61E9C" w:rsidRPr="00E83018">
        <w:rPr>
          <w:rFonts w:eastAsia="Arial Unicode MS"/>
          <w:lang w:eastAsia="en-US"/>
        </w:rPr>
        <w:t xml:space="preserve"> kn</w:t>
      </w:r>
      <w:r w:rsidRPr="00E83018">
        <w:rPr>
          <w:rFonts w:eastAsia="Arial Unicode MS"/>
          <w:lang w:eastAsia="en-US"/>
        </w:rPr>
        <w:t xml:space="preserve"> </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SLAVKO PETRIČEVIĆ</w:t>
      </w:r>
      <w:r w:rsidR="00233F8B" w:rsidRPr="00E83018">
        <w:rPr>
          <w:rFonts w:eastAsia="Arial Unicode MS"/>
          <w:lang w:eastAsia="en-US"/>
        </w:rPr>
        <w:t xml:space="preserve">, </w:t>
      </w:r>
      <w:r w:rsidR="00D46C78">
        <w:rPr>
          <w:rFonts w:eastAsia="Arial Unicode MS"/>
          <w:lang w:eastAsia="en-US"/>
        </w:rPr>
        <w:t>OIB:74921226629</w:t>
      </w:r>
      <w:r w:rsidR="001839D1" w:rsidRPr="00E83018">
        <w:rPr>
          <w:rFonts w:eastAsia="Arial Unicode MS"/>
          <w:lang w:eastAsia="en-US"/>
        </w:rPr>
        <w:t>, u iznosu od 2.800,80</w:t>
      </w:r>
      <w:r w:rsidR="00A61E9C" w:rsidRPr="00E83018">
        <w:rPr>
          <w:rFonts w:eastAsia="Arial Unicode MS"/>
          <w:lang w:eastAsia="en-US"/>
        </w:rPr>
        <w:t xml:space="preserve"> kn</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SLAVKO BIOŠIĆ</w:t>
      </w:r>
      <w:r w:rsidR="00233F8B" w:rsidRPr="00E83018">
        <w:rPr>
          <w:rFonts w:eastAsia="Arial Unicode MS"/>
          <w:lang w:eastAsia="en-US"/>
        </w:rPr>
        <w:t xml:space="preserve">, </w:t>
      </w:r>
      <w:r w:rsidR="001839D1" w:rsidRPr="00E83018">
        <w:rPr>
          <w:rFonts w:eastAsia="Arial Unicode MS"/>
          <w:lang w:eastAsia="en-US"/>
        </w:rPr>
        <w:t>OIB:98200981774, u iznosu od 1.005,00</w:t>
      </w:r>
      <w:r w:rsidR="00A61E9C" w:rsidRPr="00E83018">
        <w:rPr>
          <w:rFonts w:eastAsia="Arial Unicode MS"/>
          <w:lang w:eastAsia="en-US"/>
        </w:rPr>
        <w:t xml:space="preserve"> kn</w:t>
      </w:r>
      <w:r w:rsidRPr="00E83018">
        <w:rPr>
          <w:rFonts w:eastAsia="Arial Unicode MS"/>
          <w:lang w:eastAsia="en-US"/>
        </w:rPr>
        <w:t xml:space="preserve"> </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MILAN PETRIČEVIĆ</w:t>
      </w:r>
      <w:r w:rsidR="00233F8B" w:rsidRPr="00E83018">
        <w:rPr>
          <w:rFonts w:eastAsia="Arial Unicode MS"/>
          <w:lang w:eastAsia="en-US"/>
        </w:rPr>
        <w:t xml:space="preserve">, </w:t>
      </w:r>
      <w:r w:rsidR="001839D1" w:rsidRPr="00E83018">
        <w:rPr>
          <w:rFonts w:eastAsia="Arial Unicode MS"/>
          <w:lang w:eastAsia="en-US"/>
        </w:rPr>
        <w:t>OIB:24257625067, u iznosu od2.570,40</w:t>
      </w:r>
      <w:r w:rsidR="00A61E9C" w:rsidRPr="00E83018">
        <w:rPr>
          <w:rFonts w:eastAsia="Arial Unicode MS"/>
          <w:lang w:eastAsia="en-US"/>
        </w:rPr>
        <w:t xml:space="preserve"> kn</w:t>
      </w:r>
      <w:r w:rsidRPr="00E83018">
        <w:rPr>
          <w:rFonts w:eastAsia="Arial Unicode MS"/>
          <w:lang w:eastAsia="en-US"/>
        </w:rPr>
        <w:t xml:space="preserve"> </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IVANKA BULJAN</w:t>
      </w:r>
      <w:r w:rsidR="00233F8B" w:rsidRPr="00E83018">
        <w:rPr>
          <w:rFonts w:eastAsia="Arial Unicode MS"/>
          <w:lang w:eastAsia="en-US"/>
        </w:rPr>
        <w:t xml:space="preserve">, </w:t>
      </w:r>
      <w:r w:rsidR="001839D1" w:rsidRPr="00E83018">
        <w:rPr>
          <w:rFonts w:eastAsia="Arial Unicode MS"/>
          <w:lang w:eastAsia="en-US"/>
        </w:rPr>
        <w:t>OIB:09295720941, u iznosu od</w:t>
      </w:r>
      <w:r w:rsidR="00A61E9C" w:rsidRPr="00E83018">
        <w:rPr>
          <w:rFonts w:eastAsia="Arial Unicode MS"/>
          <w:lang w:eastAsia="en-US"/>
        </w:rPr>
        <w:t xml:space="preserve"> </w:t>
      </w:r>
      <w:r w:rsidR="001839D1" w:rsidRPr="00E83018">
        <w:rPr>
          <w:rFonts w:eastAsia="Arial Unicode MS"/>
          <w:lang w:eastAsia="en-US"/>
        </w:rPr>
        <w:t>844,80</w:t>
      </w:r>
      <w:r w:rsidR="00A61E9C" w:rsidRPr="00E83018">
        <w:rPr>
          <w:rFonts w:eastAsia="Arial Unicode MS"/>
          <w:lang w:eastAsia="en-US"/>
        </w:rPr>
        <w:t xml:space="preserve"> kn</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ROKO ĆAPIN</w:t>
      </w:r>
      <w:r w:rsidR="00EB4D07" w:rsidRPr="00E83018">
        <w:rPr>
          <w:rFonts w:eastAsia="Arial Unicode MS"/>
          <w:lang w:eastAsia="en-US"/>
        </w:rPr>
        <w:t xml:space="preserve">, </w:t>
      </w:r>
      <w:r w:rsidR="00EB4D07" w:rsidRPr="00E83018">
        <w:rPr>
          <w:rFonts w:eastAsia="Arial Unicode MS"/>
          <w:lang w:eastAsia="en-US"/>
        </w:rPr>
        <w:tab/>
        <w:t>OIB:</w:t>
      </w:r>
      <w:r w:rsidR="001839D1" w:rsidRPr="00E83018">
        <w:rPr>
          <w:rFonts w:eastAsia="Arial Unicode MS"/>
          <w:lang w:eastAsia="en-US"/>
        </w:rPr>
        <w:t>74781269101, u iznosu od 1.735,60</w:t>
      </w:r>
      <w:r w:rsidR="00A61E9C" w:rsidRPr="00E83018">
        <w:rPr>
          <w:rFonts w:eastAsia="Arial Unicode MS"/>
          <w:lang w:eastAsia="en-US"/>
        </w:rPr>
        <w:t xml:space="preserve"> kn</w:t>
      </w:r>
      <w:r w:rsidRPr="00E83018">
        <w:rPr>
          <w:rFonts w:eastAsia="Arial Unicode MS"/>
          <w:lang w:eastAsia="en-US"/>
        </w:rPr>
        <w:t xml:space="preserve"> </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JAKOV MARŠIĆ</w:t>
      </w:r>
      <w:r w:rsidR="00EB4D07" w:rsidRPr="00E83018">
        <w:rPr>
          <w:rFonts w:eastAsia="Arial Unicode MS"/>
          <w:lang w:eastAsia="en-US"/>
        </w:rPr>
        <w:t xml:space="preserve">, </w:t>
      </w:r>
      <w:r w:rsidR="00A61E9C" w:rsidRPr="00E83018">
        <w:rPr>
          <w:rFonts w:eastAsia="Arial Unicode MS"/>
          <w:lang w:eastAsia="en-US"/>
        </w:rPr>
        <w:t>OIB:33419841117</w:t>
      </w:r>
      <w:r w:rsidR="001839D1" w:rsidRPr="00E83018">
        <w:rPr>
          <w:rFonts w:eastAsia="Arial Unicode MS"/>
          <w:lang w:eastAsia="en-US"/>
        </w:rPr>
        <w:t>, u iznosu od 2.658,40</w:t>
      </w:r>
      <w:r w:rsidR="00A61E9C" w:rsidRPr="00E83018">
        <w:rPr>
          <w:rFonts w:eastAsia="Arial Unicode MS"/>
          <w:lang w:eastAsia="en-US"/>
        </w:rPr>
        <w:t xml:space="preserve"> kn</w:t>
      </w:r>
      <w:r w:rsidRPr="00E83018">
        <w:rPr>
          <w:rFonts w:eastAsia="Arial Unicode MS"/>
          <w:lang w:eastAsia="en-US"/>
        </w:rPr>
        <w:t xml:space="preserve"> </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RUŽA ZOVKO</w:t>
      </w:r>
      <w:r w:rsidR="00EB4D07" w:rsidRPr="00E83018">
        <w:rPr>
          <w:rFonts w:eastAsia="Arial Unicode MS"/>
          <w:lang w:eastAsia="en-US"/>
        </w:rPr>
        <w:t xml:space="preserve">, OIB: </w:t>
      </w:r>
      <w:r w:rsidR="001839D1" w:rsidRPr="00E83018">
        <w:rPr>
          <w:rFonts w:eastAsia="Arial Unicode MS"/>
          <w:lang w:eastAsia="en-US"/>
        </w:rPr>
        <w:t>29017840849, u iznosu od 2.373,60</w:t>
      </w:r>
      <w:r w:rsidR="00A61E9C" w:rsidRPr="00E83018">
        <w:rPr>
          <w:rFonts w:eastAsia="Arial Unicode MS"/>
          <w:lang w:eastAsia="en-US"/>
        </w:rPr>
        <w:t xml:space="preserve"> kn</w:t>
      </w:r>
      <w:r w:rsidRPr="00E83018">
        <w:rPr>
          <w:rFonts w:eastAsia="Arial Unicode MS"/>
          <w:lang w:eastAsia="en-US"/>
        </w:rPr>
        <w:t xml:space="preserve"> </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MARA POČEK</w:t>
      </w:r>
      <w:r w:rsidR="00EB4D07" w:rsidRPr="00E83018">
        <w:rPr>
          <w:rFonts w:eastAsia="Arial Unicode MS"/>
          <w:lang w:eastAsia="en-US"/>
        </w:rPr>
        <w:t xml:space="preserve">, </w:t>
      </w:r>
      <w:r w:rsidR="001839D1" w:rsidRPr="00E83018">
        <w:rPr>
          <w:rFonts w:eastAsia="Arial Unicode MS"/>
          <w:lang w:eastAsia="en-US"/>
        </w:rPr>
        <w:t>OIB:56808507201, u iznosu od 4.439,20</w:t>
      </w:r>
      <w:r w:rsidR="00A61E9C" w:rsidRPr="00E83018">
        <w:rPr>
          <w:rFonts w:eastAsia="Arial Unicode MS"/>
          <w:lang w:eastAsia="en-US"/>
        </w:rPr>
        <w:t xml:space="preserve"> kn</w:t>
      </w:r>
      <w:r w:rsidRPr="00E83018">
        <w:rPr>
          <w:rFonts w:eastAsia="Arial Unicode MS"/>
          <w:lang w:eastAsia="en-US"/>
        </w:rPr>
        <w:t xml:space="preserve"> </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ZORAN PADROV</w:t>
      </w:r>
      <w:r w:rsidR="00EB4D07" w:rsidRPr="00E83018">
        <w:rPr>
          <w:rFonts w:eastAsia="Arial Unicode MS"/>
          <w:lang w:eastAsia="en-US"/>
        </w:rPr>
        <w:t xml:space="preserve">, </w:t>
      </w:r>
      <w:r w:rsidR="00D46C78">
        <w:rPr>
          <w:rFonts w:eastAsia="Arial Unicode MS"/>
          <w:lang w:eastAsia="en-US"/>
        </w:rPr>
        <w:t xml:space="preserve">OIB:44309274314, u iznosu od </w:t>
      </w:r>
      <w:r w:rsidR="001839D1" w:rsidRPr="00E83018">
        <w:rPr>
          <w:rFonts w:eastAsia="Arial Unicode MS"/>
          <w:lang w:eastAsia="en-US"/>
        </w:rPr>
        <w:t>2.294,00</w:t>
      </w:r>
      <w:r w:rsidR="00A61E9C" w:rsidRPr="00E83018">
        <w:rPr>
          <w:rFonts w:eastAsia="Arial Unicode MS"/>
          <w:lang w:eastAsia="en-US"/>
        </w:rPr>
        <w:t xml:space="preserve"> kn</w:t>
      </w:r>
      <w:r w:rsidRPr="00E83018">
        <w:rPr>
          <w:rFonts w:eastAsia="Arial Unicode MS"/>
          <w:lang w:eastAsia="en-US"/>
        </w:rPr>
        <w:t xml:space="preserve"> </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w:t>
      </w:r>
      <w:r w:rsidR="00EB4D07" w:rsidRPr="00E83018">
        <w:rPr>
          <w:rFonts w:eastAsia="Arial Unicode MS"/>
          <w:lang w:eastAsia="en-US"/>
        </w:rPr>
        <w:t xml:space="preserve">BEŽEVAN JURE, </w:t>
      </w:r>
      <w:r w:rsidR="00A61E9C" w:rsidRPr="00E83018">
        <w:rPr>
          <w:rFonts w:eastAsia="Arial Unicode MS"/>
          <w:lang w:eastAsia="en-US"/>
        </w:rPr>
        <w:t>OIB:46607860064</w:t>
      </w:r>
      <w:r w:rsidR="001839D1" w:rsidRPr="00E83018">
        <w:rPr>
          <w:rFonts w:eastAsia="Arial Unicode MS"/>
          <w:lang w:eastAsia="en-US"/>
        </w:rPr>
        <w:t>, u iznosu od 3.434,00</w:t>
      </w:r>
      <w:r w:rsidR="00A61E9C" w:rsidRPr="00E83018">
        <w:rPr>
          <w:rFonts w:eastAsia="Arial Unicode MS"/>
          <w:lang w:eastAsia="en-US"/>
        </w:rPr>
        <w:t xml:space="preserve"> kn</w:t>
      </w:r>
      <w:r w:rsidRPr="00E83018">
        <w:rPr>
          <w:rFonts w:eastAsia="Arial Unicode MS"/>
          <w:lang w:eastAsia="en-US"/>
        </w:rPr>
        <w:t xml:space="preserve"> </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MARIJAN MRKONJIĆ</w:t>
      </w:r>
      <w:r w:rsidR="00EB4D07" w:rsidRPr="00E83018">
        <w:rPr>
          <w:rFonts w:eastAsia="Arial Unicode MS"/>
          <w:lang w:eastAsia="en-US"/>
        </w:rPr>
        <w:t xml:space="preserve">, </w:t>
      </w:r>
      <w:r w:rsidR="001839D1" w:rsidRPr="00E83018">
        <w:rPr>
          <w:rFonts w:eastAsia="Arial Unicode MS"/>
          <w:lang w:eastAsia="en-US"/>
        </w:rPr>
        <w:t>OIB:95230167627, u iznosu od 1.936,80</w:t>
      </w:r>
      <w:r w:rsidR="00A61E9C" w:rsidRPr="00E83018">
        <w:rPr>
          <w:rFonts w:eastAsia="Arial Unicode MS"/>
          <w:lang w:eastAsia="en-US"/>
        </w:rPr>
        <w:t xml:space="preserve"> kn</w:t>
      </w:r>
      <w:r w:rsidRPr="00E83018">
        <w:rPr>
          <w:rFonts w:eastAsia="Arial Unicode MS"/>
          <w:lang w:eastAsia="en-US"/>
        </w:rPr>
        <w:t xml:space="preserve"> </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NEDILJKA PATRLJ</w:t>
      </w:r>
      <w:r w:rsidR="00EB4D07" w:rsidRPr="00E83018">
        <w:rPr>
          <w:rFonts w:eastAsia="Arial Unicode MS"/>
          <w:lang w:eastAsia="en-US"/>
        </w:rPr>
        <w:t xml:space="preserve">, OIB: </w:t>
      </w:r>
      <w:r w:rsidR="001839D1" w:rsidRPr="00E83018">
        <w:rPr>
          <w:rFonts w:eastAsia="Arial Unicode MS"/>
          <w:lang w:eastAsia="en-US"/>
        </w:rPr>
        <w:t>597684085007, u iznosu od 3.177,00</w:t>
      </w:r>
      <w:r w:rsidR="00A61E9C" w:rsidRPr="00E83018">
        <w:rPr>
          <w:rFonts w:eastAsia="Arial Unicode MS"/>
          <w:lang w:eastAsia="en-US"/>
        </w:rPr>
        <w:t xml:space="preserve"> kn</w:t>
      </w:r>
      <w:r w:rsidRPr="00E83018">
        <w:rPr>
          <w:rFonts w:eastAsia="Arial Unicode MS"/>
          <w:lang w:eastAsia="en-US"/>
        </w:rPr>
        <w:t xml:space="preserve"> </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MILA RADOVIĆ</w:t>
      </w:r>
      <w:r w:rsidR="00EB4D07" w:rsidRPr="00E83018">
        <w:rPr>
          <w:rFonts w:eastAsia="Arial Unicode MS"/>
          <w:lang w:eastAsia="en-US"/>
        </w:rPr>
        <w:t xml:space="preserve">, OIB: </w:t>
      </w:r>
      <w:r w:rsidR="00D46C78">
        <w:rPr>
          <w:rFonts w:eastAsia="Arial Unicode MS"/>
          <w:lang w:eastAsia="en-US"/>
        </w:rPr>
        <w:t>82766553204</w:t>
      </w:r>
      <w:r w:rsidR="001839D1" w:rsidRPr="00E83018">
        <w:rPr>
          <w:rFonts w:eastAsia="Arial Unicode MS"/>
          <w:lang w:eastAsia="en-US"/>
        </w:rPr>
        <w:t xml:space="preserve">, u iznosu od </w:t>
      </w:r>
      <w:r w:rsidR="001839D1" w:rsidRPr="00E83018">
        <w:rPr>
          <w:rFonts w:eastAsia="Arial Unicode MS"/>
          <w:lang w:eastAsia="en-US"/>
        </w:rPr>
        <w:tab/>
        <w:t>3.128,00</w:t>
      </w:r>
      <w:r w:rsidR="00A61E9C" w:rsidRPr="00E83018">
        <w:rPr>
          <w:rFonts w:eastAsia="Arial Unicode MS"/>
          <w:lang w:eastAsia="en-US"/>
        </w:rPr>
        <w:t xml:space="preserve"> kn</w:t>
      </w:r>
      <w:r w:rsidRPr="00E83018">
        <w:rPr>
          <w:rFonts w:eastAsia="Arial Unicode MS"/>
          <w:lang w:eastAsia="en-US"/>
        </w:rPr>
        <w:t xml:space="preserve"> </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w:t>
      </w:r>
      <w:r w:rsidR="00EB4D07" w:rsidRPr="00E83018">
        <w:rPr>
          <w:rFonts w:eastAsia="Arial Unicode MS"/>
          <w:lang w:eastAsia="en-US"/>
        </w:rPr>
        <w:t xml:space="preserve">VLADE JELAVIĆ, </w:t>
      </w:r>
      <w:r w:rsidR="001839D1" w:rsidRPr="00E83018">
        <w:rPr>
          <w:rFonts w:eastAsia="Arial Unicode MS"/>
          <w:lang w:eastAsia="en-US"/>
        </w:rPr>
        <w:t>OIB:39409430775, u iznosu od 822,40</w:t>
      </w:r>
      <w:r w:rsidR="00A61E9C" w:rsidRPr="00E83018">
        <w:rPr>
          <w:rFonts w:eastAsia="Arial Unicode MS"/>
          <w:lang w:eastAsia="en-US"/>
        </w:rPr>
        <w:t xml:space="preserve"> kn</w:t>
      </w:r>
      <w:r w:rsidRPr="00E83018">
        <w:rPr>
          <w:rFonts w:eastAsia="Arial Unicode MS"/>
          <w:lang w:eastAsia="en-US"/>
        </w:rPr>
        <w:t xml:space="preserve"> </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BRANKA PIPLICA</w:t>
      </w:r>
      <w:r w:rsidR="00EB4D07" w:rsidRPr="00E83018">
        <w:rPr>
          <w:rFonts w:eastAsia="Arial Unicode MS"/>
          <w:lang w:eastAsia="en-US"/>
        </w:rPr>
        <w:t xml:space="preserve">, </w:t>
      </w:r>
      <w:r w:rsidR="001839D1" w:rsidRPr="00E83018">
        <w:rPr>
          <w:rFonts w:eastAsia="Arial Unicode MS"/>
          <w:lang w:eastAsia="en-US"/>
        </w:rPr>
        <w:t>OIB:95664325611, u iznosu od 2.508,80</w:t>
      </w:r>
      <w:r w:rsidR="00A61E9C" w:rsidRPr="00E83018">
        <w:rPr>
          <w:rFonts w:eastAsia="Arial Unicode MS"/>
          <w:lang w:eastAsia="en-US"/>
        </w:rPr>
        <w:t xml:space="preserve"> kn</w:t>
      </w:r>
      <w:r w:rsidRPr="00E83018">
        <w:rPr>
          <w:rFonts w:eastAsia="Arial Unicode MS"/>
          <w:lang w:eastAsia="en-US"/>
        </w:rPr>
        <w:t xml:space="preserve"> </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MIRKO ZNA</w:t>
      </w:r>
      <w:r w:rsidR="00EB4D07" w:rsidRPr="00E83018">
        <w:rPr>
          <w:rFonts w:eastAsia="Arial Unicode MS"/>
          <w:lang w:eastAsia="en-US"/>
        </w:rPr>
        <w:t xml:space="preserve">OR, </w:t>
      </w:r>
      <w:r w:rsidR="00D46C78">
        <w:rPr>
          <w:rFonts w:eastAsia="Arial Unicode MS"/>
          <w:lang w:eastAsia="en-US"/>
        </w:rPr>
        <w:t>OIB:</w:t>
      </w:r>
      <w:r w:rsidR="00D46C78">
        <w:rPr>
          <w:rFonts w:eastAsia="Arial Unicode MS"/>
          <w:lang w:eastAsia="en-US"/>
        </w:rPr>
        <w:tab/>
        <w:t>61521541114</w:t>
      </w:r>
      <w:r w:rsidR="001839D1" w:rsidRPr="00E83018">
        <w:rPr>
          <w:rFonts w:eastAsia="Arial Unicode MS"/>
          <w:lang w:eastAsia="en-US"/>
        </w:rPr>
        <w:t>, u iznosu od 1.440,00</w:t>
      </w:r>
      <w:r w:rsidR="00A61E9C" w:rsidRPr="00E83018">
        <w:rPr>
          <w:rFonts w:eastAsia="Arial Unicode MS"/>
          <w:lang w:eastAsia="en-US"/>
        </w:rPr>
        <w:t xml:space="preserve"> kn</w:t>
      </w:r>
      <w:r w:rsidRPr="00E83018">
        <w:rPr>
          <w:rFonts w:eastAsia="Arial Unicode MS"/>
          <w:lang w:eastAsia="en-US"/>
        </w:rPr>
        <w:t xml:space="preserve"> </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SLAVA BLAŽEVIĆ</w:t>
      </w:r>
      <w:r w:rsidR="00EB4D07" w:rsidRPr="00E83018">
        <w:rPr>
          <w:rFonts w:eastAsia="Arial Unicode MS"/>
          <w:lang w:eastAsia="en-US"/>
        </w:rPr>
        <w:t xml:space="preserve">, </w:t>
      </w:r>
      <w:r w:rsidR="001839D1" w:rsidRPr="00E83018">
        <w:rPr>
          <w:rFonts w:eastAsia="Arial Unicode MS"/>
          <w:lang w:eastAsia="en-US"/>
        </w:rPr>
        <w:t xml:space="preserve">OIB:70233319864, u iznosu od 3.519,60 </w:t>
      </w:r>
      <w:r w:rsidR="00A61E9C" w:rsidRPr="00E83018">
        <w:rPr>
          <w:rFonts w:eastAsia="Arial Unicode MS"/>
          <w:lang w:eastAsia="en-US"/>
        </w:rPr>
        <w:t>kn</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ANTE KARIN</w:t>
      </w:r>
      <w:r w:rsidR="00EB4D07" w:rsidRPr="00E83018">
        <w:rPr>
          <w:rFonts w:eastAsia="Arial Unicode MS"/>
          <w:lang w:eastAsia="en-US"/>
        </w:rPr>
        <w:t xml:space="preserve">, OIB: </w:t>
      </w:r>
      <w:r w:rsidR="001839D1" w:rsidRPr="00E83018">
        <w:rPr>
          <w:rFonts w:eastAsia="Arial Unicode MS"/>
          <w:lang w:eastAsia="en-US"/>
        </w:rPr>
        <w:t>20046275169, u iznosu od 5.392,80</w:t>
      </w:r>
      <w:r w:rsidR="00A61E9C" w:rsidRPr="00E83018">
        <w:rPr>
          <w:rFonts w:eastAsia="Arial Unicode MS"/>
          <w:lang w:eastAsia="en-US"/>
        </w:rPr>
        <w:t xml:space="preserve"> kn</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ZVONIMIR MANDIĆ</w:t>
      </w:r>
      <w:r w:rsidR="00EB4D07" w:rsidRPr="00E83018">
        <w:rPr>
          <w:rFonts w:eastAsia="Arial Unicode MS"/>
          <w:lang w:eastAsia="en-US"/>
        </w:rPr>
        <w:t xml:space="preserve">, </w:t>
      </w:r>
      <w:r w:rsidR="001839D1" w:rsidRPr="00E83018">
        <w:rPr>
          <w:rFonts w:eastAsia="Arial Unicode MS"/>
          <w:lang w:eastAsia="en-US"/>
        </w:rPr>
        <w:t>OIB:47185891952, u iznosu od 60.079,80</w:t>
      </w:r>
      <w:r w:rsidR="00A61E9C" w:rsidRPr="00E83018">
        <w:rPr>
          <w:rFonts w:eastAsia="Arial Unicode MS"/>
          <w:lang w:eastAsia="en-US"/>
        </w:rPr>
        <w:t xml:space="preserve"> kn</w:t>
      </w:r>
      <w:r w:rsidRPr="00E83018">
        <w:rPr>
          <w:rFonts w:eastAsia="Arial Unicode MS"/>
          <w:lang w:eastAsia="en-US"/>
        </w:rPr>
        <w:t xml:space="preserve"> </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PETAR LJUBIČIĆ</w:t>
      </w:r>
      <w:r w:rsidR="00EB4D07" w:rsidRPr="00E83018">
        <w:rPr>
          <w:rFonts w:eastAsia="Arial Unicode MS"/>
          <w:lang w:eastAsia="en-US"/>
        </w:rPr>
        <w:t xml:space="preserve">, OIB: </w:t>
      </w:r>
      <w:r w:rsidR="001839D1" w:rsidRPr="00E83018">
        <w:rPr>
          <w:rFonts w:eastAsia="Arial Unicode MS"/>
          <w:lang w:eastAsia="en-US"/>
        </w:rPr>
        <w:t>911119868832, u iznosu od 2.842,40</w:t>
      </w:r>
      <w:r w:rsidR="00A61E9C" w:rsidRPr="00E83018">
        <w:rPr>
          <w:rFonts w:eastAsia="Arial Unicode MS"/>
          <w:lang w:eastAsia="en-US"/>
        </w:rPr>
        <w:t xml:space="preserve"> kn</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MIJO GADŽO</w:t>
      </w:r>
      <w:r w:rsidR="00EB4D07" w:rsidRPr="00E83018">
        <w:rPr>
          <w:rFonts w:eastAsia="Arial Unicode MS"/>
          <w:lang w:eastAsia="en-US"/>
        </w:rPr>
        <w:t xml:space="preserve">, OIB: </w:t>
      </w:r>
      <w:r w:rsidR="001839D1" w:rsidRPr="00E83018">
        <w:rPr>
          <w:rFonts w:eastAsia="Arial Unicode MS"/>
          <w:lang w:eastAsia="en-US"/>
        </w:rPr>
        <w:t>06619493818, u iznosu od 1.064,80</w:t>
      </w:r>
      <w:r w:rsidR="00A61E9C" w:rsidRPr="00E83018">
        <w:rPr>
          <w:rFonts w:eastAsia="Arial Unicode MS"/>
          <w:lang w:eastAsia="en-US"/>
        </w:rPr>
        <w:t xml:space="preserve"> kn</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ANTE GUDELJ</w:t>
      </w:r>
      <w:r w:rsidR="00EB4D07" w:rsidRPr="00E83018">
        <w:rPr>
          <w:rFonts w:eastAsia="Arial Unicode MS"/>
          <w:lang w:eastAsia="en-US"/>
        </w:rPr>
        <w:t xml:space="preserve">, </w:t>
      </w:r>
      <w:r w:rsidR="001839D1" w:rsidRPr="00E83018">
        <w:rPr>
          <w:rFonts w:eastAsia="Arial Unicode MS"/>
          <w:lang w:eastAsia="en-US"/>
        </w:rPr>
        <w:t>OIB:63243663163, u iznosu od 6.968,80</w:t>
      </w:r>
      <w:r w:rsidR="00A61E9C" w:rsidRPr="00E83018">
        <w:rPr>
          <w:rFonts w:eastAsia="Arial Unicode MS"/>
          <w:lang w:eastAsia="en-US"/>
        </w:rPr>
        <w:t xml:space="preserve"> kn</w:t>
      </w:r>
      <w:r w:rsidR="00812DA3" w:rsidRPr="00E83018">
        <w:rPr>
          <w:rFonts w:eastAsia="Arial Unicode MS"/>
          <w:lang w:eastAsia="en-US"/>
        </w:rPr>
        <w:t xml:space="preserve"> </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VINKO ZDILAR</w:t>
      </w:r>
      <w:r w:rsidR="00EB4D07" w:rsidRPr="00E83018">
        <w:rPr>
          <w:rFonts w:eastAsia="Arial Unicode MS"/>
          <w:lang w:eastAsia="en-US"/>
        </w:rPr>
        <w:t xml:space="preserve">, </w:t>
      </w:r>
      <w:r w:rsidR="00D46C78">
        <w:rPr>
          <w:rFonts w:eastAsia="Arial Unicode MS"/>
          <w:lang w:eastAsia="en-US"/>
        </w:rPr>
        <w:t>OIB:70159009224</w:t>
      </w:r>
      <w:r w:rsidR="001839D1" w:rsidRPr="00E83018">
        <w:rPr>
          <w:rFonts w:eastAsia="Arial Unicode MS"/>
          <w:lang w:eastAsia="en-US"/>
        </w:rPr>
        <w:t>, u iznosu od 983,20</w:t>
      </w:r>
      <w:r w:rsidR="00A61E9C" w:rsidRPr="00E83018">
        <w:rPr>
          <w:rFonts w:eastAsia="Arial Unicode MS"/>
          <w:lang w:eastAsia="en-US"/>
        </w:rPr>
        <w:t xml:space="preserve"> kn</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MARIJA KUZMAN</w:t>
      </w:r>
      <w:r w:rsidR="00EB4D07" w:rsidRPr="00E83018">
        <w:rPr>
          <w:rFonts w:eastAsia="Arial Unicode MS"/>
          <w:lang w:eastAsia="en-US"/>
        </w:rPr>
        <w:t xml:space="preserve">, </w:t>
      </w:r>
      <w:r w:rsidR="001839D1" w:rsidRPr="00E83018">
        <w:rPr>
          <w:rFonts w:eastAsia="Arial Unicode MS"/>
          <w:lang w:eastAsia="en-US"/>
        </w:rPr>
        <w:t>OIB:26549387325, u iznosu od 3.430,40</w:t>
      </w:r>
      <w:r w:rsidR="00A61E9C" w:rsidRPr="00E83018">
        <w:rPr>
          <w:rFonts w:eastAsia="Arial Unicode MS"/>
          <w:lang w:eastAsia="en-US"/>
        </w:rPr>
        <w:t xml:space="preserve"> kn</w:t>
      </w:r>
      <w:r w:rsidR="00812DA3" w:rsidRPr="00E83018">
        <w:rPr>
          <w:rFonts w:eastAsia="Arial Unicode MS"/>
          <w:lang w:eastAsia="en-US"/>
        </w:rPr>
        <w:t xml:space="preserve"> </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IVKA ČERLUKA</w:t>
      </w:r>
      <w:r w:rsidR="00EB4D07" w:rsidRPr="00E83018">
        <w:rPr>
          <w:rFonts w:eastAsia="Arial Unicode MS"/>
          <w:lang w:eastAsia="en-US"/>
        </w:rPr>
        <w:t xml:space="preserve">, </w:t>
      </w:r>
      <w:r w:rsidR="001839D1" w:rsidRPr="00E83018">
        <w:rPr>
          <w:rFonts w:eastAsia="Arial Unicode MS"/>
          <w:lang w:eastAsia="en-US"/>
        </w:rPr>
        <w:t>OIB:03049799224, u iznosu od 2.870,40</w:t>
      </w:r>
      <w:r w:rsidR="00A61E9C" w:rsidRPr="00E83018">
        <w:rPr>
          <w:rFonts w:eastAsia="Arial Unicode MS"/>
          <w:lang w:eastAsia="en-US"/>
        </w:rPr>
        <w:t xml:space="preserve"> kn</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NEDO BLAŽIĆ</w:t>
      </w:r>
      <w:r w:rsidR="00EB4D07" w:rsidRPr="00E83018">
        <w:rPr>
          <w:rFonts w:eastAsia="Arial Unicode MS"/>
          <w:lang w:eastAsia="en-US"/>
        </w:rPr>
        <w:t xml:space="preserve"> p. Mate, </w:t>
      </w:r>
      <w:r w:rsidR="00D46C78">
        <w:rPr>
          <w:rFonts w:eastAsia="Arial Unicode MS"/>
          <w:lang w:eastAsia="en-US"/>
        </w:rPr>
        <w:t>OIB:</w:t>
      </w:r>
      <w:r w:rsidR="00D46C78">
        <w:rPr>
          <w:rFonts w:eastAsia="Arial Unicode MS"/>
          <w:lang w:eastAsia="en-US"/>
        </w:rPr>
        <w:tab/>
        <w:t>74753165562</w:t>
      </w:r>
      <w:r w:rsidR="001839D1" w:rsidRPr="00E83018">
        <w:rPr>
          <w:rFonts w:eastAsia="Arial Unicode MS"/>
          <w:lang w:eastAsia="en-US"/>
        </w:rPr>
        <w:t>, u iznosu od 1.185,60</w:t>
      </w:r>
      <w:r w:rsidR="00A61E9C" w:rsidRPr="00E83018">
        <w:rPr>
          <w:rFonts w:eastAsia="Arial Unicode MS"/>
          <w:lang w:eastAsia="en-US"/>
        </w:rPr>
        <w:t xml:space="preserve"> kn</w:t>
      </w:r>
      <w:r w:rsidR="00812DA3" w:rsidRPr="00E83018">
        <w:rPr>
          <w:rFonts w:eastAsia="Arial Unicode MS"/>
          <w:lang w:eastAsia="en-US"/>
        </w:rPr>
        <w:t xml:space="preserve"> </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DANICA BLAŽIĆ</w:t>
      </w:r>
      <w:r w:rsidR="00EB4D07" w:rsidRPr="00E83018">
        <w:rPr>
          <w:rFonts w:eastAsia="Arial Unicode MS"/>
          <w:lang w:eastAsia="en-US"/>
        </w:rPr>
        <w:t xml:space="preserve">, OIB: </w:t>
      </w:r>
      <w:r w:rsidR="001839D1" w:rsidRPr="00E83018">
        <w:rPr>
          <w:rFonts w:eastAsia="Arial Unicode MS"/>
          <w:lang w:eastAsia="en-US"/>
        </w:rPr>
        <w:t xml:space="preserve">16425194505, u iznosu od </w:t>
      </w:r>
      <w:r w:rsidR="001839D1" w:rsidRPr="00E83018">
        <w:rPr>
          <w:rFonts w:eastAsia="Arial Unicode MS"/>
          <w:lang w:eastAsia="en-US"/>
        </w:rPr>
        <w:tab/>
        <w:t>4.002,00</w:t>
      </w:r>
      <w:r w:rsidR="00A61E9C" w:rsidRPr="00E83018">
        <w:rPr>
          <w:rFonts w:eastAsia="Arial Unicode MS"/>
          <w:lang w:eastAsia="en-US"/>
        </w:rPr>
        <w:t xml:space="preserve"> kn</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LJUBIČIĆ LJUBO</w:t>
      </w:r>
      <w:r w:rsidR="00EB4D07" w:rsidRPr="00E83018">
        <w:rPr>
          <w:rFonts w:eastAsia="Arial Unicode MS"/>
          <w:lang w:eastAsia="en-US"/>
        </w:rPr>
        <w:t xml:space="preserve">, </w:t>
      </w:r>
      <w:r w:rsidR="001839D1" w:rsidRPr="00E83018">
        <w:rPr>
          <w:rFonts w:eastAsia="Arial Unicode MS"/>
          <w:lang w:eastAsia="en-US"/>
        </w:rPr>
        <w:t xml:space="preserve">OIB:34183623017, u iznosu od </w:t>
      </w:r>
      <w:r w:rsidR="001839D1" w:rsidRPr="00E83018">
        <w:rPr>
          <w:rFonts w:eastAsia="Arial Unicode MS"/>
          <w:lang w:eastAsia="en-US"/>
        </w:rPr>
        <w:tab/>
        <w:t>4.733,60</w:t>
      </w:r>
      <w:r w:rsidR="00A61E9C" w:rsidRPr="00E83018">
        <w:rPr>
          <w:rFonts w:eastAsia="Arial Unicode MS"/>
          <w:lang w:eastAsia="en-US"/>
        </w:rPr>
        <w:t xml:space="preserve"> kn</w:t>
      </w:r>
    </w:p>
    <w:p w:rsidRDefault="0008231F" w:rsidP="0008231F"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BRIŠA JURIČIĆ</w:t>
      </w:r>
      <w:r w:rsidR="00EB4D07" w:rsidRPr="00E83018">
        <w:rPr>
          <w:rFonts w:eastAsia="Arial Unicode MS"/>
          <w:lang w:eastAsia="en-US"/>
        </w:rPr>
        <w:t xml:space="preserve">, </w:t>
      </w:r>
      <w:r w:rsidR="00D46C78">
        <w:rPr>
          <w:rFonts w:eastAsia="Arial Unicode MS"/>
          <w:lang w:eastAsia="en-US"/>
        </w:rPr>
        <w:t>OIB:</w:t>
      </w:r>
      <w:r w:rsidR="00D46C78">
        <w:rPr>
          <w:rFonts w:eastAsia="Arial Unicode MS"/>
          <w:lang w:eastAsia="en-US"/>
        </w:rPr>
        <w:tab/>
        <w:t>23033253953</w:t>
      </w:r>
      <w:r w:rsidR="001839D1" w:rsidRPr="00E83018">
        <w:rPr>
          <w:rFonts w:eastAsia="Arial Unicode MS"/>
          <w:lang w:eastAsia="en-US"/>
        </w:rPr>
        <w:t>, u iznosu od 2.664,40</w:t>
      </w:r>
      <w:r w:rsidR="00A61E9C" w:rsidRPr="00E83018">
        <w:rPr>
          <w:rFonts w:eastAsia="Arial Unicode MS"/>
          <w:lang w:eastAsia="en-US"/>
        </w:rPr>
        <w:t xml:space="preserve"> kn</w:t>
      </w:r>
      <w:r w:rsidR="00812DA3" w:rsidRPr="00E83018">
        <w:rPr>
          <w:rFonts w:eastAsia="Arial Unicode MS"/>
          <w:lang w:eastAsia="en-US"/>
        </w:rPr>
        <w:t xml:space="preserve"> </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EB4D07" w:rsidRPr="00E83018">
        <w:rPr>
          <w:rFonts w:eastAsia="Arial Unicode MS"/>
          <w:lang w:eastAsia="en-US"/>
        </w:rPr>
        <w:t xml:space="preserve">IVAN ČEŠLJAR, </w:t>
      </w:r>
      <w:r w:rsidR="00D46C78">
        <w:rPr>
          <w:rFonts w:eastAsia="Arial Unicode MS"/>
          <w:lang w:eastAsia="en-US"/>
        </w:rPr>
        <w:t>OIB:</w:t>
      </w:r>
      <w:r w:rsidR="00D46C78">
        <w:rPr>
          <w:rFonts w:eastAsia="Arial Unicode MS"/>
          <w:lang w:eastAsia="en-US"/>
        </w:rPr>
        <w:tab/>
        <w:t>98927572834</w:t>
      </w:r>
      <w:r w:rsidR="001839D1" w:rsidRPr="00E83018">
        <w:rPr>
          <w:rFonts w:eastAsia="Arial Unicode MS"/>
          <w:lang w:eastAsia="en-US"/>
        </w:rPr>
        <w:t>, u iznosu od 4.285,40</w:t>
      </w:r>
      <w:r w:rsidR="00A61E9C" w:rsidRPr="00E83018">
        <w:rPr>
          <w:rFonts w:eastAsia="Arial Unicode MS"/>
          <w:lang w:eastAsia="en-US"/>
        </w:rPr>
        <w:t xml:space="preserve"> kn</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ANTE KNEZOVIĆ</w:t>
      </w:r>
      <w:r w:rsidR="00EB4D07" w:rsidRPr="00E83018">
        <w:rPr>
          <w:rFonts w:eastAsia="Arial Unicode MS"/>
          <w:lang w:eastAsia="en-US"/>
        </w:rPr>
        <w:t xml:space="preserve">, </w:t>
      </w:r>
      <w:r w:rsidR="001839D1" w:rsidRPr="00E83018">
        <w:rPr>
          <w:rFonts w:eastAsia="Arial Unicode MS"/>
          <w:lang w:eastAsia="en-US"/>
        </w:rPr>
        <w:t>OIB:81194109082, u iznosu od 2.102,40</w:t>
      </w:r>
      <w:r w:rsidR="00A61E9C" w:rsidRPr="00E83018">
        <w:rPr>
          <w:rFonts w:eastAsia="Arial Unicode MS"/>
          <w:lang w:eastAsia="en-US"/>
        </w:rPr>
        <w:t xml:space="preserve"> kn</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NEDILJKA LJUBIČIĆ</w:t>
      </w:r>
      <w:r w:rsidR="00EB4D07" w:rsidRPr="00E83018">
        <w:rPr>
          <w:rFonts w:eastAsia="Arial Unicode MS"/>
          <w:lang w:eastAsia="en-US"/>
        </w:rPr>
        <w:t xml:space="preserve">, </w:t>
      </w:r>
      <w:r w:rsidR="00D46C78">
        <w:rPr>
          <w:rFonts w:eastAsia="Arial Unicode MS"/>
          <w:lang w:eastAsia="en-US"/>
        </w:rPr>
        <w:t>OIB:</w:t>
      </w:r>
      <w:r w:rsidR="001839D1" w:rsidRPr="00E83018">
        <w:rPr>
          <w:rFonts w:eastAsia="Arial Unicode MS"/>
          <w:lang w:eastAsia="en-US"/>
        </w:rPr>
        <w:t>62082534235, u iznosu od 3.806,40</w:t>
      </w:r>
      <w:r w:rsidR="00A61E9C" w:rsidRPr="00E83018">
        <w:rPr>
          <w:rFonts w:eastAsia="Arial Unicode MS"/>
          <w:lang w:eastAsia="en-US"/>
        </w:rPr>
        <w:t xml:space="preserve"> kn</w:t>
      </w:r>
      <w:r w:rsidRPr="00E83018">
        <w:rPr>
          <w:rFonts w:eastAsia="Arial Unicode MS"/>
          <w:lang w:eastAsia="en-US"/>
        </w:rPr>
        <w:t xml:space="preserve"> </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D46C78">
        <w:rPr>
          <w:rFonts w:eastAsia="Arial Unicode MS"/>
          <w:lang w:eastAsia="en-US"/>
        </w:rPr>
        <w:t>BRANIMIR MIKULIĆ</w:t>
      </w:r>
      <w:r w:rsidR="00EB4D07" w:rsidRPr="00E83018">
        <w:rPr>
          <w:rFonts w:eastAsia="Arial Unicode MS"/>
          <w:lang w:eastAsia="en-US"/>
        </w:rPr>
        <w:t xml:space="preserve">, </w:t>
      </w:r>
      <w:r w:rsidR="00D46C78">
        <w:rPr>
          <w:rFonts w:eastAsia="Arial Unicode MS"/>
          <w:lang w:eastAsia="en-US"/>
        </w:rPr>
        <w:t>OIB:</w:t>
      </w:r>
      <w:r w:rsidR="001839D1" w:rsidRPr="00E83018">
        <w:rPr>
          <w:rFonts w:eastAsia="Arial Unicode MS"/>
          <w:lang w:eastAsia="en-US"/>
        </w:rPr>
        <w:t>69175041612, u iznosu od 9.369,60</w:t>
      </w:r>
      <w:r w:rsidR="00A61E9C" w:rsidRPr="00E83018">
        <w:rPr>
          <w:rFonts w:eastAsia="Arial Unicode MS"/>
          <w:lang w:eastAsia="en-US"/>
        </w:rPr>
        <w:t xml:space="preserve"> kn</w:t>
      </w:r>
      <w:r w:rsidRPr="00E83018">
        <w:rPr>
          <w:rFonts w:eastAsia="Arial Unicode MS"/>
          <w:lang w:eastAsia="en-US"/>
        </w:rPr>
        <w:t xml:space="preserve"> </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ZDRAVKO POJATINA</w:t>
      </w:r>
      <w:r w:rsidR="00EB4D07" w:rsidRPr="00E83018">
        <w:rPr>
          <w:rFonts w:eastAsia="Arial Unicode MS"/>
          <w:lang w:eastAsia="en-US"/>
        </w:rPr>
        <w:t xml:space="preserve">, </w:t>
      </w:r>
      <w:r w:rsidR="00D46C78">
        <w:rPr>
          <w:rFonts w:eastAsia="Arial Unicode MS"/>
          <w:lang w:eastAsia="en-US"/>
        </w:rPr>
        <w:t>OIB:</w:t>
      </w:r>
      <w:r w:rsidR="001839D1" w:rsidRPr="00E83018">
        <w:rPr>
          <w:rFonts w:eastAsia="Arial Unicode MS"/>
          <w:lang w:eastAsia="en-US"/>
        </w:rPr>
        <w:t>96925220616, u iznosu od 4.350,40</w:t>
      </w:r>
      <w:r w:rsidR="00A61E9C" w:rsidRPr="00E83018">
        <w:rPr>
          <w:rFonts w:eastAsia="Arial Unicode MS"/>
          <w:lang w:eastAsia="en-US"/>
        </w:rPr>
        <w:t xml:space="preserve"> kn</w:t>
      </w:r>
      <w:r w:rsidRPr="00E83018">
        <w:rPr>
          <w:rFonts w:eastAsia="Arial Unicode MS"/>
          <w:lang w:eastAsia="en-US"/>
        </w:rPr>
        <w:t xml:space="preserve"> </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 xml:space="preserve">ANTE LASIĆ </w:t>
      </w:r>
      <w:r w:rsidR="00EB4D07" w:rsidRPr="00E83018">
        <w:rPr>
          <w:rFonts w:eastAsia="Arial Unicode MS"/>
          <w:lang w:eastAsia="en-US"/>
        </w:rPr>
        <w:t>–</w:t>
      </w:r>
      <w:r w:rsidR="001839D1" w:rsidRPr="00E83018">
        <w:rPr>
          <w:rFonts w:eastAsia="Arial Unicode MS"/>
          <w:lang w:eastAsia="en-US"/>
        </w:rPr>
        <w:t xml:space="preserve"> RACKO</w:t>
      </w:r>
      <w:r w:rsidR="00EB4D07" w:rsidRPr="00E83018">
        <w:rPr>
          <w:rFonts w:eastAsia="Arial Unicode MS"/>
          <w:lang w:eastAsia="en-US"/>
        </w:rPr>
        <w:t xml:space="preserve">, </w:t>
      </w:r>
      <w:r w:rsidR="001839D1" w:rsidRPr="00E83018">
        <w:rPr>
          <w:rFonts w:eastAsia="Arial Unicode MS"/>
          <w:lang w:eastAsia="en-US"/>
        </w:rPr>
        <w:t>OIB:</w:t>
      </w:r>
      <w:r w:rsidR="001839D1" w:rsidRPr="00E83018">
        <w:rPr>
          <w:rFonts w:eastAsia="Arial Unicode MS"/>
          <w:lang w:eastAsia="en-US"/>
        </w:rPr>
        <w:tab/>
        <w:t>23501058721, u iznosu od 11.493,60</w:t>
      </w:r>
      <w:r w:rsidR="00A61E9C" w:rsidRPr="00E83018">
        <w:rPr>
          <w:rFonts w:eastAsia="Arial Unicode MS"/>
          <w:lang w:eastAsia="en-US"/>
        </w:rPr>
        <w:t xml:space="preserve"> kn</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ZRINKO KARIN</w:t>
      </w:r>
      <w:r w:rsidR="00EB4D07" w:rsidRPr="00E83018">
        <w:rPr>
          <w:rFonts w:eastAsia="Arial Unicode MS"/>
          <w:lang w:eastAsia="en-US"/>
        </w:rPr>
        <w:t xml:space="preserve">, </w:t>
      </w:r>
      <w:r w:rsidR="00A61E9C" w:rsidRPr="00E83018">
        <w:rPr>
          <w:rFonts w:eastAsia="Arial Unicode MS"/>
          <w:lang w:eastAsia="en-US"/>
        </w:rPr>
        <w:t>OIB:</w:t>
      </w:r>
      <w:r w:rsidR="00A61E9C" w:rsidRPr="00E83018">
        <w:rPr>
          <w:rFonts w:eastAsia="Arial Unicode MS"/>
          <w:lang w:eastAsia="en-US"/>
        </w:rPr>
        <w:tab/>
        <w:t>32506653426</w:t>
      </w:r>
      <w:r w:rsidR="001839D1" w:rsidRPr="00E83018">
        <w:rPr>
          <w:rFonts w:eastAsia="Arial Unicode MS"/>
          <w:lang w:eastAsia="en-US"/>
        </w:rPr>
        <w:t>, u iznosu od5.147,60</w:t>
      </w:r>
      <w:r w:rsidR="00A61E9C" w:rsidRPr="00E83018">
        <w:rPr>
          <w:rFonts w:eastAsia="Arial Unicode MS"/>
          <w:lang w:eastAsia="en-US"/>
        </w:rPr>
        <w:t xml:space="preserve"> kn</w:t>
      </w:r>
      <w:r w:rsidRPr="00E83018">
        <w:rPr>
          <w:rFonts w:eastAsia="Arial Unicode MS"/>
          <w:lang w:eastAsia="en-US"/>
        </w:rPr>
        <w:t xml:space="preserve"> </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NIKOLA VRLJIĆ</w:t>
      </w:r>
      <w:r w:rsidR="00EB4D07" w:rsidRPr="00E83018">
        <w:rPr>
          <w:rFonts w:eastAsia="Arial Unicode MS"/>
          <w:lang w:eastAsia="en-US"/>
        </w:rPr>
        <w:t xml:space="preserve">, </w:t>
      </w:r>
      <w:r w:rsidR="001839D1" w:rsidRPr="00E83018">
        <w:rPr>
          <w:rFonts w:eastAsia="Arial Unicode MS"/>
          <w:lang w:eastAsia="en-US"/>
        </w:rPr>
        <w:t>OIB:18871362966, u iznosu od</w:t>
      </w:r>
      <w:r w:rsidR="00A61E9C" w:rsidRPr="00E83018">
        <w:rPr>
          <w:rFonts w:eastAsia="Arial Unicode MS"/>
          <w:lang w:eastAsia="en-US"/>
        </w:rPr>
        <w:t xml:space="preserve"> </w:t>
      </w:r>
      <w:r w:rsidR="001839D1" w:rsidRPr="00E83018">
        <w:rPr>
          <w:rFonts w:eastAsia="Arial Unicode MS"/>
          <w:lang w:eastAsia="en-US"/>
        </w:rPr>
        <w:t>3.380,00</w:t>
      </w:r>
      <w:r w:rsidR="00A61E9C" w:rsidRPr="00E83018">
        <w:rPr>
          <w:rFonts w:eastAsia="Arial Unicode MS"/>
          <w:lang w:eastAsia="en-US"/>
        </w:rPr>
        <w:t xml:space="preserve"> kn</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SLAVENKA MUNJIZA</w:t>
      </w:r>
      <w:r w:rsidR="00EB4D07" w:rsidRPr="00E83018">
        <w:rPr>
          <w:rFonts w:eastAsia="Arial Unicode MS"/>
          <w:lang w:eastAsia="en-US"/>
        </w:rPr>
        <w:t xml:space="preserve">, </w:t>
      </w:r>
      <w:r w:rsidR="00A61E9C" w:rsidRPr="00E83018">
        <w:rPr>
          <w:rFonts w:eastAsia="Arial Unicode MS"/>
          <w:lang w:eastAsia="en-US"/>
        </w:rPr>
        <w:t xml:space="preserve">OIB:76750280289, u iznosu od </w:t>
      </w:r>
      <w:r w:rsidR="001839D1" w:rsidRPr="00E83018">
        <w:rPr>
          <w:rFonts w:eastAsia="Arial Unicode MS"/>
          <w:lang w:eastAsia="en-US"/>
        </w:rPr>
        <w:t>1.817,60</w:t>
      </w:r>
      <w:r w:rsidR="00A61E9C" w:rsidRPr="00E83018">
        <w:rPr>
          <w:rFonts w:eastAsia="Arial Unicode MS"/>
          <w:lang w:eastAsia="en-US"/>
        </w:rPr>
        <w:t xml:space="preserve"> kn</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LJUBA ODAK</w:t>
      </w:r>
      <w:r w:rsidR="00EB4D07" w:rsidRPr="00E83018">
        <w:rPr>
          <w:rFonts w:eastAsia="Arial Unicode MS"/>
          <w:lang w:eastAsia="en-US"/>
        </w:rPr>
        <w:t xml:space="preserve">, </w:t>
      </w:r>
      <w:r w:rsidR="001839D1" w:rsidRPr="00E83018">
        <w:rPr>
          <w:rFonts w:eastAsia="Arial Unicode MS"/>
          <w:lang w:eastAsia="en-US"/>
        </w:rPr>
        <w:t>OIB:51591816761, u iznosu od 1.728,20</w:t>
      </w:r>
      <w:r w:rsidR="00A61E9C" w:rsidRPr="00E83018">
        <w:rPr>
          <w:rFonts w:eastAsia="Arial Unicode MS"/>
          <w:lang w:eastAsia="en-US"/>
        </w:rPr>
        <w:t xml:space="preserve"> kn</w:t>
      </w:r>
      <w:r w:rsidRPr="00E83018">
        <w:rPr>
          <w:rFonts w:eastAsia="Arial Unicode MS"/>
          <w:lang w:eastAsia="en-US"/>
        </w:rPr>
        <w:t xml:space="preserve"> </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ANĐELKA VRLJIĆ</w:t>
      </w:r>
      <w:r w:rsidR="00EB4D07" w:rsidRPr="00E83018">
        <w:rPr>
          <w:rFonts w:eastAsia="Arial Unicode MS"/>
          <w:lang w:eastAsia="en-US"/>
        </w:rPr>
        <w:t xml:space="preserve">, </w:t>
      </w:r>
      <w:r w:rsidR="001839D1" w:rsidRPr="00E83018">
        <w:rPr>
          <w:rFonts w:eastAsia="Arial Unicode MS"/>
          <w:lang w:eastAsia="en-US"/>
        </w:rPr>
        <w:t>OIB:67722685976, u iznosu od 9.769,20</w:t>
      </w:r>
      <w:r w:rsidR="00A61E9C" w:rsidRPr="00E83018">
        <w:rPr>
          <w:rFonts w:eastAsia="Arial Unicode MS"/>
          <w:lang w:eastAsia="en-US"/>
        </w:rPr>
        <w:t xml:space="preserve"> kn</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ANTE ZEC</w:t>
      </w:r>
      <w:r w:rsidR="00EB4D07" w:rsidRPr="00E83018">
        <w:rPr>
          <w:rFonts w:eastAsia="Arial Unicode MS"/>
          <w:lang w:eastAsia="en-US"/>
        </w:rPr>
        <w:t xml:space="preserve">, </w:t>
      </w:r>
      <w:r w:rsidR="00D46C78">
        <w:rPr>
          <w:rFonts w:eastAsia="Arial Unicode MS"/>
          <w:lang w:eastAsia="en-US"/>
        </w:rPr>
        <w:t xml:space="preserve">OIB:72990842484, u iznosu od </w:t>
      </w:r>
      <w:r w:rsidR="001839D1" w:rsidRPr="00E83018">
        <w:rPr>
          <w:rFonts w:eastAsia="Arial Unicode MS"/>
          <w:lang w:eastAsia="en-US"/>
        </w:rPr>
        <w:t>7.015,00</w:t>
      </w:r>
      <w:r w:rsidR="00A61E9C" w:rsidRPr="00E83018">
        <w:rPr>
          <w:rFonts w:eastAsia="Arial Unicode MS"/>
          <w:lang w:eastAsia="en-US"/>
        </w:rPr>
        <w:t xml:space="preserve"> kn</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MATE LAŽETA</w:t>
      </w:r>
      <w:r w:rsidR="00EB4D07" w:rsidRPr="00E83018">
        <w:rPr>
          <w:rFonts w:eastAsia="Arial Unicode MS"/>
          <w:lang w:eastAsia="en-US"/>
        </w:rPr>
        <w:t xml:space="preserve">, </w:t>
      </w:r>
      <w:r w:rsidR="00D46C78">
        <w:rPr>
          <w:rFonts w:eastAsia="Arial Unicode MS"/>
          <w:lang w:eastAsia="en-US"/>
        </w:rPr>
        <w:t>OIB:</w:t>
      </w:r>
      <w:r w:rsidR="001839D1" w:rsidRPr="00E83018">
        <w:rPr>
          <w:rFonts w:eastAsia="Arial Unicode MS"/>
          <w:lang w:eastAsia="en-US"/>
        </w:rPr>
        <w:t>35115383388, u iznosu od12.868,70</w:t>
      </w:r>
      <w:r w:rsidR="00A61E9C" w:rsidRPr="00E83018">
        <w:rPr>
          <w:rFonts w:eastAsia="Arial Unicode MS"/>
          <w:lang w:eastAsia="en-US"/>
        </w:rPr>
        <w:t xml:space="preserve"> kn</w:t>
      </w:r>
      <w:r w:rsidRPr="00E83018">
        <w:rPr>
          <w:rFonts w:eastAsia="Arial Unicode MS"/>
          <w:lang w:eastAsia="en-US"/>
        </w:rPr>
        <w:t xml:space="preserve"> </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NADA GRABOVAC</w:t>
      </w:r>
      <w:r w:rsidR="00EB4D07" w:rsidRPr="00E83018">
        <w:rPr>
          <w:rFonts w:eastAsia="Arial Unicode MS"/>
          <w:lang w:eastAsia="en-US"/>
        </w:rPr>
        <w:t xml:space="preserve">, </w:t>
      </w:r>
      <w:r w:rsidR="001839D1" w:rsidRPr="00E83018">
        <w:rPr>
          <w:rFonts w:eastAsia="Arial Unicode MS"/>
          <w:lang w:eastAsia="en-US"/>
        </w:rPr>
        <w:t>OIB:26241723319, u iznosu od 1.913,60</w:t>
      </w:r>
      <w:r w:rsidR="00A61E9C" w:rsidRPr="00E83018">
        <w:rPr>
          <w:rFonts w:eastAsia="Arial Unicode MS"/>
          <w:lang w:eastAsia="en-US"/>
        </w:rPr>
        <w:t xml:space="preserve"> kn</w:t>
      </w:r>
      <w:r w:rsidRPr="00E83018">
        <w:rPr>
          <w:rFonts w:eastAsia="Arial Unicode MS"/>
          <w:lang w:eastAsia="en-US"/>
        </w:rPr>
        <w:t xml:space="preserve"> </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MILAN BULJAN</w:t>
      </w:r>
      <w:r w:rsidR="00EB4D07" w:rsidRPr="00E83018">
        <w:rPr>
          <w:rFonts w:eastAsia="Arial Unicode MS"/>
          <w:lang w:eastAsia="en-US"/>
        </w:rPr>
        <w:t xml:space="preserve">, </w:t>
      </w:r>
      <w:r w:rsidR="001A4A16">
        <w:rPr>
          <w:rFonts w:eastAsia="Arial Unicode MS"/>
          <w:lang w:eastAsia="en-US"/>
        </w:rPr>
        <w:t>OIB:32908991800</w:t>
      </w:r>
      <w:r w:rsidR="001839D1" w:rsidRPr="00E83018">
        <w:rPr>
          <w:rFonts w:eastAsia="Arial Unicode MS"/>
          <w:lang w:eastAsia="en-US"/>
        </w:rPr>
        <w:t>, u iznosu od 9.592,00</w:t>
      </w:r>
      <w:r w:rsidR="00A61E9C" w:rsidRPr="00E83018">
        <w:rPr>
          <w:rFonts w:eastAsia="Arial Unicode MS"/>
          <w:lang w:eastAsia="en-US"/>
        </w:rPr>
        <w:t xml:space="preserve"> kn</w:t>
      </w:r>
      <w:r w:rsidRPr="00E83018">
        <w:rPr>
          <w:rFonts w:eastAsia="Arial Unicode MS"/>
          <w:lang w:eastAsia="en-US"/>
        </w:rPr>
        <w:t xml:space="preserve"> </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1A4A16">
        <w:rPr>
          <w:rFonts w:eastAsia="Arial Unicode MS"/>
          <w:lang w:eastAsia="en-US"/>
        </w:rPr>
        <w:t>JURE VUKOVIĆ OIB:65615859668</w:t>
      </w:r>
      <w:r w:rsidR="001839D1" w:rsidRPr="00E83018">
        <w:rPr>
          <w:rFonts w:eastAsia="Arial Unicode MS"/>
          <w:lang w:eastAsia="en-US"/>
        </w:rPr>
        <w:t>, u iznosu od 5.562,80</w:t>
      </w:r>
      <w:r w:rsidR="00A61E9C" w:rsidRPr="00E83018">
        <w:rPr>
          <w:rFonts w:eastAsia="Arial Unicode MS"/>
          <w:lang w:eastAsia="en-US"/>
        </w:rPr>
        <w:t xml:space="preserve"> kn</w:t>
      </w:r>
      <w:r w:rsidRPr="00E83018">
        <w:rPr>
          <w:rFonts w:eastAsia="Arial Unicode MS"/>
          <w:lang w:eastAsia="en-US"/>
        </w:rPr>
        <w:t xml:space="preserve"> </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LJUBICA LONČAR</w:t>
      </w:r>
      <w:r w:rsidR="00EB4D07" w:rsidRPr="00E83018">
        <w:rPr>
          <w:rFonts w:eastAsia="Arial Unicode MS"/>
          <w:lang w:eastAsia="en-US"/>
        </w:rPr>
        <w:t xml:space="preserve">, </w:t>
      </w:r>
      <w:r w:rsidR="001839D1" w:rsidRPr="00E83018">
        <w:rPr>
          <w:rFonts w:eastAsia="Arial Unicode MS"/>
          <w:lang w:eastAsia="en-US"/>
        </w:rPr>
        <w:t>OIB:50091354110, u iznosu od 1.680,40</w:t>
      </w:r>
      <w:r w:rsidR="00A61E9C" w:rsidRPr="00E83018">
        <w:rPr>
          <w:rFonts w:eastAsia="Arial Unicode MS"/>
          <w:lang w:eastAsia="en-US"/>
        </w:rPr>
        <w:t xml:space="preserve"> kn</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GORDANA VUČKOVIĆ</w:t>
      </w:r>
      <w:r w:rsidR="00EB4D07" w:rsidRPr="00E83018">
        <w:rPr>
          <w:rFonts w:eastAsia="Arial Unicode MS"/>
          <w:lang w:eastAsia="en-US"/>
        </w:rPr>
        <w:t xml:space="preserve">, </w:t>
      </w:r>
      <w:r w:rsidR="001A4A16">
        <w:rPr>
          <w:rFonts w:eastAsia="Arial Unicode MS"/>
          <w:lang w:eastAsia="en-US"/>
        </w:rPr>
        <w:t xml:space="preserve">OIB:31723804921, u iznosu od </w:t>
      </w:r>
      <w:r w:rsidR="001839D1" w:rsidRPr="00E83018">
        <w:rPr>
          <w:rFonts w:eastAsia="Arial Unicode MS"/>
          <w:lang w:eastAsia="en-US"/>
        </w:rPr>
        <w:t>10.017,20</w:t>
      </w:r>
      <w:r w:rsidR="00A61E9C" w:rsidRPr="00E83018">
        <w:rPr>
          <w:rFonts w:eastAsia="Arial Unicode MS"/>
          <w:lang w:eastAsia="en-US"/>
        </w:rPr>
        <w:t xml:space="preserve"> kn</w:t>
      </w:r>
      <w:r w:rsidRPr="00E83018">
        <w:rPr>
          <w:rFonts w:eastAsia="Arial Unicode MS"/>
          <w:lang w:eastAsia="en-US"/>
        </w:rPr>
        <w:t xml:space="preserve"> </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LJUBO BULJAN</w:t>
      </w:r>
      <w:r w:rsidR="00EB4D07" w:rsidRPr="00E83018">
        <w:rPr>
          <w:rFonts w:eastAsia="Arial Unicode MS"/>
          <w:lang w:eastAsia="en-US"/>
        </w:rPr>
        <w:t xml:space="preserve">, </w:t>
      </w:r>
      <w:r w:rsidR="001A4A16">
        <w:rPr>
          <w:rFonts w:eastAsia="Arial Unicode MS"/>
          <w:lang w:eastAsia="en-US"/>
        </w:rPr>
        <w:t>OIB:51474047346</w:t>
      </w:r>
      <w:r w:rsidR="001839D1" w:rsidRPr="00E83018">
        <w:rPr>
          <w:rFonts w:eastAsia="Arial Unicode MS"/>
          <w:lang w:eastAsia="en-US"/>
        </w:rPr>
        <w:t>, u iznosu od 9.953,60</w:t>
      </w:r>
      <w:r w:rsidR="00A61E9C" w:rsidRPr="00E83018">
        <w:rPr>
          <w:rFonts w:eastAsia="Arial Unicode MS"/>
          <w:lang w:eastAsia="en-US"/>
        </w:rPr>
        <w:t xml:space="preserve"> kn</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DANKA ĐEREK</w:t>
      </w:r>
      <w:r w:rsidR="00EB4D07" w:rsidRPr="00E83018">
        <w:rPr>
          <w:rFonts w:eastAsia="Arial Unicode MS"/>
          <w:lang w:eastAsia="en-US"/>
        </w:rPr>
        <w:t xml:space="preserve">, </w:t>
      </w:r>
      <w:r w:rsidR="001A4A16">
        <w:rPr>
          <w:rFonts w:eastAsia="Arial Unicode MS"/>
          <w:lang w:eastAsia="en-US"/>
        </w:rPr>
        <w:t>OIB:</w:t>
      </w:r>
      <w:r w:rsidR="001A4A16">
        <w:rPr>
          <w:rFonts w:eastAsia="Arial Unicode MS"/>
          <w:lang w:eastAsia="en-US"/>
        </w:rPr>
        <w:tab/>
        <w:t>35400849841</w:t>
      </w:r>
      <w:r w:rsidR="001839D1" w:rsidRPr="00E83018">
        <w:rPr>
          <w:rFonts w:eastAsia="Arial Unicode MS"/>
          <w:lang w:eastAsia="en-US"/>
        </w:rPr>
        <w:t>, u iznosu od2.924,00</w:t>
      </w:r>
      <w:r w:rsidR="003C68E2" w:rsidRPr="00E83018">
        <w:rPr>
          <w:rFonts w:eastAsia="Arial Unicode MS"/>
          <w:lang w:eastAsia="en-US"/>
        </w:rPr>
        <w:t xml:space="preserve"> kn</w:t>
      </w:r>
      <w:r w:rsidRPr="00E83018">
        <w:rPr>
          <w:rFonts w:eastAsia="Arial Unicode MS"/>
          <w:lang w:eastAsia="en-US"/>
        </w:rPr>
        <w:t xml:space="preserve"> </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MATE ZNAOR</w:t>
      </w:r>
      <w:r w:rsidR="00EB4D07" w:rsidRPr="00E83018">
        <w:rPr>
          <w:rFonts w:eastAsia="Arial Unicode MS"/>
          <w:lang w:eastAsia="en-US"/>
        </w:rPr>
        <w:t>, OIB: 97013364110</w:t>
      </w:r>
      <w:r w:rsidR="001839D1" w:rsidRPr="00E83018">
        <w:rPr>
          <w:rFonts w:eastAsia="Arial Unicode MS"/>
          <w:lang w:eastAsia="en-US"/>
        </w:rPr>
        <w:t>, u iznosu od 2.034,40</w:t>
      </w:r>
      <w:r w:rsidR="003C68E2" w:rsidRPr="00E83018">
        <w:rPr>
          <w:rFonts w:eastAsia="Arial Unicode MS"/>
          <w:lang w:eastAsia="en-US"/>
        </w:rPr>
        <w:t xml:space="preserve"> kn</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IKO ZNAOR</w:t>
      </w:r>
      <w:r w:rsidR="00EB4D07" w:rsidRPr="00E83018">
        <w:rPr>
          <w:rFonts w:eastAsia="Arial Unicode MS"/>
          <w:lang w:eastAsia="en-US"/>
        </w:rPr>
        <w:t xml:space="preserve">, </w:t>
      </w:r>
      <w:r w:rsidR="001839D1" w:rsidRPr="00E83018">
        <w:rPr>
          <w:rFonts w:eastAsia="Arial Unicode MS"/>
          <w:lang w:eastAsia="en-US"/>
        </w:rPr>
        <w:t>OIB:43452392429, u iznosu od 2.373,60</w:t>
      </w:r>
      <w:r w:rsidR="003C68E2" w:rsidRPr="00E83018">
        <w:rPr>
          <w:rFonts w:eastAsia="Arial Unicode MS"/>
          <w:lang w:eastAsia="en-US"/>
        </w:rPr>
        <w:t xml:space="preserve"> kn</w:t>
      </w:r>
      <w:r w:rsidRPr="00E83018">
        <w:rPr>
          <w:rFonts w:eastAsia="Arial Unicode MS"/>
          <w:lang w:eastAsia="en-US"/>
        </w:rPr>
        <w:t xml:space="preserve"> </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ANA LASIĆ</w:t>
      </w:r>
      <w:r w:rsidR="00EB4D07" w:rsidRPr="00E83018">
        <w:rPr>
          <w:rFonts w:eastAsia="Arial Unicode MS"/>
          <w:lang w:eastAsia="en-US"/>
        </w:rPr>
        <w:t xml:space="preserve">, </w:t>
      </w:r>
      <w:r w:rsidR="001839D1" w:rsidRPr="00E83018">
        <w:rPr>
          <w:rFonts w:eastAsia="Arial Unicode MS"/>
          <w:lang w:eastAsia="en-US"/>
        </w:rPr>
        <w:t>OIB:42846443794, u iznosu od 13.382,40</w:t>
      </w:r>
      <w:r w:rsidR="003C68E2" w:rsidRPr="00E83018">
        <w:rPr>
          <w:rFonts w:eastAsia="Arial Unicode MS"/>
          <w:lang w:eastAsia="en-US"/>
        </w:rPr>
        <w:t xml:space="preserve"> kn</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STIPAN JURIČIĆ</w:t>
      </w:r>
      <w:r w:rsidR="00EB4D07" w:rsidRPr="00E83018">
        <w:rPr>
          <w:rFonts w:eastAsia="Arial Unicode MS"/>
          <w:lang w:eastAsia="en-US"/>
        </w:rPr>
        <w:t xml:space="preserve">, </w:t>
      </w:r>
      <w:r w:rsidR="001A4A16">
        <w:rPr>
          <w:rFonts w:eastAsia="Arial Unicode MS"/>
          <w:lang w:eastAsia="en-US"/>
        </w:rPr>
        <w:t xml:space="preserve">OIB:44257454875, u iznosu od </w:t>
      </w:r>
      <w:r w:rsidR="001839D1" w:rsidRPr="00E83018">
        <w:rPr>
          <w:rFonts w:eastAsia="Arial Unicode MS"/>
          <w:lang w:eastAsia="en-US"/>
        </w:rPr>
        <w:t>3.599,60</w:t>
      </w:r>
      <w:r w:rsidR="003C68E2" w:rsidRPr="00E83018">
        <w:rPr>
          <w:rFonts w:eastAsia="Arial Unicode MS"/>
          <w:lang w:eastAsia="en-US"/>
        </w:rPr>
        <w:t xml:space="preserve"> kn</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PETAR KARIN</w:t>
      </w:r>
      <w:r w:rsidR="001839D1" w:rsidRPr="00E83018">
        <w:rPr>
          <w:rFonts w:eastAsia="Arial Unicode MS"/>
          <w:lang w:eastAsia="en-US"/>
        </w:rPr>
        <w:tab/>
        <w:t>OIB:29243766177, u iznosu od 6.340,80</w:t>
      </w:r>
      <w:r w:rsidR="003C68E2" w:rsidRPr="00E83018">
        <w:rPr>
          <w:rFonts w:eastAsia="Arial Unicode MS"/>
          <w:lang w:eastAsia="en-US"/>
        </w:rPr>
        <w:t xml:space="preserve"> kn</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TONKA ŽUŽUL</w:t>
      </w:r>
      <w:r w:rsidR="00EB4D07" w:rsidRPr="00E83018">
        <w:rPr>
          <w:rFonts w:eastAsia="Arial Unicode MS"/>
          <w:lang w:eastAsia="en-US"/>
        </w:rPr>
        <w:t xml:space="preserve">, </w:t>
      </w:r>
      <w:r w:rsidR="001839D1" w:rsidRPr="00E83018">
        <w:rPr>
          <w:rFonts w:eastAsia="Arial Unicode MS"/>
          <w:lang w:eastAsia="en-US"/>
        </w:rPr>
        <w:t>OIB:</w:t>
      </w:r>
      <w:r w:rsidR="001839D1" w:rsidRPr="00E83018">
        <w:rPr>
          <w:rFonts w:eastAsia="Arial Unicode MS"/>
          <w:lang w:eastAsia="en-US"/>
        </w:rPr>
        <w:tab/>
        <w:t>27801350345, u iznosu od 1.091,60</w:t>
      </w:r>
      <w:r w:rsidR="003C68E2" w:rsidRPr="00E83018">
        <w:rPr>
          <w:rFonts w:eastAsia="Arial Unicode MS"/>
          <w:lang w:eastAsia="en-US"/>
        </w:rPr>
        <w:t xml:space="preserve"> kn</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NIKOLA MARŠIĆ</w:t>
      </w:r>
      <w:r w:rsidR="00EB4D07" w:rsidRPr="00E83018">
        <w:rPr>
          <w:rFonts w:eastAsia="Arial Unicode MS"/>
          <w:lang w:eastAsia="en-US"/>
        </w:rPr>
        <w:t xml:space="preserve">, </w:t>
      </w:r>
      <w:r w:rsidR="001839D1" w:rsidRPr="00E83018">
        <w:rPr>
          <w:rFonts w:eastAsia="Arial Unicode MS"/>
          <w:lang w:eastAsia="en-US"/>
        </w:rPr>
        <w:t xml:space="preserve">OIB:99428106238, u iznosu od </w:t>
      </w:r>
      <w:r w:rsidR="001839D1" w:rsidRPr="00E83018">
        <w:rPr>
          <w:rFonts w:eastAsia="Arial Unicode MS"/>
          <w:lang w:eastAsia="en-US"/>
        </w:rPr>
        <w:tab/>
        <w:t>3.365,60</w:t>
      </w:r>
      <w:r w:rsidR="003C68E2" w:rsidRPr="00E83018">
        <w:rPr>
          <w:rFonts w:eastAsia="Arial Unicode MS"/>
          <w:lang w:eastAsia="en-US"/>
        </w:rPr>
        <w:t xml:space="preserve"> kn</w:t>
      </w:r>
      <w:r w:rsidRPr="00E83018">
        <w:rPr>
          <w:rFonts w:eastAsia="Arial Unicode MS"/>
          <w:lang w:eastAsia="en-US"/>
        </w:rPr>
        <w:t xml:space="preserve"> </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MARIJA ZORKA ŠABIĆ</w:t>
      </w:r>
      <w:r w:rsidR="00EB4D07" w:rsidRPr="00E83018">
        <w:rPr>
          <w:rFonts w:eastAsia="Arial Unicode MS"/>
          <w:lang w:eastAsia="en-US"/>
        </w:rPr>
        <w:t xml:space="preserve">, </w:t>
      </w:r>
      <w:r w:rsidR="00C0526C" w:rsidRPr="00E83018">
        <w:rPr>
          <w:rFonts w:eastAsia="Arial Unicode MS"/>
          <w:lang w:eastAsia="en-US"/>
        </w:rPr>
        <w:t xml:space="preserve">OIB:72370034366, u iznosu od </w:t>
      </w:r>
      <w:r w:rsidR="001839D1" w:rsidRPr="00E83018">
        <w:rPr>
          <w:rFonts w:eastAsia="Arial Unicode MS"/>
          <w:lang w:eastAsia="en-US"/>
        </w:rPr>
        <w:t>2.963,00</w:t>
      </w:r>
      <w:r w:rsidR="003C68E2" w:rsidRPr="00E83018">
        <w:rPr>
          <w:rFonts w:eastAsia="Arial Unicode MS"/>
          <w:lang w:eastAsia="en-US"/>
        </w:rPr>
        <w:t xml:space="preserve"> </w:t>
      </w:r>
      <w:r w:rsidR="00C0526C" w:rsidRPr="00E83018">
        <w:rPr>
          <w:rFonts w:eastAsia="Arial Unicode MS"/>
          <w:lang w:eastAsia="en-US"/>
        </w:rPr>
        <w:t>kn</w:t>
      </w:r>
      <w:r w:rsidRPr="00E83018">
        <w:rPr>
          <w:rFonts w:eastAsia="Arial Unicode MS"/>
          <w:lang w:eastAsia="en-US"/>
        </w:rPr>
        <w:t xml:space="preserve"> </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NADA BUĆE</w:t>
      </w:r>
      <w:r w:rsidR="00EB4D07" w:rsidRPr="00E83018">
        <w:rPr>
          <w:rFonts w:eastAsia="Arial Unicode MS"/>
          <w:lang w:eastAsia="en-US"/>
        </w:rPr>
        <w:t xml:space="preserve">, </w:t>
      </w:r>
      <w:r w:rsidR="001839D1" w:rsidRPr="00E83018">
        <w:rPr>
          <w:rFonts w:eastAsia="Arial Unicode MS"/>
          <w:lang w:eastAsia="en-US"/>
        </w:rPr>
        <w:t>OIB:66203371717, u iznosu od 806,00</w:t>
      </w:r>
      <w:r w:rsidR="00C0526C" w:rsidRPr="00E83018">
        <w:rPr>
          <w:rFonts w:eastAsia="Arial Unicode MS"/>
          <w:lang w:eastAsia="en-US"/>
        </w:rPr>
        <w:t xml:space="preserve"> kn</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LUJO LASIĆ</w:t>
      </w:r>
      <w:r w:rsidR="00EB4D07" w:rsidRPr="00E83018">
        <w:rPr>
          <w:rFonts w:eastAsia="Arial Unicode MS"/>
          <w:lang w:eastAsia="en-US"/>
        </w:rPr>
        <w:t xml:space="preserve">, </w:t>
      </w:r>
      <w:r w:rsidR="001839D1" w:rsidRPr="00E83018">
        <w:rPr>
          <w:rFonts w:eastAsia="Arial Unicode MS"/>
          <w:lang w:eastAsia="en-US"/>
        </w:rPr>
        <w:t>OIB:79653040852, u iznosu od 7.608,20</w:t>
      </w:r>
      <w:r w:rsidR="00C0526C" w:rsidRPr="00E83018">
        <w:rPr>
          <w:rFonts w:eastAsia="Arial Unicode MS"/>
          <w:lang w:eastAsia="en-US"/>
        </w:rPr>
        <w:t xml:space="preserve"> kn</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NEDILJKA ĆAPIN</w:t>
      </w:r>
      <w:r w:rsidR="00EB4D07" w:rsidRPr="00E83018">
        <w:rPr>
          <w:rFonts w:eastAsia="Arial Unicode MS"/>
          <w:lang w:eastAsia="en-US"/>
        </w:rPr>
        <w:t xml:space="preserve">, </w:t>
      </w:r>
      <w:r w:rsidR="001839D1" w:rsidRPr="00E83018">
        <w:rPr>
          <w:rFonts w:eastAsia="Arial Unicode MS"/>
          <w:lang w:eastAsia="en-US"/>
        </w:rPr>
        <w:t>OIB:86562278912, u iznosu od 1.641,00</w:t>
      </w:r>
      <w:r w:rsidR="00C0526C" w:rsidRPr="00E83018">
        <w:rPr>
          <w:rFonts w:eastAsia="Arial Unicode MS"/>
          <w:lang w:eastAsia="en-US"/>
        </w:rPr>
        <w:t xml:space="preserve"> kn</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DARIJA PERENDIJA</w:t>
      </w:r>
      <w:r w:rsidR="00EB4D07" w:rsidRPr="00E83018">
        <w:rPr>
          <w:rFonts w:eastAsia="Arial Unicode MS"/>
          <w:lang w:eastAsia="en-US"/>
        </w:rPr>
        <w:t xml:space="preserve">, </w:t>
      </w:r>
      <w:r w:rsidR="001839D1" w:rsidRPr="00E83018">
        <w:rPr>
          <w:rFonts w:eastAsia="Arial Unicode MS"/>
          <w:lang w:eastAsia="en-US"/>
        </w:rPr>
        <w:t>OIB:73661293866, u iznosu od 1.645,00</w:t>
      </w:r>
      <w:r w:rsidR="00301036" w:rsidRPr="00E83018">
        <w:rPr>
          <w:rFonts w:eastAsia="Arial Unicode MS"/>
          <w:lang w:eastAsia="en-US"/>
        </w:rPr>
        <w:t xml:space="preserve"> kn</w:t>
      </w:r>
      <w:r w:rsidRPr="00E83018">
        <w:rPr>
          <w:rFonts w:eastAsia="Arial Unicode MS"/>
          <w:lang w:eastAsia="en-US"/>
        </w:rPr>
        <w:t xml:space="preserve"> </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PERIĆ ANTE</w:t>
      </w:r>
      <w:r w:rsidR="00EB4D07" w:rsidRPr="00E83018">
        <w:rPr>
          <w:rFonts w:eastAsia="Arial Unicode MS"/>
          <w:lang w:eastAsia="en-US"/>
        </w:rPr>
        <w:t xml:space="preserve">, </w:t>
      </w:r>
      <w:r w:rsidR="001839D1" w:rsidRPr="00E83018">
        <w:rPr>
          <w:rFonts w:eastAsia="Arial Unicode MS"/>
          <w:lang w:eastAsia="en-US"/>
        </w:rPr>
        <w:t>OIB:60718586625, u iznosu od 7.128,40</w:t>
      </w:r>
      <w:r w:rsidR="00301036" w:rsidRPr="00E83018">
        <w:rPr>
          <w:rFonts w:eastAsia="Arial Unicode MS"/>
          <w:lang w:eastAsia="en-US"/>
        </w:rPr>
        <w:t xml:space="preserve"> kn</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ANA BABIĆ</w:t>
      </w:r>
      <w:r w:rsidR="00EB4D07" w:rsidRPr="00E83018">
        <w:rPr>
          <w:rFonts w:eastAsia="Arial Unicode MS"/>
          <w:lang w:eastAsia="en-US"/>
        </w:rPr>
        <w:t xml:space="preserve">, </w:t>
      </w:r>
      <w:r w:rsidR="001839D1" w:rsidRPr="00E83018">
        <w:rPr>
          <w:rFonts w:eastAsia="Arial Unicode MS"/>
          <w:lang w:eastAsia="en-US"/>
        </w:rPr>
        <w:t>OIB:09436952904, u iznosu od 1.120,00</w:t>
      </w:r>
      <w:r w:rsidR="00301036" w:rsidRPr="00E83018">
        <w:rPr>
          <w:rFonts w:eastAsia="Arial Unicode MS"/>
          <w:lang w:eastAsia="en-US"/>
        </w:rPr>
        <w:t xml:space="preserve"> kn</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PETAR KUŠTRA</w:t>
      </w:r>
      <w:r w:rsidR="00EB4D07" w:rsidRPr="00E83018">
        <w:rPr>
          <w:rFonts w:eastAsia="Arial Unicode MS"/>
          <w:lang w:eastAsia="en-US"/>
        </w:rPr>
        <w:t xml:space="preserve">, </w:t>
      </w:r>
      <w:r w:rsidR="001839D1" w:rsidRPr="00E83018">
        <w:rPr>
          <w:rFonts w:eastAsia="Arial Unicode MS"/>
          <w:lang w:eastAsia="en-US"/>
        </w:rPr>
        <w:t>OIB:556142154936, u iznosu od</w:t>
      </w:r>
      <w:r w:rsidR="001A4A16">
        <w:rPr>
          <w:rFonts w:eastAsia="Arial Unicode MS"/>
          <w:lang w:eastAsia="en-US"/>
        </w:rPr>
        <w:t xml:space="preserve"> </w:t>
      </w:r>
      <w:r w:rsidR="001839D1" w:rsidRPr="00E83018">
        <w:rPr>
          <w:rFonts w:eastAsia="Arial Unicode MS"/>
          <w:lang w:eastAsia="en-US"/>
        </w:rPr>
        <w:t>4.428,80</w:t>
      </w:r>
      <w:r w:rsidR="00301036" w:rsidRPr="00E83018">
        <w:rPr>
          <w:rFonts w:eastAsia="Arial Unicode MS"/>
          <w:lang w:eastAsia="en-US"/>
        </w:rPr>
        <w:t xml:space="preserve"> kn</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IVAN PETRIČEVIĆ</w:t>
      </w:r>
      <w:r w:rsidR="00EB4D07" w:rsidRPr="00E83018">
        <w:rPr>
          <w:rFonts w:eastAsia="Arial Unicode MS"/>
          <w:lang w:eastAsia="en-US"/>
        </w:rPr>
        <w:t xml:space="preserve"> p. Luke, OIB: </w:t>
      </w:r>
      <w:r w:rsidR="001839D1" w:rsidRPr="00E83018">
        <w:rPr>
          <w:rFonts w:eastAsia="Arial Unicode MS"/>
          <w:lang w:eastAsia="en-US"/>
        </w:rPr>
        <w:t>98232925803, u iznosu od 13.663,60</w:t>
      </w:r>
      <w:r w:rsidR="00301036" w:rsidRPr="00E83018">
        <w:rPr>
          <w:rFonts w:eastAsia="Arial Unicode MS"/>
          <w:lang w:eastAsia="en-US"/>
        </w:rPr>
        <w:t xml:space="preserve"> kn</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MIHOVILA AJDUK</w:t>
      </w:r>
      <w:r w:rsidR="00DE5249" w:rsidRPr="00E83018">
        <w:rPr>
          <w:rFonts w:eastAsia="Arial Unicode MS"/>
          <w:lang w:eastAsia="en-US"/>
        </w:rPr>
        <w:t xml:space="preserve">, </w:t>
      </w:r>
      <w:r w:rsidR="001839D1" w:rsidRPr="00E83018">
        <w:rPr>
          <w:rFonts w:eastAsia="Arial Unicode MS"/>
          <w:lang w:eastAsia="en-US"/>
        </w:rPr>
        <w:t>OIB:03795228565, u iznosu od 2.784,00</w:t>
      </w:r>
      <w:r w:rsidR="00301036" w:rsidRPr="00E83018">
        <w:rPr>
          <w:rFonts w:eastAsia="Arial Unicode MS"/>
          <w:lang w:eastAsia="en-US"/>
        </w:rPr>
        <w:t xml:space="preserve"> kn</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NIKOLA RADOVIĆ, OIB:02785217882, u iznosu od</w:t>
      </w:r>
      <w:r w:rsidR="00301036" w:rsidRPr="00E83018">
        <w:rPr>
          <w:rFonts w:eastAsia="Arial Unicode MS"/>
          <w:lang w:eastAsia="en-US"/>
        </w:rPr>
        <w:t xml:space="preserve"> </w:t>
      </w:r>
      <w:r w:rsidR="001839D1" w:rsidRPr="00E83018">
        <w:rPr>
          <w:rFonts w:eastAsia="Arial Unicode MS"/>
          <w:lang w:eastAsia="en-US"/>
        </w:rPr>
        <w:t xml:space="preserve">7.504,40 </w:t>
      </w:r>
      <w:r w:rsidR="00301036" w:rsidRPr="00E83018">
        <w:rPr>
          <w:rFonts w:eastAsia="Arial Unicode MS"/>
          <w:lang w:eastAsia="en-US"/>
        </w:rPr>
        <w:t>kn</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 xml:space="preserve"> DRAGICA ĆAPIN, OIB:04799256434, u iznosu od 2.579,20</w:t>
      </w:r>
      <w:r w:rsidR="00301036" w:rsidRPr="00E83018">
        <w:rPr>
          <w:rFonts w:eastAsia="Arial Unicode MS"/>
          <w:lang w:eastAsia="en-US"/>
        </w:rPr>
        <w:t xml:space="preserve"> kn</w:t>
      </w:r>
      <w:r w:rsidRPr="00E83018">
        <w:rPr>
          <w:rFonts w:eastAsia="Arial Unicode MS"/>
          <w:lang w:eastAsia="en-US"/>
        </w:rPr>
        <w:t xml:space="preserve"> </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 xml:space="preserve"> MILA LASIĆ, OIB:41880809370, u iznosu od 8.023,20</w:t>
      </w:r>
      <w:r w:rsidR="00301036" w:rsidRPr="00E83018">
        <w:rPr>
          <w:rFonts w:eastAsia="Arial Unicode MS"/>
          <w:lang w:eastAsia="en-US"/>
        </w:rPr>
        <w:t xml:space="preserve"> kn</w:t>
      </w:r>
      <w:r w:rsidRPr="00E83018">
        <w:rPr>
          <w:rFonts w:eastAsia="Arial Unicode MS"/>
          <w:lang w:eastAsia="en-US"/>
        </w:rPr>
        <w:t xml:space="preserve"> </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MLADEN ŠUĆUR, OIB:99085949696, u iznosu od 2.160,00</w:t>
      </w:r>
      <w:r w:rsidR="00301036" w:rsidRPr="00E83018">
        <w:rPr>
          <w:rFonts w:eastAsia="Arial Unicode MS"/>
          <w:lang w:eastAsia="en-US"/>
        </w:rPr>
        <w:t xml:space="preserve"> kn</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 xml:space="preserve"> IVICA ŠKORO, </w:t>
      </w:r>
      <w:r w:rsidR="00DE5249" w:rsidRPr="00E83018">
        <w:rPr>
          <w:rFonts w:eastAsia="Arial Unicode MS"/>
          <w:lang w:eastAsia="en-US"/>
        </w:rPr>
        <w:t xml:space="preserve">OIB: </w:t>
      </w:r>
      <w:r w:rsidR="001839D1" w:rsidRPr="00E83018">
        <w:rPr>
          <w:rFonts w:eastAsia="Arial Unicode MS"/>
          <w:lang w:eastAsia="en-US"/>
        </w:rPr>
        <w:t>88099663545, u iznosu od 2.215,00</w:t>
      </w:r>
      <w:r w:rsidR="00301036" w:rsidRPr="00E83018">
        <w:rPr>
          <w:rFonts w:eastAsia="Arial Unicode MS"/>
          <w:lang w:eastAsia="en-US"/>
        </w:rPr>
        <w:t xml:space="preserve"> kn</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ANĐA MARŠIĆ, OIB:</w:t>
      </w:r>
      <w:r w:rsidR="001839D1" w:rsidRPr="00E83018">
        <w:rPr>
          <w:rFonts w:eastAsia="Arial Unicode MS"/>
          <w:lang w:eastAsia="en-US"/>
        </w:rPr>
        <w:tab/>
        <w:t>60595416305, u iznosu od 9.662,40</w:t>
      </w:r>
      <w:r w:rsidR="00301036" w:rsidRPr="00E83018">
        <w:rPr>
          <w:rFonts w:eastAsia="Arial Unicode MS"/>
          <w:lang w:eastAsia="en-US"/>
        </w:rPr>
        <w:t xml:space="preserve"> kn</w:t>
      </w:r>
      <w:r w:rsidRPr="00E83018">
        <w:rPr>
          <w:rFonts w:eastAsia="Arial Unicode MS"/>
          <w:lang w:eastAsia="en-US"/>
        </w:rPr>
        <w:t xml:space="preserve"> </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870ACC">
        <w:rPr>
          <w:rFonts w:eastAsia="Arial Unicode MS"/>
          <w:lang w:eastAsia="en-US"/>
        </w:rPr>
        <w:t xml:space="preserve"> MILA ŠABIĆ, OIB:</w:t>
      </w:r>
      <w:r w:rsidR="001839D1" w:rsidRPr="00E83018">
        <w:rPr>
          <w:rFonts w:eastAsia="Arial Unicode MS"/>
          <w:lang w:eastAsia="en-US"/>
        </w:rPr>
        <w:t>52939797949, u iznosu od 9.616,00</w:t>
      </w:r>
      <w:r w:rsidR="00BC5AF2" w:rsidRPr="00E83018">
        <w:rPr>
          <w:rFonts w:eastAsia="Arial Unicode MS"/>
          <w:lang w:eastAsia="en-US"/>
        </w:rPr>
        <w:t xml:space="preserve"> kn</w:t>
      </w:r>
      <w:r w:rsidRPr="00E83018">
        <w:rPr>
          <w:rFonts w:eastAsia="Arial Unicode MS"/>
          <w:lang w:eastAsia="en-US"/>
        </w:rPr>
        <w:t xml:space="preserve"> </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 xml:space="preserve">MILA MARŠIĆ, </w:t>
      </w:r>
      <w:r w:rsidR="00870ACC">
        <w:rPr>
          <w:rFonts w:eastAsia="Arial Unicode MS"/>
          <w:lang w:eastAsia="en-US"/>
        </w:rPr>
        <w:t>OIB:</w:t>
      </w:r>
      <w:r w:rsidR="00BC5AF2" w:rsidRPr="00E83018">
        <w:rPr>
          <w:rFonts w:eastAsia="Arial Unicode MS"/>
          <w:lang w:eastAsia="en-US"/>
        </w:rPr>
        <w:t>99744818874</w:t>
      </w:r>
      <w:r w:rsidR="00870ACC">
        <w:rPr>
          <w:rFonts w:eastAsia="Arial Unicode MS"/>
          <w:lang w:eastAsia="en-US"/>
        </w:rPr>
        <w:t xml:space="preserve">, u iznosu od </w:t>
      </w:r>
      <w:r w:rsidR="001839D1" w:rsidRPr="00E83018">
        <w:rPr>
          <w:rFonts w:eastAsia="Arial Unicode MS"/>
          <w:lang w:eastAsia="en-US"/>
        </w:rPr>
        <w:t>1.044,00</w:t>
      </w:r>
      <w:r w:rsidR="00BC5AF2" w:rsidRPr="00E83018">
        <w:rPr>
          <w:rFonts w:eastAsia="Arial Unicode MS"/>
          <w:lang w:eastAsia="en-US"/>
        </w:rPr>
        <w:t xml:space="preserve"> kn</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DANIJEL BILOŠ p. Ivana</w:t>
      </w:r>
      <w:r w:rsidR="00870ACC">
        <w:rPr>
          <w:rFonts w:eastAsia="Arial Unicode MS"/>
          <w:lang w:eastAsia="en-US"/>
        </w:rPr>
        <w:t xml:space="preserve">, OIB:30769576527, u iznosu od </w:t>
      </w:r>
      <w:r w:rsidR="001839D1" w:rsidRPr="00E83018">
        <w:rPr>
          <w:rFonts w:eastAsia="Arial Unicode MS"/>
          <w:lang w:eastAsia="en-US"/>
        </w:rPr>
        <w:t>2.206,80</w:t>
      </w:r>
      <w:r w:rsidR="00BC5AF2" w:rsidRPr="00E83018">
        <w:rPr>
          <w:rFonts w:eastAsia="Arial Unicode MS"/>
          <w:lang w:eastAsia="en-US"/>
        </w:rPr>
        <w:t xml:space="preserve"> kn</w:t>
      </w:r>
      <w:r w:rsidRPr="00E83018">
        <w:rPr>
          <w:rFonts w:eastAsia="Arial Unicode MS"/>
          <w:lang w:eastAsia="en-US"/>
        </w:rPr>
        <w:t xml:space="preserve"> </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IVA MARŠIĆ, OIB: 03608575834, u iznosu od 6.160,00</w:t>
      </w:r>
      <w:r w:rsidR="00BC5AF2" w:rsidRPr="00E83018">
        <w:rPr>
          <w:rFonts w:eastAsia="Arial Unicode MS"/>
          <w:lang w:eastAsia="en-US"/>
        </w:rPr>
        <w:t xml:space="preserve"> kn</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 xml:space="preserve"> JOSIP RIMAC, OIB: 97516055856, u iznosu</w:t>
      </w:r>
      <w:r w:rsidR="00BC5AF2" w:rsidRPr="00E83018">
        <w:rPr>
          <w:rFonts w:eastAsia="Arial Unicode MS"/>
          <w:lang w:eastAsia="en-US"/>
        </w:rPr>
        <w:t xml:space="preserve"> od 3.060,40 kn</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 xml:space="preserve">- </w:t>
      </w:r>
      <w:r w:rsidR="00870ACC">
        <w:rPr>
          <w:rFonts w:eastAsia="Arial Unicode MS"/>
          <w:lang w:eastAsia="en-US"/>
        </w:rPr>
        <w:t>JAKOV VUKOVIĆ p. Martina, OIB:</w:t>
      </w:r>
      <w:r w:rsidR="001839D1" w:rsidRPr="00E83018">
        <w:rPr>
          <w:rFonts w:eastAsia="Arial Unicode MS"/>
          <w:lang w:eastAsia="en-US"/>
        </w:rPr>
        <w:t>93498583419, u iznosu od 2.962,00</w:t>
      </w:r>
      <w:r w:rsidR="00BC5AF2" w:rsidRPr="00E83018">
        <w:rPr>
          <w:rFonts w:eastAsia="Arial Unicode MS"/>
          <w:lang w:eastAsia="en-US"/>
        </w:rPr>
        <w:t xml:space="preserve"> kn</w:t>
      </w:r>
      <w:r w:rsidRPr="00E83018">
        <w:rPr>
          <w:rFonts w:eastAsia="Arial Unicode MS"/>
          <w:lang w:eastAsia="en-US"/>
        </w:rPr>
        <w:t xml:space="preserve"> </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ANTE ZDILAR p. Luke, OIB:</w:t>
      </w:r>
      <w:r w:rsidR="001839D1" w:rsidRPr="00E83018">
        <w:rPr>
          <w:rFonts w:eastAsia="Arial Unicode MS"/>
          <w:lang w:eastAsia="en-US"/>
        </w:rPr>
        <w:tab/>
        <w:t>96912135010, u iznosu od 1.190,40</w:t>
      </w:r>
      <w:r w:rsidR="00BC5AF2" w:rsidRPr="00E83018">
        <w:rPr>
          <w:rFonts w:eastAsia="Arial Unicode MS"/>
          <w:lang w:eastAsia="en-US"/>
        </w:rPr>
        <w:t xml:space="preserve"> kn</w:t>
      </w:r>
      <w:r w:rsidRPr="00E83018">
        <w:rPr>
          <w:rFonts w:eastAsia="Arial Unicode MS"/>
          <w:lang w:eastAsia="en-US"/>
        </w:rPr>
        <w:t xml:space="preserve"> </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ZVONKO BUĆE, OIB:</w:t>
      </w:r>
      <w:r w:rsidR="001839D1" w:rsidRPr="00E83018">
        <w:rPr>
          <w:rFonts w:eastAsia="Arial Unicode MS"/>
          <w:lang w:eastAsia="en-US"/>
        </w:rPr>
        <w:tab/>
        <w:t>44982263711, u iznosu od 7.155,20</w:t>
      </w:r>
      <w:r w:rsidR="00BC5AF2" w:rsidRPr="00E83018">
        <w:rPr>
          <w:rFonts w:eastAsia="Arial Unicode MS"/>
          <w:lang w:eastAsia="en-US"/>
        </w:rPr>
        <w:t xml:space="preserve"> kn</w:t>
      </w:r>
      <w:r w:rsidRPr="00E83018">
        <w:rPr>
          <w:rFonts w:eastAsia="Arial Unicode MS"/>
          <w:lang w:eastAsia="en-US"/>
        </w:rPr>
        <w:t xml:space="preserve"> </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LASIĆ JOZO p. Blaža, OIB:4998615407, u iznosu od 3.836,40</w:t>
      </w:r>
      <w:r w:rsidR="00BC5AF2" w:rsidRPr="00E83018">
        <w:rPr>
          <w:rFonts w:eastAsia="Arial Unicode MS"/>
          <w:lang w:eastAsia="en-US"/>
        </w:rPr>
        <w:t xml:space="preserve"> kn</w:t>
      </w:r>
    </w:p>
    <w:p w:rsidRDefault="00812DA3" w:rsidP="00812DA3" w:rsidR="001839D1" w:rsidRPr="00E83018">
      <w:pPr>
        <w:spacing w:before="100"/>
        <w:ind w:firstLine="709" w:left="284"/>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DUŠANKA SEKULOVI</w:t>
      </w:r>
      <w:r w:rsidR="00870ACC">
        <w:rPr>
          <w:rFonts w:eastAsia="Arial Unicode MS"/>
          <w:lang w:eastAsia="en-US"/>
        </w:rPr>
        <w:t xml:space="preserve">Ć, OIB:68906224487, u iznosu od </w:t>
      </w:r>
      <w:r w:rsidR="001839D1" w:rsidRPr="00E83018">
        <w:rPr>
          <w:rFonts w:eastAsia="Arial Unicode MS"/>
          <w:lang w:eastAsia="en-US"/>
        </w:rPr>
        <w:t>1.464,40</w:t>
      </w:r>
      <w:r w:rsidR="00BC5AF2" w:rsidRPr="00E83018">
        <w:rPr>
          <w:rFonts w:eastAsia="Arial Unicode MS"/>
          <w:lang w:eastAsia="en-US"/>
        </w:rPr>
        <w:t xml:space="preserve"> kn</w:t>
      </w:r>
    </w:p>
    <w:p w:rsidRDefault="00E96600" w:rsidP="00E96600"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MARIJAN MARJANOVIĆ, OIB:50155777236, u iznosu od 2.568,00</w:t>
      </w:r>
      <w:r w:rsidR="00BC5AF2" w:rsidRPr="00E83018">
        <w:rPr>
          <w:rFonts w:eastAsia="Arial Unicode MS"/>
          <w:lang w:eastAsia="en-US"/>
        </w:rPr>
        <w:t xml:space="preserve"> kn</w:t>
      </w:r>
      <w:r w:rsidRPr="00E83018">
        <w:rPr>
          <w:rFonts w:eastAsia="Arial Unicode MS"/>
          <w:lang w:eastAsia="en-US"/>
        </w:rPr>
        <w:t xml:space="preserve"> </w:t>
      </w:r>
    </w:p>
    <w:p w:rsidRDefault="00E96600" w:rsidP="00E96600" w:rsidR="001839D1" w:rsidRPr="00E83018">
      <w:pPr>
        <w:spacing w:before="100"/>
        <w:ind w:firstLine="709" w:left="284"/>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MARIJAN LJUBIČIĆ, OIB:281177429500, u iznosu od</w:t>
      </w:r>
      <w:r w:rsidR="00870ACC">
        <w:rPr>
          <w:rFonts w:eastAsia="Arial Unicode MS"/>
          <w:lang w:eastAsia="en-US"/>
        </w:rPr>
        <w:t xml:space="preserve"> </w:t>
      </w:r>
      <w:r w:rsidR="001839D1" w:rsidRPr="00E83018">
        <w:rPr>
          <w:rFonts w:eastAsia="Arial Unicode MS"/>
          <w:lang w:eastAsia="en-US"/>
        </w:rPr>
        <w:t>476,00</w:t>
      </w:r>
      <w:r w:rsidR="00BC5AF2" w:rsidRPr="00E83018">
        <w:rPr>
          <w:rFonts w:eastAsia="Arial Unicode MS"/>
          <w:lang w:eastAsia="en-US"/>
        </w:rPr>
        <w:t xml:space="preserve"> kn</w:t>
      </w:r>
    </w:p>
    <w:p w:rsidRDefault="00E96600" w:rsidP="00E96600" w:rsidR="001839D1" w:rsidRPr="00E83018">
      <w:pPr>
        <w:spacing w:before="100"/>
        <w:ind w:firstLine="709" w:left="284"/>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MILAN KLARIĆ DRAČAR, OIB:69882582090, u iznosu od 3.385,00</w:t>
      </w:r>
      <w:r w:rsidR="00BC5AF2" w:rsidRPr="00E83018">
        <w:rPr>
          <w:rFonts w:eastAsia="Arial Unicode MS"/>
          <w:lang w:eastAsia="en-US"/>
        </w:rPr>
        <w:t xml:space="preserve"> kn</w:t>
      </w:r>
      <w:r w:rsidRPr="00E83018">
        <w:rPr>
          <w:rFonts w:eastAsia="Arial Unicode MS"/>
          <w:lang w:eastAsia="en-US"/>
        </w:rPr>
        <w:t xml:space="preserve"> </w:t>
      </w:r>
    </w:p>
    <w:p w:rsidRDefault="00E96600" w:rsidP="00E96600" w:rsidR="001839D1" w:rsidRPr="00E83018">
      <w:pPr>
        <w:spacing w:before="100"/>
        <w:ind w:firstLine="709" w:left="284"/>
        <w:jc w:val="both"/>
        <w:rPr>
          <w:rFonts w:eastAsia="Arial Unicode MS"/>
          <w:lang w:eastAsia="en-US"/>
        </w:rPr>
      </w:pPr>
      <w:r w:rsidRPr="00E83018">
        <w:rPr>
          <w:rFonts w:eastAsia="Arial Unicode MS"/>
          <w:lang w:eastAsia="en-US"/>
        </w:rPr>
        <w:t>-</w:t>
      </w:r>
      <w:r w:rsidR="00870ACC">
        <w:rPr>
          <w:rFonts w:eastAsia="Arial Unicode MS"/>
          <w:lang w:eastAsia="en-US"/>
        </w:rPr>
        <w:t>VELJKO ZELIĆ, OIB:</w:t>
      </w:r>
      <w:r w:rsidR="001839D1" w:rsidRPr="00E83018">
        <w:rPr>
          <w:rFonts w:eastAsia="Arial Unicode MS"/>
          <w:lang w:eastAsia="en-US"/>
        </w:rPr>
        <w:t>33882655909, u iznosu od 5.691,20</w:t>
      </w:r>
      <w:r w:rsidR="00BC5AF2" w:rsidRPr="00E83018">
        <w:rPr>
          <w:rFonts w:eastAsia="Arial Unicode MS"/>
          <w:lang w:eastAsia="en-US"/>
        </w:rPr>
        <w:t xml:space="preserve"> kn</w:t>
      </w:r>
    </w:p>
    <w:p w:rsidRDefault="00E96600" w:rsidP="00E96600"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LUKA SMOLJKO, OIB:89029891243, u iznosu od</w:t>
      </w:r>
      <w:r w:rsidR="00BC5AF2" w:rsidRPr="00E83018">
        <w:rPr>
          <w:rFonts w:eastAsia="Arial Unicode MS"/>
          <w:lang w:eastAsia="en-US"/>
        </w:rPr>
        <w:t xml:space="preserve"> </w:t>
      </w:r>
      <w:r w:rsidR="001839D1" w:rsidRPr="00E83018">
        <w:rPr>
          <w:rFonts w:eastAsia="Arial Unicode MS"/>
          <w:lang w:eastAsia="en-US"/>
        </w:rPr>
        <w:t>2.846,00</w:t>
      </w:r>
      <w:r w:rsidR="00BC5AF2" w:rsidRPr="00E83018">
        <w:rPr>
          <w:rFonts w:eastAsia="Arial Unicode MS"/>
          <w:lang w:eastAsia="en-US"/>
        </w:rPr>
        <w:t xml:space="preserve"> kn</w:t>
      </w:r>
    </w:p>
    <w:p w:rsidRDefault="00E96600" w:rsidP="00E96600"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PETAR LASIĆ p. Jure, OIB:04494246184, u iznosu od 17.025,40</w:t>
      </w:r>
      <w:r w:rsidR="00BC5AF2" w:rsidRPr="00E83018">
        <w:rPr>
          <w:rFonts w:eastAsia="Arial Unicode MS"/>
          <w:lang w:eastAsia="en-US"/>
        </w:rPr>
        <w:t xml:space="preserve"> kn</w:t>
      </w:r>
    </w:p>
    <w:p w:rsidRDefault="00E96600" w:rsidP="00E96600"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SLAVKO PETRIČEVIĆ, OIB:</w:t>
      </w:r>
      <w:r w:rsidR="001839D1" w:rsidRPr="00E83018">
        <w:rPr>
          <w:rFonts w:eastAsia="Arial Unicode MS"/>
          <w:lang w:eastAsia="en-US"/>
        </w:rPr>
        <w:tab/>
        <w:t>74582342097, u iznosu od 1.470,00</w:t>
      </w:r>
      <w:r w:rsidR="00BC5AF2" w:rsidRPr="00E83018">
        <w:rPr>
          <w:rFonts w:eastAsia="Arial Unicode MS"/>
          <w:lang w:eastAsia="en-US"/>
        </w:rPr>
        <w:t xml:space="preserve"> kn</w:t>
      </w:r>
      <w:r w:rsidRPr="00E83018">
        <w:rPr>
          <w:rFonts w:eastAsia="Arial Unicode MS"/>
          <w:lang w:eastAsia="en-US"/>
        </w:rPr>
        <w:t xml:space="preserve"> </w:t>
      </w:r>
    </w:p>
    <w:p w:rsidRDefault="00E96600" w:rsidP="00E96600"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NEDILJKA  VODANOVIĆ, OIB: 82920248846, u iznosu od 4.307,20</w:t>
      </w:r>
      <w:r w:rsidR="00BC5AF2" w:rsidRPr="00E83018">
        <w:rPr>
          <w:rFonts w:eastAsia="Arial Unicode MS"/>
          <w:lang w:eastAsia="en-US"/>
        </w:rPr>
        <w:t xml:space="preserve"> kn</w:t>
      </w:r>
      <w:r w:rsidRPr="00E83018">
        <w:rPr>
          <w:rFonts w:eastAsia="Arial Unicode MS"/>
          <w:lang w:eastAsia="en-US"/>
        </w:rPr>
        <w:t xml:space="preserve"> </w:t>
      </w:r>
    </w:p>
    <w:p w:rsidRDefault="00E96600" w:rsidP="00E96600" w:rsidR="001839D1" w:rsidRPr="00E83018">
      <w:pPr>
        <w:spacing w:before="100"/>
        <w:ind w:firstLine="709" w:left="284"/>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ANTE  ZDILAR, OIB:42879922677, u iznosu od 7.000,00</w:t>
      </w:r>
      <w:r w:rsidR="00BC5AF2" w:rsidRPr="00E83018">
        <w:rPr>
          <w:rFonts w:eastAsia="Arial Unicode MS"/>
          <w:lang w:eastAsia="en-US"/>
        </w:rPr>
        <w:t xml:space="preserve"> kn</w:t>
      </w:r>
      <w:r w:rsidRPr="00E83018">
        <w:rPr>
          <w:rFonts w:eastAsia="Arial Unicode MS"/>
          <w:lang w:eastAsia="en-US"/>
        </w:rPr>
        <w:t xml:space="preserve"> </w:t>
      </w:r>
    </w:p>
    <w:p w:rsidRDefault="00E96600" w:rsidP="00E96600"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DANIJEL  ŠKEGRO, OIB:29228396293, u iznosu od 4.694,80</w:t>
      </w:r>
      <w:r w:rsidR="00BC5AF2" w:rsidRPr="00E83018">
        <w:rPr>
          <w:rFonts w:eastAsia="Arial Unicode MS"/>
          <w:lang w:eastAsia="en-US"/>
        </w:rPr>
        <w:t xml:space="preserve"> kn</w:t>
      </w:r>
    </w:p>
    <w:p w:rsidRDefault="00E96600" w:rsidP="00E96600"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ANTE  ZDILAR</w:t>
      </w:r>
      <w:r w:rsidR="001839D1" w:rsidRPr="00E83018">
        <w:rPr>
          <w:rFonts w:eastAsia="Arial Unicode MS"/>
          <w:lang w:eastAsia="en-US"/>
        </w:rPr>
        <w:tab/>
        <w:t>, OIB:96912135010, u iznosu od 5.544,40</w:t>
      </w:r>
      <w:r w:rsidR="00BC5AF2" w:rsidRPr="00E83018">
        <w:rPr>
          <w:rFonts w:eastAsia="Arial Unicode MS"/>
          <w:lang w:eastAsia="en-US"/>
        </w:rPr>
        <w:t xml:space="preserve"> kn</w:t>
      </w:r>
      <w:r w:rsidRPr="00E83018">
        <w:rPr>
          <w:rFonts w:eastAsia="Arial Unicode MS"/>
          <w:lang w:eastAsia="en-US"/>
        </w:rPr>
        <w:t xml:space="preserve"> </w:t>
      </w:r>
    </w:p>
    <w:p w:rsidRDefault="00E96600" w:rsidP="00E96600"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 xml:space="preserve"> ANĐELKO  BABI</w:t>
      </w:r>
      <w:r w:rsidR="00870ACC">
        <w:rPr>
          <w:rFonts w:eastAsia="Arial Unicode MS"/>
          <w:lang w:eastAsia="en-US"/>
        </w:rPr>
        <w:t xml:space="preserve">Ć, OIB:4750707982, u iznosu od </w:t>
      </w:r>
      <w:r w:rsidR="001839D1" w:rsidRPr="00E83018">
        <w:rPr>
          <w:rFonts w:eastAsia="Arial Unicode MS"/>
          <w:lang w:eastAsia="en-US"/>
        </w:rPr>
        <w:t>3.167,60</w:t>
      </w:r>
      <w:r w:rsidR="00BC5AF2" w:rsidRPr="00E83018">
        <w:rPr>
          <w:rFonts w:eastAsia="Arial Unicode MS"/>
          <w:lang w:eastAsia="en-US"/>
        </w:rPr>
        <w:t xml:space="preserve"> kn</w:t>
      </w:r>
      <w:r w:rsidRPr="00E83018">
        <w:rPr>
          <w:rFonts w:eastAsia="Arial Unicode MS"/>
          <w:lang w:eastAsia="en-US"/>
        </w:rPr>
        <w:t xml:space="preserve"> </w:t>
      </w:r>
    </w:p>
    <w:p w:rsidRDefault="00E96600" w:rsidP="00E96600"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IVANKA  LONČAR, OIB:99459076367, u iznosu od</w:t>
      </w:r>
      <w:r w:rsidR="00870ACC">
        <w:rPr>
          <w:rFonts w:eastAsia="Arial Unicode MS"/>
          <w:lang w:eastAsia="en-US"/>
        </w:rPr>
        <w:t xml:space="preserve"> </w:t>
      </w:r>
      <w:r w:rsidR="001839D1" w:rsidRPr="00E83018">
        <w:rPr>
          <w:rFonts w:eastAsia="Arial Unicode MS"/>
          <w:lang w:eastAsia="en-US"/>
        </w:rPr>
        <w:t>5.596,80</w:t>
      </w:r>
      <w:r w:rsidR="00BC5AF2" w:rsidRPr="00E83018">
        <w:rPr>
          <w:rFonts w:eastAsia="Arial Unicode MS"/>
          <w:lang w:eastAsia="en-US"/>
        </w:rPr>
        <w:t xml:space="preserve"> kn</w:t>
      </w:r>
      <w:r w:rsidRPr="00E83018">
        <w:rPr>
          <w:rFonts w:eastAsia="Arial Unicode MS"/>
          <w:lang w:eastAsia="en-US"/>
        </w:rPr>
        <w:t xml:space="preserve"> </w:t>
      </w:r>
    </w:p>
    <w:p w:rsidRDefault="00E96600" w:rsidP="00E96600"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MARIJAN  KAROGLAN</w:t>
      </w:r>
      <w:r w:rsidR="008D0427">
        <w:rPr>
          <w:rFonts w:eastAsia="Arial Unicode MS"/>
          <w:lang w:eastAsia="en-US"/>
        </w:rPr>
        <w:t xml:space="preserve">, OIB:55195766040, u iznosu od </w:t>
      </w:r>
      <w:r w:rsidR="001839D1" w:rsidRPr="00E83018">
        <w:rPr>
          <w:rFonts w:eastAsia="Arial Unicode MS"/>
          <w:lang w:eastAsia="en-US"/>
        </w:rPr>
        <w:t>16.816,40</w:t>
      </w:r>
      <w:r w:rsidR="00BC5AF2" w:rsidRPr="00E83018">
        <w:rPr>
          <w:rFonts w:eastAsia="Arial Unicode MS"/>
          <w:lang w:eastAsia="en-US"/>
        </w:rPr>
        <w:t xml:space="preserve"> kn</w:t>
      </w:r>
      <w:r w:rsidRPr="00E83018">
        <w:rPr>
          <w:rFonts w:eastAsia="Arial Unicode MS"/>
          <w:lang w:eastAsia="en-US"/>
        </w:rPr>
        <w:t xml:space="preserve"> </w:t>
      </w:r>
    </w:p>
    <w:p w:rsidRDefault="00E96600" w:rsidP="00E96600"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RADOSLAV  ŠABIĆ, OIB:11317621461, u iznosu od 6.280,00</w:t>
      </w:r>
      <w:r w:rsidR="00BC5AF2" w:rsidRPr="00E83018">
        <w:rPr>
          <w:rFonts w:eastAsia="Arial Unicode MS"/>
          <w:lang w:eastAsia="en-US"/>
        </w:rPr>
        <w:t xml:space="preserve"> kn</w:t>
      </w:r>
    </w:p>
    <w:p w:rsidRDefault="00E96600" w:rsidP="00E96600"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 xml:space="preserve">SLAVKO  LONČAR, OIB:3882570287, u iznosu od 10.259,60 </w:t>
      </w:r>
      <w:r w:rsidR="00BC5AF2" w:rsidRPr="00E83018">
        <w:rPr>
          <w:rFonts w:eastAsia="Arial Unicode MS"/>
          <w:lang w:eastAsia="en-US"/>
        </w:rPr>
        <w:t>kn</w:t>
      </w:r>
      <w:r w:rsidRPr="00E83018">
        <w:rPr>
          <w:rFonts w:eastAsia="Arial Unicode MS"/>
          <w:lang w:eastAsia="en-US"/>
        </w:rPr>
        <w:t xml:space="preserve"> </w:t>
      </w:r>
    </w:p>
    <w:p w:rsidRDefault="00E96600" w:rsidP="00E96600"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 xml:space="preserve"> MARA  PERIĆ, OIB: 44561318846, u iznosu od</w:t>
      </w:r>
      <w:r w:rsidR="008D0427">
        <w:rPr>
          <w:rFonts w:eastAsia="Arial Unicode MS"/>
          <w:lang w:eastAsia="en-US"/>
        </w:rPr>
        <w:t xml:space="preserve"> </w:t>
      </w:r>
      <w:r w:rsidR="001839D1" w:rsidRPr="00E83018">
        <w:rPr>
          <w:rFonts w:eastAsia="Arial Unicode MS"/>
          <w:lang w:eastAsia="en-US"/>
        </w:rPr>
        <w:t>2.303,00</w:t>
      </w:r>
      <w:r w:rsidR="00BC5AF2" w:rsidRPr="00E83018">
        <w:rPr>
          <w:rFonts w:eastAsia="Arial Unicode MS"/>
          <w:lang w:eastAsia="en-US"/>
        </w:rPr>
        <w:t xml:space="preserve"> kn</w:t>
      </w:r>
    </w:p>
    <w:p w:rsidRDefault="00E96600" w:rsidP="00E96600"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ANDRIJA  STRINIĆ, OIB:83368543413, u iznosu od 940,80</w:t>
      </w:r>
      <w:r w:rsidR="00BC5AF2" w:rsidRPr="00E83018">
        <w:rPr>
          <w:rFonts w:eastAsia="Arial Unicode MS"/>
          <w:lang w:eastAsia="en-US"/>
        </w:rPr>
        <w:t xml:space="preserve"> kn</w:t>
      </w:r>
      <w:r w:rsidRPr="00E83018">
        <w:rPr>
          <w:rFonts w:eastAsia="Arial Unicode MS"/>
          <w:lang w:eastAsia="en-US"/>
        </w:rPr>
        <w:t xml:space="preserve"> </w:t>
      </w:r>
    </w:p>
    <w:p w:rsidRDefault="00E96600" w:rsidP="00E96600"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 xml:space="preserve"> ANTE  TOPIĆ, OIB:60504600440, u iznosu od 1.441,60</w:t>
      </w:r>
      <w:r w:rsidR="00BC5AF2" w:rsidRPr="00E83018">
        <w:rPr>
          <w:rFonts w:eastAsia="Arial Unicode MS"/>
          <w:lang w:eastAsia="en-US"/>
        </w:rPr>
        <w:t xml:space="preserve"> kn</w:t>
      </w:r>
      <w:r w:rsidRPr="00E83018">
        <w:rPr>
          <w:rFonts w:eastAsia="Arial Unicode MS"/>
          <w:lang w:eastAsia="en-US"/>
        </w:rPr>
        <w:t xml:space="preserve"> </w:t>
      </w:r>
    </w:p>
    <w:p w:rsidRDefault="00E96600" w:rsidP="00E96600"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ŽIVKO  IVANKO, OIB:31041559949, u iznosu od 2.547,20</w:t>
      </w:r>
      <w:r w:rsidR="00BC5AF2" w:rsidRPr="00E83018">
        <w:rPr>
          <w:rFonts w:eastAsia="Arial Unicode MS"/>
          <w:lang w:eastAsia="en-US"/>
        </w:rPr>
        <w:t xml:space="preserve"> kn</w:t>
      </w:r>
    </w:p>
    <w:p w:rsidRDefault="00E96600" w:rsidP="00E96600"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 xml:space="preserve"> BABIĆ  DAVOR, OIB:35315690159, u iznosu od 5.461,60</w:t>
      </w:r>
      <w:r w:rsidR="00BC5AF2" w:rsidRPr="00E83018">
        <w:rPr>
          <w:rFonts w:eastAsia="Arial Unicode MS"/>
          <w:lang w:eastAsia="en-US"/>
        </w:rPr>
        <w:t xml:space="preserve"> kn</w:t>
      </w:r>
      <w:r w:rsidRPr="00E83018">
        <w:rPr>
          <w:rFonts w:eastAsia="Arial Unicode MS"/>
          <w:lang w:eastAsia="en-US"/>
        </w:rPr>
        <w:t xml:space="preserve"> </w:t>
      </w:r>
    </w:p>
    <w:p w:rsidRDefault="00E96600" w:rsidP="00E96600" w:rsidR="001839D1" w:rsidRPr="00E83018">
      <w:pPr>
        <w:spacing w:before="100"/>
        <w:ind w:firstLine="709" w:left="284"/>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VLADIMIR  PAPUČIĆ, OIB:2535697732, u iznosu od 6.900,80</w:t>
      </w:r>
      <w:r w:rsidR="00BC5AF2" w:rsidRPr="00E83018">
        <w:rPr>
          <w:rFonts w:eastAsia="Arial Unicode MS"/>
          <w:lang w:eastAsia="en-US"/>
        </w:rPr>
        <w:t xml:space="preserve"> kn</w:t>
      </w:r>
    </w:p>
    <w:p w:rsidRDefault="00E96600" w:rsidP="00E96600" w:rsidR="001839D1" w:rsidRPr="00E83018">
      <w:pPr>
        <w:spacing w:before="100"/>
        <w:ind w:firstLine="709" w:left="284"/>
        <w:jc w:val="both"/>
        <w:rPr>
          <w:rFonts w:eastAsia="Arial Unicode MS"/>
          <w:lang w:eastAsia="en-US"/>
        </w:rPr>
      </w:pPr>
      <w:r w:rsidRPr="00E83018">
        <w:rPr>
          <w:rFonts w:eastAsia="Arial Unicode MS"/>
          <w:lang w:eastAsia="en-US"/>
        </w:rPr>
        <w:t xml:space="preserve">- </w:t>
      </w:r>
      <w:r w:rsidR="001839D1" w:rsidRPr="00E83018">
        <w:rPr>
          <w:rFonts w:eastAsia="Arial Unicode MS"/>
          <w:lang w:eastAsia="en-US"/>
        </w:rPr>
        <w:t>AZEM MEHONIĆ, OIB:4300299840008, u iznosu od 10.693,86</w:t>
      </w:r>
      <w:r w:rsidR="00BC5AF2" w:rsidRPr="00E83018">
        <w:rPr>
          <w:rFonts w:eastAsia="Arial Unicode MS"/>
          <w:lang w:eastAsia="en-US"/>
        </w:rPr>
        <w:t xml:space="preserve"> kn</w:t>
      </w:r>
      <w:r w:rsidRPr="00E83018">
        <w:rPr>
          <w:rFonts w:eastAsia="Arial Unicode MS"/>
          <w:lang w:eastAsia="en-US"/>
        </w:rPr>
        <w:t xml:space="preserve"> </w:t>
      </w:r>
    </w:p>
    <w:p w:rsidRDefault="00E96600" w:rsidP="00E96600"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MRKONJIĆ ANA EGEROVIĆ, OIB:20945800263,</w:t>
      </w:r>
      <w:r w:rsidR="008D0427">
        <w:rPr>
          <w:rFonts w:eastAsia="Arial Unicode MS"/>
          <w:lang w:eastAsia="en-US"/>
        </w:rPr>
        <w:t xml:space="preserve"> </w:t>
      </w:r>
      <w:r w:rsidR="001839D1" w:rsidRPr="00E83018">
        <w:rPr>
          <w:rFonts w:eastAsia="Arial Unicode MS"/>
          <w:lang w:eastAsia="en-US"/>
        </w:rPr>
        <w:t>u iznosu od 6.149,60</w:t>
      </w:r>
      <w:r w:rsidR="00BC5AF2" w:rsidRPr="00E83018">
        <w:rPr>
          <w:rFonts w:eastAsia="Arial Unicode MS"/>
          <w:lang w:eastAsia="en-US"/>
        </w:rPr>
        <w:t xml:space="preserve"> kn</w:t>
      </w:r>
    </w:p>
    <w:p w:rsidRDefault="00E96600" w:rsidP="00E96600"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BUBALO  ZLATA, OIB:5292154598, u iznosu od 7.140,00</w:t>
      </w:r>
      <w:r w:rsidR="00BC5AF2" w:rsidRPr="00E83018">
        <w:rPr>
          <w:rFonts w:eastAsia="Arial Unicode MS"/>
          <w:lang w:eastAsia="en-US"/>
        </w:rPr>
        <w:t xml:space="preserve"> kn</w:t>
      </w:r>
    </w:p>
    <w:p w:rsidRDefault="00E96600" w:rsidP="00E96600" w:rsidR="001839D1" w:rsidRPr="00E83018">
      <w:pPr>
        <w:spacing w:before="100"/>
        <w:ind w:firstLine="709" w:left="284"/>
        <w:jc w:val="both"/>
        <w:rPr>
          <w:rFonts w:eastAsia="Arial Unicode MS"/>
          <w:lang w:eastAsia="en-US"/>
        </w:rPr>
      </w:pPr>
      <w:r w:rsidRPr="00E83018">
        <w:rPr>
          <w:rFonts w:eastAsia="Arial Unicode MS"/>
          <w:lang w:eastAsia="en-US"/>
        </w:rPr>
        <w:t>-</w:t>
      </w:r>
      <w:r w:rsidR="001839D1" w:rsidRPr="00E83018">
        <w:rPr>
          <w:rFonts w:eastAsia="Arial Unicode MS"/>
          <w:lang w:eastAsia="en-US"/>
        </w:rPr>
        <w:t xml:space="preserve"> LASIĆ  DANICA ud. Ivana, OIB: 57770601134, u iznosu od 696,00</w:t>
      </w:r>
      <w:r w:rsidR="00BC5AF2" w:rsidRPr="00E83018">
        <w:rPr>
          <w:rFonts w:eastAsia="Arial Unicode MS"/>
          <w:lang w:eastAsia="en-US"/>
        </w:rPr>
        <w:t xml:space="preserve"> kn</w:t>
      </w:r>
      <w:r w:rsidRPr="00E83018">
        <w:rPr>
          <w:rFonts w:eastAsia="Arial Unicode MS"/>
          <w:lang w:eastAsia="en-US"/>
        </w:rPr>
        <w:t xml:space="preserve"> </w:t>
      </w:r>
    </w:p>
    <w:p w:rsidRDefault="00E96600" w:rsidP="00E96600" w:rsidR="001839D1" w:rsidRPr="00E83018">
      <w:pPr>
        <w:spacing w:before="100"/>
        <w:ind w:firstLine="709" w:left="284"/>
        <w:jc w:val="both"/>
        <w:rPr>
          <w:rFonts w:eastAsia="Arial Unicode MS"/>
          <w:lang w:eastAsia="en-US"/>
        </w:rPr>
      </w:pPr>
      <w:r w:rsidRPr="00E83018">
        <w:rPr>
          <w:rFonts w:eastAsia="Arial Unicode MS"/>
          <w:lang w:eastAsia="en-US"/>
        </w:rPr>
        <w:t>-</w:t>
      </w:r>
      <w:r w:rsidR="00E83018">
        <w:rPr>
          <w:rFonts w:eastAsia="Arial Unicode MS"/>
          <w:lang w:eastAsia="en-US"/>
        </w:rPr>
        <w:t xml:space="preserve"> </w:t>
      </w:r>
      <w:r w:rsidR="001839D1" w:rsidRPr="00E83018">
        <w:rPr>
          <w:rFonts w:eastAsia="Arial Unicode MS"/>
          <w:lang w:eastAsia="en-US"/>
        </w:rPr>
        <w:t>LUKA  MILAS</w:t>
      </w:r>
      <w:r w:rsidR="00BC5AF2" w:rsidRPr="00E83018">
        <w:rPr>
          <w:rFonts w:eastAsia="Arial Unicode MS"/>
          <w:lang w:eastAsia="en-US"/>
        </w:rPr>
        <w:t xml:space="preserve"> </w:t>
      </w:r>
      <w:r w:rsidR="001839D1" w:rsidRPr="00E83018">
        <w:rPr>
          <w:rFonts w:eastAsia="Arial Unicode MS"/>
          <w:lang w:eastAsia="en-US"/>
        </w:rPr>
        <w:t>pok. Ivana, OIB:16950213808, u iznosu od 1.100,80</w:t>
      </w:r>
      <w:r w:rsidR="00BC5AF2" w:rsidRPr="00E83018">
        <w:rPr>
          <w:rFonts w:eastAsia="Arial Unicode MS"/>
          <w:lang w:eastAsia="en-US"/>
        </w:rPr>
        <w:t xml:space="preserve"> </w:t>
      </w:r>
      <w:r w:rsidR="001839D1" w:rsidRPr="00E83018">
        <w:rPr>
          <w:rFonts w:eastAsia="Arial Unicode MS"/>
          <w:lang w:eastAsia="en-US"/>
        </w:rPr>
        <w:t>kn</w:t>
      </w:r>
      <w:r w:rsidR="00233F8B" w:rsidRPr="00E83018">
        <w:rPr>
          <w:rFonts w:eastAsia="Arial Unicode MS"/>
          <w:lang w:eastAsia="en-US"/>
        </w:rPr>
        <w:t>.</w:t>
      </w:r>
    </w:p>
    <w:p w:rsidRDefault="00132F54" w:rsidP="00233F8B" w:rsidR="007F0CC2" w:rsidRPr="00E83018">
      <w:pPr>
        <w:spacing w:before="360"/>
        <w:ind w:firstLine="709"/>
        <w:jc w:val="both"/>
        <w:rPr>
          <w:rFonts w:eastAsia="Arial Unicode MS"/>
          <w:lang w:eastAsia="en-US"/>
        </w:rPr>
      </w:pPr>
      <w:r w:rsidRPr="00E83018">
        <w:rPr>
          <w:rFonts w:eastAsia="Arial Unicode MS"/>
          <w:lang w:eastAsia="en-US"/>
        </w:rPr>
        <w:t>III</w:t>
      </w:r>
      <w:r w:rsidR="00D05012" w:rsidRPr="00E83018">
        <w:rPr>
          <w:rFonts w:eastAsia="Arial Unicode MS"/>
          <w:lang w:eastAsia="en-US"/>
        </w:rPr>
        <w:t>. Osporava</w:t>
      </w:r>
      <w:r w:rsidR="00233F8B" w:rsidRPr="00E83018">
        <w:rPr>
          <w:rFonts w:eastAsia="Arial Unicode MS"/>
          <w:lang w:eastAsia="en-US"/>
        </w:rPr>
        <w:t>ju</w:t>
      </w:r>
      <w:r w:rsidR="007F0CC2" w:rsidRPr="00E83018">
        <w:rPr>
          <w:rFonts w:eastAsia="Arial Unicode MS"/>
          <w:lang w:eastAsia="en-US"/>
        </w:rPr>
        <w:t xml:space="preserve"> se tražbi</w:t>
      </w:r>
      <w:r w:rsidR="00233F8B" w:rsidRPr="00E83018">
        <w:rPr>
          <w:rFonts w:eastAsia="Arial Unicode MS"/>
          <w:lang w:eastAsia="en-US"/>
        </w:rPr>
        <w:t>ne</w:t>
      </w:r>
      <w:r w:rsidR="007F0CC2" w:rsidRPr="00E83018">
        <w:rPr>
          <w:rFonts w:eastAsia="Arial Unicode MS"/>
          <w:lang w:eastAsia="en-US"/>
        </w:rPr>
        <w:t xml:space="preserve"> vjerovnika II. višeg isplatnog reda:</w:t>
      </w:r>
    </w:p>
    <w:p w:rsidRDefault="00E96600" w:rsidP="00E96600" w:rsidR="001E0CE7" w:rsidRPr="00E83018">
      <w:pPr>
        <w:spacing w:before="100"/>
        <w:ind w:firstLine="708"/>
        <w:jc w:val="both"/>
        <w:rPr>
          <w:rFonts w:eastAsia="Arial Unicode MS"/>
          <w:lang w:eastAsia="en-US"/>
        </w:rPr>
      </w:pPr>
      <w:r w:rsidRPr="00E83018">
        <w:rPr>
          <w:rFonts w:eastAsia="Arial Unicode MS"/>
          <w:lang w:eastAsia="en-US"/>
        </w:rPr>
        <w:t xml:space="preserve">   </w:t>
      </w:r>
      <w:r w:rsidR="00E83018">
        <w:rPr>
          <w:rFonts w:eastAsia="Arial Unicode MS"/>
          <w:lang w:eastAsia="en-US"/>
        </w:rPr>
        <w:t xml:space="preserve"> </w:t>
      </w:r>
      <w:r w:rsidRPr="00E83018">
        <w:rPr>
          <w:rFonts w:eastAsia="Arial Unicode MS"/>
          <w:lang w:eastAsia="en-US"/>
        </w:rPr>
        <w:t>-</w:t>
      </w:r>
      <w:r w:rsidR="00E83018">
        <w:rPr>
          <w:rFonts w:eastAsia="Arial Unicode MS"/>
          <w:lang w:eastAsia="en-US"/>
        </w:rPr>
        <w:t xml:space="preserve"> </w:t>
      </w:r>
      <w:r w:rsidR="00B94A24" w:rsidRPr="00E83018">
        <w:rPr>
          <w:rFonts w:eastAsia="Arial Unicode MS"/>
          <w:lang w:eastAsia="en-US"/>
        </w:rPr>
        <w:t xml:space="preserve">BRODOMETALURGIJA d.o.o., </w:t>
      </w:r>
      <w:r w:rsidR="00233F8B" w:rsidRPr="00E83018">
        <w:rPr>
          <w:rFonts w:eastAsia="Arial Unicode MS"/>
          <w:lang w:eastAsia="en-US"/>
        </w:rPr>
        <w:t>Split</w:t>
      </w:r>
      <w:r w:rsidR="00B94A24" w:rsidRPr="00E83018">
        <w:rPr>
          <w:rFonts w:eastAsia="Arial Unicode MS"/>
          <w:lang w:eastAsia="en-US"/>
        </w:rPr>
        <w:t>,</w:t>
      </w:r>
    </w:p>
    <w:p w:rsidRDefault="00E83018" w:rsidP="001E0CE7" w:rsidR="00233F8B" w:rsidRPr="00E83018">
      <w:pPr>
        <w:ind w:firstLine="709"/>
        <w:jc w:val="both"/>
        <w:rPr>
          <w:rFonts w:eastAsia="Arial Unicode MS"/>
          <w:lang w:eastAsia="en-US"/>
        </w:rPr>
      </w:pPr>
      <w:r>
        <w:rPr>
          <w:rFonts w:eastAsia="Arial Unicode MS"/>
          <w:lang w:eastAsia="en-US"/>
        </w:rPr>
        <w:t xml:space="preserve">      </w:t>
      </w:r>
      <w:r w:rsidR="00233F8B" w:rsidRPr="00E83018">
        <w:rPr>
          <w:rFonts w:eastAsia="Arial Unicode MS"/>
          <w:lang w:eastAsia="en-US"/>
        </w:rPr>
        <w:t>OIB: 31353718090, u iznosu od 41.361,64</w:t>
      </w:r>
      <w:r w:rsidR="00BC5AF2" w:rsidRPr="00E83018">
        <w:rPr>
          <w:rFonts w:eastAsia="Arial Unicode MS"/>
          <w:lang w:eastAsia="en-US"/>
        </w:rPr>
        <w:t xml:space="preserve"> kn</w:t>
      </w:r>
      <w:r w:rsidR="00E96600" w:rsidRPr="00E83018">
        <w:rPr>
          <w:rFonts w:eastAsia="Arial Unicode MS"/>
          <w:lang w:eastAsia="en-US"/>
        </w:rPr>
        <w:t xml:space="preserve"> </w:t>
      </w:r>
    </w:p>
    <w:p w:rsidRDefault="00E96600" w:rsidP="00E96600" w:rsidR="001E0CE7" w:rsidRPr="00E83018">
      <w:pPr>
        <w:spacing w:before="100"/>
        <w:ind w:firstLine="708"/>
        <w:jc w:val="both"/>
        <w:rPr>
          <w:rFonts w:eastAsia="Arial Unicode MS"/>
          <w:lang w:eastAsia="en-US"/>
        </w:rPr>
      </w:pPr>
      <w:r w:rsidRPr="00E83018">
        <w:rPr>
          <w:rFonts w:eastAsia="Arial Unicode MS"/>
          <w:lang w:eastAsia="en-US"/>
        </w:rPr>
        <w:t xml:space="preserve">    - </w:t>
      </w:r>
      <w:r w:rsidR="00233F8B" w:rsidRPr="00E83018">
        <w:rPr>
          <w:rFonts w:eastAsia="Arial Unicode MS"/>
          <w:lang w:eastAsia="en-US"/>
        </w:rPr>
        <w:t>TONČI MARIJAN, VL. OBRTA PROIZVODNI OBRT PITVE EKO</w:t>
      </w:r>
    </w:p>
    <w:p w:rsidRDefault="00E83018" w:rsidP="001E0CE7" w:rsidR="00233F8B" w:rsidRPr="00E83018">
      <w:pPr>
        <w:ind w:firstLine="709"/>
        <w:jc w:val="both"/>
        <w:rPr>
          <w:rFonts w:eastAsia="Arial Unicode MS"/>
          <w:lang w:eastAsia="en-US"/>
        </w:rPr>
      </w:pPr>
      <w:r>
        <w:rPr>
          <w:rFonts w:eastAsia="Arial Unicode MS"/>
          <w:lang w:eastAsia="en-US"/>
        </w:rPr>
        <w:t xml:space="preserve">      </w:t>
      </w:r>
      <w:r w:rsidR="00233F8B" w:rsidRPr="00E83018">
        <w:rPr>
          <w:rFonts w:eastAsia="Arial Unicode MS"/>
          <w:lang w:eastAsia="en-US"/>
        </w:rPr>
        <w:t>OIB: 06855882763, u iznosu od 50.905,94</w:t>
      </w:r>
      <w:r w:rsidR="00BC5AF2" w:rsidRPr="00E83018">
        <w:rPr>
          <w:rFonts w:eastAsia="Arial Unicode MS"/>
          <w:lang w:eastAsia="en-US"/>
        </w:rPr>
        <w:t xml:space="preserve"> kn</w:t>
      </w:r>
    </w:p>
    <w:p w:rsidRDefault="00E96600" w:rsidP="00E96600" w:rsidR="001E0CE7" w:rsidRPr="00E83018">
      <w:pPr>
        <w:spacing w:before="100"/>
        <w:ind w:firstLine="708"/>
        <w:jc w:val="both"/>
        <w:rPr>
          <w:rFonts w:eastAsia="Arial Unicode MS"/>
          <w:lang w:eastAsia="en-US"/>
        </w:rPr>
      </w:pPr>
      <w:r w:rsidRPr="00E83018">
        <w:rPr>
          <w:rFonts w:eastAsia="Arial Unicode MS"/>
          <w:lang w:eastAsia="en-US"/>
        </w:rPr>
        <w:t xml:space="preserve">    - </w:t>
      </w:r>
      <w:r w:rsidR="00233F8B" w:rsidRPr="00E83018">
        <w:rPr>
          <w:rFonts w:eastAsia="Arial Unicode MS"/>
          <w:lang w:eastAsia="en-US"/>
        </w:rPr>
        <w:t>Z</w:t>
      </w:r>
      <w:r w:rsidR="001E0CE7" w:rsidRPr="00E83018">
        <w:rPr>
          <w:rFonts w:eastAsia="Arial Unicode MS"/>
          <w:lang w:eastAsia="en-US"/>
        </w:rPr>
        <w:t>AGREBAČKI HOLDING d.o.o. Zagreb</w:t>
      </w:r>
      <w:r w:rsidR="00E83018">
        <w:rPr>
          <w:rFonts w:eastAsia="Arial Unicode MS"/>
          <w:lang w:eastAsia="en-US"/>
        </w:rPr>
        <w:t xml:space="preserve"> </w:t>
      </w:r>
    </w:p>
    <w:p w:rsidRDefault="00E83018" w:rsidP="001E0CE7" w:rsidR="00233F8B" w:rsidRPr="00E83018">
      <w:pPr>
        <w:ind w:firstLine="709"/>
        <w:jc w:val="both"/>
        <w:rPr>
          <w:rFonts w:eastAsia="Arial Unicode MS"/>
          <w:lang w:eastAsia="en-US"/>
        </w:rPr>
      </w:pPr>
      <w:r>
        <w:rPr>
          <w:rFonts w:eastAsia="Arial Unicode MS"/>
          <w:lang w:eastAsia="en-US"/>
        </w:rPr>
        <w:t xml:space="preserve">      </w:t>
      </w:r>
      <w:r w:rsidR="00233F8B" w:rsidRPr="00E83018">
        <w:rPr>
          <w:rFonts w:eastAsia="Arial Unicode MS"/>
          <w:lang w:eastAsia="en-US"/>
        </w:rPr>
        <w:t>OIB: 85584865987, u iznosu od 223.294,37</w:t>
      </w:r>
      <w:r w:rsidR="00BC5AF2" w:rsidRPr="00E83018">
        <w:rPr>
          <w:rFonts w:eastAsia="Arial Unicode MS"/>
          <w:lang w:eastAsia="en-US"/>
        </w:rPr>
        <w:t xml:space="preserve"> kn</w:t>
      </w:r>
      <w:r w:rsidR="00E96600" w:rsidRPr="00E83018">
        <w:rPr>
          <w:rFonts w:eastAsia="Arial Unicode MS"/>
          <w:lang w:eastAsia="en-US"/>
        </w:rPr>
        <w:t xml:space="preserve"> </w:t>
      </w:r>
    </w:p>
    <w:p w:rsidRDefault="00E96600" w:rsidP="00E96600" w:rsidR="00233F8B" w:rsidRPr="00E83018">
      <w:pPr>
        <w:spacing w:before="100"/>
        <w:ind w:firstLine="708"/>
        <w:jc w:val="both"/>
        <w:rPr>
          <w:rFonts w:eastAsia="Arial Unicode MS"/>
          <w:lang w:eastAsia="en-US"/>
        </w:rPr>
      </w:pPr>
      <w:r w:rsidRPr="00E83018">
        <w:rPr>
          <w:rFonts w:eastAsia="Arial Unicode MS"/>
          <w:lang w:eastAsia="en-US"/>
        </w:rPr>
        <w:t xml:space="preserve">   - </w:t>
      </w:r>
      <w:r w:rsidR="00233F8B" w:rsidRPr="00E83018">
        <w:rPr>
          <w:rFonts w:eastAsia="Arial Unicode MS"/>
          <w:lang w:eastAsia="en-US"/>
        </w:rPr>
        <w:t xml:space="preserve">JADRANKA PERKUŠIĆ, OIB: </w:t>
      </w:r>
      <w:r w:rsidR="00BC5AF2" w:rsidRPr="00E83018">
        <w:rPr>
          <w:rFonts w:eastAsia="Arial Unicode MS"/>
          <w:lang w:eastAsia="en-US"/>
        </w:rPr>
        <w:t>23972317986</w:t>
      </w:r>
      <w:r w:rsidR="00A01614" w:rsidRPr="00E83018">
        <w:rPr>
          <w:rFonts w:eastAsia="Arial Unicode MS"/>
          <w:lang w:eastAsia="en-US"/>
        </w:rPr>
        <w:t xml:space="preserve">, u iznosu od </w:t>
      </w:r>
      <w:r w:rsidR="00233F8B" w:rsidRPr="00E83018">
        <w:rPr>
          <w:rFonts w:eastAsia="Arial Unicode MS"/>
          <w:lang w:eastAsia="en-US"/>
        </w:rPr>
        <w:t>3.376,00</w:t>
      </w:r>
      <w:r w:rsidR="00BC5AF2" w:rsidRPr="00E83018">
        <w:rPr>
          <w:rFonts w:eastAsia="Arial Unicode MS"/>
          <w:lang w:eastAsia="en-US"/>
        </w:rPr>
        <w:t xml:space="preserve"> kn</w:t>
      </w:r>
      <w:r w:rsidRPr="00E83018">
        <w:rPr>
          <w:rFonts w:eastAsia="Arial Unicode MS"/>
          <w:lang w:eastAsia="en-US"/>
        </w:rPr>
        <w:t xml:space="preserve"> </w:t>
      </w:r>
    </w:p>
    <w:p w:rsidRDefault="00E96600" w:rsidP="00233F8B" w:rsidR="00233F8B" w:rsidRPr="00E83018">
      <w:pPr>
        <w:spacing w:before="100"/>
        <w:ind w:firstLine="709"/>
        <w:jc w:val="both"/>
        <w:rPr>
          <w:rFonts w:eastAsia="Arial Unicode MS"/>
          <w:lang w:eastAsia="en-US"/>
        </w:rPr>
      </w:pPr>
      <w:r w:rsidRPr="00E83018">
        <w:rPr>
          <w:rFonts w:eastAsia="Arial Unicode MS"/>
          <w:lang w:eastAsia="en-US"/>
        </w:rPr>
        <w:t xml:space="preserve">  -</w:t>
      </w:r>
      <w:r w:rsidR="00233F8B" w:rsidRPr="00E83018">
        <w:rPr>
          <w:rFonts w:eastAsia="Arial Unicode MS"/>
          <w:lang w:eastAsia="en-US"/>
        </w:rPr>
        <w:t xml:space="preserve"> M</w:t>
      </w:r>
      <w:r w:rsidR="00FA1408">
        <w:rPr>
          <w:rFonts w:eastAsia="Arial Unicode MS"/>
          <w:lang w:eastAsia="en-US"/>
        </w:rPr>
        <w:t>ARIJAN</w:t>
      </w:r>
      <w:r w:rsidR="00233F8B" w:rsidRPr="00E83018">
        <w:rPr>
          <w:rFonts w:eastAsia="Arial Unicode MS"/>
          <w:lang w:eastAsia="en-US"/>
        </w:rPr>
        <w:t xml:space="preserve"> KUJUNDŽIĆ, OIB: 67151050605</w:t>
      </w:r>
      <w:r w:rsidR="00A01614" w:rsidRPr="00E83018">
        <w:rPr>
          <w:rFonts w:eastAsia="Arial Unicode MS"/>
          <w:lang w:eastAsia="en-US"/>
        </w:rPr>
        <w:t xml:space="preserve">, u iznosu od </w:t>
      </w:r>
      <w:r w:rsidR="00233F8B" w:rsidRPr="00E83018">
        <w:rPr>
          <w:rFonts w:eastAsia="Arial Unicode MS"/>
          <w:lang w:eastAsia="en-US"/>
        </w:rPr>
        <w:t>1.362,00 kn</w:t>
      </w:r>
    </w:p>
    <w:p w:rsidRDefault="00E83018" w:rsidP="00233F8B" w:rsidR="00B20421" w:rsidRPr="00E83018">
      <w:pPr>
        <w:spacing w:before="100"/>
        <w:ind w:firstLine="709"/>
        <w:jc w:val="both"/>
        <w:rPr>
          <w:rFonts w:eastAsia="Arial Unicode MS"/>
          <w:lang w:eastAsia="en-US"/>
        </w:rPr>
      </w:pPr>
      <w:r>
        <w:rPr>
          <w:rFonts w:eastAsia="Arial Unicode MS"/>
          <w:lang w:eastAsia="en-US"/>
        </w:rPr>
        <w:t xml:space="preserve">  </w:t>
      </w:r>
      <w:r w:rsidR="00B20421" w:rsidRPr="00E83018">
        <w:rPr>
          <w:rFonts w:eastAsia="Arial Unicode MS"/>
          <w:lang w:eastAsia="en-US"/>
        </w:rPr>
        <w:t>-</w:t>
      </w:r>
      <w:r>
        <w:rPr>
          <w:rFonts w:eastAsia="Arial Unicode MS"/>
          <w:lang w:eastAsia="en-US"/>
        </w:rPr>
        <w:t xml:space="preserve"> </w:t>
      </w:r>
      <w:r w:rsidR="00233F8B" w:rsidRPr="00E83018">
        <w:rPr>
          <w:rFonts w:eastAsia="Arial Unicode MS"/>
          <w:lang w:eastAsia="en-US"/>
        </w:rPr>
        <w:t>NASTAVNI ZAVOD ZA JAVNO ZDRAV</w:t>
      </w:r>
      <w:r w:rsidR="00B20421" w:rsidRPr="00E83018">
        <w:rPr>
          <w:rFonts w:eastAsia="Arial Unicode MS"/>
          <w:lang w:eastAsia="en-US"/>
        </w:rPr>
        <w:t xml:space="preserve">STVO </w:t>
      </w:r>
      <w:r w:rsidR="00233F8B" w:rsidRPr="00E83018">
        <w:rPr>
          <w:rFonts w:eastAsia="Arial Unicode MS"/>
          <w:lang w:eastAsia="en-US"/>
        </w:rPr>
        <w:t>SPLITSKO</w:t>
      </w:r>
      <w:r w:rsidR="001E0CE7" w:rsidRPr="00E83018">
        <w:rPr>
          <w:rFonts w:eastAsia="Arial Unicode MS"/>
          <w:lang w:eastAsia="en-US"/>
        </w:rPr>
        <w:t>-</w:t>
      </w:r>
      <w:r w:rsidR="00B20421" w:rsidRPr="00E83018">
        <w:rPr>
          <w:rFonts w:eastAsia="Arial Unicode MS"/>
          <w:lang w:eastAsia="en-US"/>
        </w:rPr>
        <w:t xml:space="preserve"> DALMATINSKE</w:t>
      </w:r>
    </w:p>
    <w:p w:rsidRDefault="00B20421" w:rsidP="00B20421" w:rsidR="00233F8B" w:rsidRPr="00E83018">
      <w:pPr>
        <w:ind w:firstLine="709"/>
        <w:jc w:val="both"/>
        <w:rPr>
          <w:rFonts w:eastAsia="Arial Unicode MS"/>
          <w:lang w:eastAsia="en-US"/>
        </w:rPr>
      </w:pPr>
      <w:r w:rsidRPr="00E83018">
        <w:rPr>
          <w:rFonts w:eastAsia="Arial Unicode MS"/>
          <w:lang w:eastAsia="en-US"/>
        </w:rPr>
        <w:t xml:space="preserve"> </w:t>
      </w:r>
      <w:r w:rsidR="00E83018">
        <w:rPr>
          <w:rFonts w:eastAsia="Arial Unicode MS"/>
          <w:lang w:eastAsia="en-US"/>
        </w:rPr>
        <w:t xml:space="preserve">   </w:t>
      </w:r>
      <w:r w:rsidRPr="00E83018">
        <w:rPr>
          <w:rFonts w:eastAsia="Arial Unicode MS"/>
          <w:lang w:eastAsia="en-US"/>
        </w:rPr>
        <w:t xml:space="preserve">ŽUPANIJE, </w:t>
      </w:r>
      <w:r w:rsidR="00233F8B" w:rsidRPr="00E83018">
        <w:rPr>
          <w:rFonts w:eastAsia="Arial Unicode MS"/>
          <w:lang w:eastAsia="en-US"/>
        </w:rPr>
        <w:t xml:space="preserve">OIB: </w:t>
      </w:r>
      <w:r w:rsidR="00A01614" w:rsidRPr="00E83018">
        <w:rPr>
          <w:rFonts w:eastAsia="Arial Unicode MS"/>
          <w:lang w:eastAsia="en-US"/>
        </w:rPr>
        <w:t xml:space="preserve">54948902275, u iznosu od </w:t>
      </w:r>
      <w:r w:rsidR="00233F8B" w:rsidRPr="00E83018">
        <w:rPr>
          <w:rFonts w:eastAsia="Arial Unicode MS"/>
          <w:lang w:eastAsia="en-US"/>
        </w:rPr>
        <w:t>14.531,32</w:t>
      </w:r>
      <w:r w:rsidR="00BC5AF2" w:rsidRPr="00E83018">
        <w:rPr>
          <w:rFonts w:eastAsia="Arial Unicode MS"/>
          <w:lang w:eastAsia="en-US"/>
        </w:rPr>
        <w:t xml:space="preserve"> kn</w:t>
      </w:r>
    </w:p>
    <w:p w:rsidRDefault="00E83018" w:rsidP="00233F8B" w:rsidR="00233F8B" w:rsidRPr="00E83018">
      <w:pPr>
        <w:spacing w:before="100"/>
        <w:ind w:firstLine="709"/>
        <w:jc w:val="both"/>
        <w:rPr>
          <w:rFonts w:eastAsia="Arial Unicode MS"/>
          <w:lang w:eastAsia="en-US"/>
        </w:rPr>
      </w:pPr>
      <w:r>
        <w:rPr>
          <w:rFonts w:eastAsia="Arial Unicode MS"/>
          <w:lang w:eastAsia="en-US"/>
        </w:rPr>
        <w:t xml:space="preserve"> </w:t>
      </w:r>
      <w:r w:rsidR="00E96600" w:rsidRPr="00E83018">
        <w:rPr>
          <w:rFonts w:eastAsia="Arial Unicode MS"/>
          <w:lang w:eastAsia="en-US"/>
        </w:rPr>
        <w:t>-</w:t>
      </w:r>
      <w:r w:rsidR="00233F8B" w:rsidRPr="00E83018">
        <w:rPr>
          <w:rFonts w:eastAsia="Arial Unicode MS"/>
          <w:lang w:eastAsia="en-US"/>
        </w:rPr>
        <w:t xml:space="preserve"> ČISTOĆA d.o.o. Split, OIB: </w:t>
      </w:r>
      <w:r w:rsidR="00A01614" w:rsidRPr="00E83018">
        <w:rPr>
          <w:rFonts w:eastAsia="Arial Unicode MS"/>
          <w:lang w:eastAsia="en-US"/>
        </w:rPr>
        <w:t xml:space="preserve">38812451417, u iznosu od </w:t>
      </w:r>
      <w:r w:rsidR="00233F8B" w:rsidRPr="00E83018">
        <w:rPr>
          <w:rFonts w:eastAsia="Arial Unicode MS"/>
          <w:lang w:eastAsia="en-US"/>
        </w:rPr>
        <w:t>162.927,28</w:t>
      </w:r>
      <w:r w:rsidR="00BC5AF2" w:rsidRPr="00E83018">
        <w:rPr>
          <w:rFonts w:eastAsia="Arial Unicode MS"/>
          <w:lang w:eastAsia="en-US"/>
        </w:rPr>
        <w:t xml:space="preserve"> kn</w:t>
      </w:r>
      <w:r w:rsidR="00E96600" w:rsidRPr="00E83018">
        <w:rPr>
          <w:rFonts w:eastAsia="Arial Unicode MS"/>
          <w:lang w:eastAsia="en-US"/>
        </w:rPr>
        <w:t xml:space="preserve"> </w:t>
      </w:r>
    </w:p>
    <w:p w:rsidRDefault="00E83018" w:rsidP="00233F8B" w:rsidR="00233F8B" w:rsidRPr="00E83018">
      <w:pPr>
        <w:spacing w:before="100"/>
        <w:ind w:firstLine="709"/>
        <w:jc w:val="both"/>
        <w:rPr>
          <w:rFonts w:eastAsia="Arial Unicode MS"/>
          <w:lang w:eastAsia="en-US"/>
        </w:rPr>
      </w:pPr>
      <w:r>
        <w:rPr>
          <w:rFonts w:eastAsia="Arial Unicode MS"/>
          <w:lang w:eastAsia="en-US"/>
        </w:rPr>
        <w:t xml:space="preserve"> </w:t>
      </w:r>
      <w:r w:rsidR="00E96600" w:rsidRPr="00E83018">
        <w:rPr>
          <w:rFonts w:eastAsia="Arial Unicode MS"/>
          <w:lang w:eastAsia="en-US"/>
        </w:rPr>
        <w:t>-</w:t>
      </w:r>
      <w:r>
        <w:rPr>
          <w:rFonts w:eastAsia="Arial Unicode MS"/>
          <w:lang w:eastAsia="en-US"/>
        </w:rPr>
        <w:t xml:space="preserve"> </w:t>
      </w:r>
      <w:r w:rsidR="00E96600" w:rsidRPr="00E83018">
        <w:rPr>
          <w:rFonts w:eastAsia="Arial Unicode MS"/>
          <w:lang w:eastAsia="en-US"/>
        </w:rPr>
        <w:t>DANIEL ĆAPIN</w:t>
      </w:r>
      <w:r w:rsidR="00233F8B" w:rsidRPr="00E83018">
        <w:rPr>
          <w:rFonts w:eastAsia="Arial Unicode MS"/>
          <w:lang w:eastAsia="en-US"/>
        </w:rPr>
        <w:t>, OIB: 75258163813</w:t>
      </w:r>
      <w:r w:rsidR="00A01614" w:rsidRPr="00E83018">
        <w:rPr>
          <w:rFonts w:eastAsia="Arial Unicode MS"/>
          <w:lang w:eastAsia="en-US"/>
        </w:rPr>
        <w:t xml:space="preserve">, u iznosu od </w:t>
      </w:r>
      <w:r w:rsidR="00233F8B" w:rsidRPr="00E83018">
        <w:rPr>
          <w:rFonts w:eastAsia="Arial Unicode MS"/>
          <w:lang w:eastAsia="en-US"/>
        </w:rPr>
        <w:t>10.159.149,35 k</w:t>
      </w:r>
      <w:r w:rsidR="00BC5AF2" w:rsidRPr="00E83018">
        <w:rPr>
          <w:rFonts w:eastAsia="Arial Unicode MS"/>
          <w:lang w:eastAsia="en-US"/>
        </w:rPr>
        <w:t>n</w:t>
      </w:r>
    </w:p>
    <w:p w:rsidRDefault="00E83018" w:rsidP="005C3A1D" w:rsidR="005938BB" w:rsidRPr="00E83018">
      <w:pPr>
        <w:spacing w:before="100"/>
        <w:ind w:firstLine="709"/>
        <w:jc w:val="both"/>
        <w:rPr>
          <w:rFonts w:eastAsia="Arial Unicode MS"/>
          <w:lang w:eastAsia="en-US"/>
        </w:rPr>
      </w:pPr>
      <w:r>
        <w:rPr>
          <w:rFonts w:eastAsia="Arial Unicode MS"/>
          <w:lang w:eastAsia="en-US"/>
        </w:rPr>
        <w:t xml:space="preserve"> </w:t>
      </w:r>
      <w:r w:rsidR="00E96600" w:rsidRPr="00E83018">
        <w:rPr>
          <w:rFonts w:eastAsia="Arial Unicode MS"/>
          <w:lang w:eastAsia="en-US"/>
        </w:rPr>
        <w:t>-</w:t>
      </w:r>
      <w:r>
        <w:rPr>
          <w:rFonts w:eastAsia="Arial Unicode MS"/>
          <w:lang w:eastAsia="en-US"/>
        </w:rPr>
        <w:t xml:space="preserve"> </w:t>
      </w:r>
      <w:r w:rsidR="00233F8B" w:rsidRPr="00E83018">
        <w:rPr>
          <w:rFonts w:eastAsia="Arial Unicode MS"/>
          <w:lang w:eastAsia="en-US"/>
        </w:rPr>
        <w:t>IVAN VUJEVIĆ, OIB: 62185212727, u iznosu od 2.220,00</w:t>
      </w:r>
      <w:r w:rsidR="00BC5AF2" w:rsidRPr="00E83018">
        <w:rPr>
          <w:rFonts w:eastAsia="Arial Unicode MS"/>
          <w:lang w:eastAsia="en-US"/>
        </w:rPr>
        <w:t xml:space="preserve"> kn</w:t>
      </w:r>
      <w:r w:rsidR="00233F8B" w:rsidRPr="00E83018">
        <w:rPr>
          <w:rFonts w:eastAsia="Arial Unicode MS"/>
          <w:lang w:eastAsia="en-US"/>
        </w:rPr>
        <w:t>.</w:t>
      </w:r>
    </w:p>
    <w:p w:rsidRDefault="007F0CC2" w:rsidP="00E83018" w:rsidR="007F0CC2" w:rsidRPr="00E83018">
      <w:pPr>
        <w:spacing w:before="240"/>
        <w:ind w:firstLine="709"/>
        <w:jc w:val="both"/>
        <w:rPr>
          <w:rFonts w:eastAsia="Arial Unicode MS"/>
          <w:lang w:eastAsia="en-US"/>
        </w:rPr>
      </w:pPr>
      <w:r w:rsidRPr="00E83018">
        <w:rPr>
          <w:rFonts w:eastAsia="Arial Unicode MS"/>
          <w:lang w:eastAsia="en-US"/>
        </w:rPr>
        <w:t>I</w:t>
      </w:r>
      <w:r w:rsidR="00132F54" w:rsidRPr="00E83018">
        <w:rPr>
          <w:rFonts w:eastAsia="Arial Unicode MS"/>
          <w:lang w:eastAsia="en-US"/>
        </w:rPr>
        <w:t>V</w:t>
      </w:r>
      <w:r w:rsidRPr="00E83018">
        <w:rPr>
          <w:rFonts w:eastAsia="Arial Unicode MS"/>
          <w:lang w:eastAsia="en-US"/>
        </w:rPr>
        <w:t xml:space="preserve">. </w:t>
      </w:r>
      <w:r w:rsidR="00D2157D" w:rsidRPr="00E83018">
        <w:rPr>
          <w:rFonts w:eastAsia="Arial Unicode MS"/>
          <w:lang w:eastAsia="en-US"/>
        </w:rPr>
        <w:t>Upućuj</w:t>
      </w:r>
      <w:r w:rsidR="00A01614" w:rsidRPr="00E83018">
        <w:rPr>
          <w:rFonts w:eastAsia="Arial Unicode MS"/>
          <w:lang w:eastAsia="en-US"/>
        </w:rPr>
        <w:t>u</w:t>
      </w:r>
      <w:r w:rsidR="00D05012" w:rsidRPr="00E83018">
        <w:rPr>
          <w:rFonts w:eastAsia="Arial Unicode MS"/>
          <w:lang w:eastAsia="en-US"/>
        </w:rPr>
        <w:t xml:space="preserve"> se stečajni vjerovni</w:t>
      </w:r>
      <w:r w:rsidR="00A01614" w:rsidRPr="00E83018">
        <w:rPr>
          <w:rFonts w:eastAsia="Arial Unicode MS"/>
          <w:lang w:eastAsia="en-US"/>
        </w:rPr>
        <w:t>ci</w:t>
      </w:r>
      <w:r w:rsidR="005C3A1D" w:rsidRPr="00E83018">
        <w:rPr>
          <w:rFonts w:eastAsia="Arial Unicode MS"/>
          <w:lang w:eastAsia="en-US"/>
        </w:rPr>
        <w:t xml:space="preserve"> </w:t>
      </w:r>
      <w:r w:rsidR="00132F54" w:rsidRPr="00E83018">
        <w:rPr>
          <w:rFonts w:eastAsia="Arial Unicode MS"/>
          <w:lang w:eastAsia="en-US"/>
        </w:rPr>
        <w:t>iz točke III</w:t>
      </w:r>
      <w:r w:rsidR="00D2157D" w:rsidRPr="00E83018">
        <w:rPr>
          <w:rFonts w:eastAsia="Arial Unicode MS"/>
          <w:lang w:eastAsia="en-US"/>
        </w:rPr>
        <w:t>. izreke ovog rješenja</w:t>
      </w:r>
      <w:r w:rsidR="005C3A1D" w:rsidRPr="00E83018">
        <w:rPr>
          <w:rFonts w:eastAsia="Arial Unicode MS"/>
          <w:lang w:eastAsia="en-US"/>
        </w:rPr>
        <w:t xml:space="preserve"> </w:t>
      </w:r>
      <w:r w:rsidRPr="00E83018">
        <w:rPr>
          <w:rFonts w:eastAsia="Arial Unicode MS"/>
          <w:lang w:eastAsia="en-US"/>
        </w:rPr>
        <w:t>da u roku od 8 dana od dana pravomoćnosti ovog rješenja, odnosno primitka</w:t>
      </w:r>
      <w:r w:rsidR="00502512" w:rsidRPr="00E83018">
        <w:rPr>
          <w:rFonts w:eastAsia="Arial Unicode MS"/>
          <w:lang w:eastAsia="en-US"/>
        </w:rPr>
        <w:t xml:space="preserve"> drugostupanjske odluke, pokrenu</w:t>
      </w:r>
      <w:r w:rsidRPr="00E83018">
        <w:rPr>
          <w:rFonts w:eastAsia="Arial Unicode MS"/>
          <w:lang w:eastAsia="en-US"/>
        </w:rPr>
        <w:t xml:space="preserve"> parnicu protiv stečajnog dužnika radi utvrđivanja osporene tražbine, odnosno predlož</w:t>
      </w:r>
      <w:r w:rsidR="00502512" w:rsidRPr="00E83018">
        <w:rPr>
          <w:rFonts w:eastAsia="Arial Unicode MS"/>
          <w:lang w:eastAsia="en-US"/>
        </w:rPr>
        <w:t>e</w:t>
      </w:r>
      <w:r w:rsidRPr="00E83018">
        <w:rPr>
          <w:rFonts w:eastAsia="Arial Unicode MS"/>
          <w:lang w:eastAsia="en-US"/>
        </w:rPr>
        <w:t xml:space="preserve"> nastavak parnice ukoliko je u vrijeme otvaranja stečajnog postupka već pokrenut parnični postupak u odnosu na osporenu tražbinu, jer će se inače smatrati da </w:t>
      </w:r>
      <w:r w:rsidR="00502512" w:rsidRPr="00E83018">
        <w:rPr>
          <w:rFonts w:eastAsia="Arial Unicode MS"/>
          <w:lang w:eastAsia="en-US"/>
        </w:rPr>
        <w:t>su odustali</w:t>
      </w:r>
      <w:r w:rsidRPr="00E83018">
        <w:rPr>
          <w:rFonts w:eastAsia="Arial Unicode MS"/>
          <w:lang w:eastAsia="en-US"/>
        </w:rPr>
        <w:t xml:space="preserve"> od prava na vođenje parnice.</w:t>
      </w:r>
    </w:p>
    <w:p w:rsidRDefault="00E7102F" w:rsidP="00502512" w:rsidR="00E7102F" w:rsidRPr="00E83018">
      <w:pPr>
        <w:spacing w:before="240"/>
        <w:jc w:val="center"/>
        <w:rPr>
          <w:rFonts w:eastAsia="Calibri"/>
          <w:lang w:eastAsia="en-US"/>
        </w:rPr>
      </w:pPr>
      <w:r w:rsidRPr="00E83018">
        <w:rPr>
          <w:rFonts w:eastAsia="Calibri"/>
          <w:lang w:eastAsia="en-US"/>
        </w:rPr>
        <w:t>Obrazloženje</w:t>
      </w:r>
    </w:p>
    <w:p w:rsidRDefault="001A36B6" w:rsidP="00B20421" w:rsidR="00B20421" w:rsidRPr="00E83018">
      <w:pPr>
        <w:spacing w:before="200"/>
        <w:ind w:firstLine="709"/>
        <w:jc w:val="both"/>
        <w:rPr>
          <w:rFonts w:eastAsiaTheme="minorHAnsi"/>
          <w:lang w:eastAsia="en-US"/>
        </w:rPr>
      </w:pPr>
      <w:r w:rsidRPr="00E83018">
        <w:rPr>
          <w:rFonts w:eastAsiaTheme="minorHAnsi"/>
          <w:lang w:eastAsia="en-US"/>
        </w:rPr>
        <w:t xml:space="preserve">Rješenjem ovog suda </w:t>
      </w:r>
      <w:r w:rsidR="00D2157D" w:rsidRPr="00E83018">
        <w:rPr>
          <w:rFonts w:eastAsiaTheme="minorHAnsi"/>
          <w:lang w:eastAsia="en-US"/>
        </w:rPr>
        <w:t>11. St-</w:t>
      </w:r>
      <w:r w:rsidR="00B20421" w:rsidRPr="00E83018">
        <w:rPr>
          <w:rFonts w:eastAsiaTheme="minorHAnsi"/>
          <w:lang w:eastAsia="en-US"/>
        </w:rPr>
        <w:t>1209</w:t>
      </w:r>
      <w:r w:rsidR="00132F54" w:rsidRPr="00E83018">
        <w:rPr>
          <w:rFonts w:eastAsiaTheme="minorHAnsi"/>
          <w:lang w:eastAsia="en-US"/>
        </w:rPr>
        <w:t>/2016</w:t>
      </w:r>
      <w:r w:rsidR="00D2157D" w:rsidRPr="00E83018">
        <w:rPr>
          <w:rFonts w:eastAsiaTheme="minorHAnsi"/>
          <w:lang w:eastAsia="en-US"/>
        </w:rPr>
        <w:t xml:space="preserve"> od </w:t>
      </w:r>
      <w:r w:rsidR="00B20421" w:rsidRPr="00E83018">
        <w:rPr>
          <w:rFonts w:eastAsiaTheme="minorHAnsi"/>
          <w:lang w:eastAsia="en-US"/>
        </w:rPr>
        <w:t>15. svibnja</w:t>
      </w:r>
      <w:r w:rsidR="00E83018">
        <w:rPr>
          <w:rFonts w:eastAsiaTheme="minorHAnsi"/>
          <w:lang w:eastAsia="en-US"/>
        </w:rPr>
        <w:t xml:space="preserve"> </w:t>
      </w:r>
      <w:r w:rsidR="00132F54" w:rsidRPr="00E83018">
        <w:rPr>
          <w:rFonts w:eastAsiaTheme="minorHAnsi"/>
          <w:lang w:eastAsia="en-US"/>
        </w:rPr>
        <w:t>2017</w:t>
      </w:r>
      <w:r w:rsidR="00D2157D" w:rsidRPr="00E83018">
        <w:rPr>
          <w:rFonts w:eastAsiaTheme="minorHAnsi"/>
          <w:lang w:eastAsia="en-US"/>
        </w:rPr>
        <w:t>. godine</w:t>
      </w:r>
      <w:r w:rsidRPr="00E83018">
        <w:rPr>
          <w:rFonts w:eastAsiaTheme="minorHAnsi"/>
          <w:lang w:eastAsia="en-US"/>
        </w:rPr>
        <w:t xml:space="preserve"> otvoren je s</w:t>
      </w:r>
      <w:r w:rsidR="00D2157D" w:rsidRPr="00E83018">
        <w:rPr>
          <w:rFonts w:eastAsiaTheme="minorHAnsi"/>
          <w:lang w:eastAsia="en-US"/>
        </w:rPr>
        <w:t>tečajni postupak nad dužnikom</w:t>
      </w:r>
      <w:r w:rsidR="00E83018">
        <w:rPr>
          <w:rFonts w:eastAsiaTheme="minorHAnsi"/>
          <w:lang w:eastAsia="en-US"/>
        </w:rPr>
        <w:t xml:space="preserve"> </w:t>
      </w:r>
      <w:r w:rsidR="00B20421" w:rsidRPr="00E83018">
        <w:t>IMOTA d.d., OIB: 02297833542, Donji Proložac, Perinuša</w:t>
      </w:r>
      <w:r w:rsidR="00E83018">
        <w:t xml:space="preserve"> </w:t>
      </w:r>
      <w:r w:rsidR="00B20421" w:rsidRPr="00E83018">
        <w:t>bb</w:t>
      </w:r>
      <w:r w:rsidR="00B20421" w:rsidRPr="00E83018">
        <w:rPr>
          <w:rFonts w:eastAsiaTheme="minorHAnsi"/>
          <w:lang w:eastAsia="en-US"/>
        </w:rPr>
        <w:t>. Istim rješenjem za stečajnu upraviteljicu</w:t>
      </w:r>
      <w:r w:rsidR="00D2157D" w:rsidRPr="00E83018">
        <w:rPr>
          <w:rFonts w:eastAsiaTheme="minorHAnsi"/>
          <w:lang w:eastAsia="en-US"/>
        </w:rPr>
        <w:t xml:space="preserve"> imenovan</w:t>
      </w:r>
      <w:r w:rsidR="00B20421" w:rsidRPr="00E83018">
        <w:rPr>
          <w:rFonts w:eastAsiaTheme="minorHAnsi"/>
          <w:lang w:eastAsia="en-US"/>
        </w:rPr>
        <w:t>a</w:t>
      </w:r>
      <w:r w:rsidR="00D2157D" w:rsidRPr="00E83018">
        <w:rPr>
          <w:rFonts w:eastAsiaTheme="minorHAnsi"/>
          <w:lang w:eastAsia="en-US"/>
        </w:rPr>
        <w:t xml:space="preserve"> je</w:t>
      </w:r>
      <w:r w:rsidR="003B7599" w:rsidRPr="00E83018">
        <w:rPr>
          <w:rFonts w:eastAsiaTheme="minorHAnsi"/>
          <w:lang w:eastAsia="en-US"/>
        </w:rPr>
        <w:t xml:space="preserve"> </w:t>
      </w:r>
      <w:r w:rsidR="00B20421" w:rsidRPr="00E83018">
        <w:rPr>
          <w:rFonts w:eastAsiaTheme="minorHAnsi"/>
          <w:lang w:eastAsia="en-US"/>
        </w:rPr>
        <w:t>Anči Bašić iz Splita, Mažuranićevo šetalište 35, OIB: 38874953663.</w:t>
      </w:r>
    </w:p>
    <w:p w:rsidRDefault="00FE0470" w:rsidP="00E83018" w:rsidR="008822F9" w:rsidRPr="00E83018">
      <w:pPr>
        <w:spacing w:before="200"/>
        <w:ind w:firstLine="709"/>
        <w:jc w:val="both"/>
      </w:pPr>
      <w:r w:rsidRPr="00E83018">
        <w:rPr>
          <w:rFonts w:eastAsia="Calibri"/>
          <w:lang w:eastAsia="en-US"/>
        </w:rPr>
        <w:t xml:space="preserve">Na ispitnom ročištu, održanom kod ovog suda dana </w:t>
      </w:r>
      <w:r w:rsidR="00B20421" w:rsidRPr="00E83018">
        <w:rPr>
          <w:rFonts w:eastAsia="Calibri"/>
          <w:lang w:eastAsia="en-US"/>
        </w:rPr>
        <w:t>1. rujna</w:t>
      </w:r>
      <w:r w:rsidR="001A36B6" w:rsidRPr="00E83018">
        <w:rPr>
          <w:rFonts w:eastAsia="Calibri"/>
          <w:lang w:eastAsia="en-US"/>
        </w:rPr>
        <w:t xml:space="preserve"> 2017</w:t>
      </w:r>
      <w:r w:rsidRPr="00E83018">
        <w:rPr>
          <w:rFonts w:eastAsia="Calibri"/>
          <w:lang w:eastAsia="en-US"/>
        </w:rPr>
        <w:t xml:space="preserve">. godine, </w:t>
      </w:r>
      <w:r w:rsidRPr="00E83018">
        <w:t>ispitane su tražbine stečajnih vjerovnika</w:t>
      </w:r>
      <w:r w:rsidR="00E83018">
        <w:t xml:space="preserve"> </w:t>
      </w:r>
      <w:r w:rsidR="00D2157D" w:rsidRPr="00E83018">
        <w:t xml:space="preserve">I. i </w:t>
      </w:r>
      <w:r w:rsidRPr="00E83018">
        <w:t>II. višeg isplatnog reda, a koje su</w:t>
      </w:r>
      <w:r w:rsidR="00E83018">
        <w:t xml:space="preserve"> </w:t>
      </w:r>
      <w:r w:rsidRPr="00E83018">
        <w:t>prijavljene u roku iz rješenja o otvaranju stečajnog postupka.</w:t>
      </w:r>
    </w:p>
    <w:p w:rsidRDefault="008822F9" w:rsidP="00E83018" w:rsidR="00B90D6D" w:rsidRPr="00E83018">
      <w:pPr>
        <w:spacing w:before="200"/>
        <w:ind w:firstLine="709"/>
        <w:jc w:val="both"/>
      </w:pPr>
      <w:r w:rsidRPr="00E83018">
        <w:t xml:space="preserve">U odnosu na tražbine I. višeg isplatnog reda stečajna upraviteljica </w:t>
      </w:r>
      <w:r w:rsidR="00502512" w:rsidRPr="00E83018">
        <w:t>se očitovala na način da je tra</w:t>
      </w:r>
      <w:r w:rsidRPr="00E83018">
        <w:t>žbinu vjerovnika Republike Hrvatske, Ministarstva financija, OIB: 18683136487</w:t>
      </w:r>
      <w:r w:rsidR="00502512" w:rsidRPr="00E83018">
        <w:t xml:space="preserve">, u iznosu od 14.267.279,57 kn </w:t>
      </w:r>
      <w:r w:rsidRPr="00E83018">
        <w:t xml:space="preserve">priznala u iznosu od 13.945.602,04 kn, a osporila u iznosu od 321.677,53 kn iz razloga što se ista odnosi na poreze i doprinose iz plaće i na plaću za razdoblje od siječnja do 15. svibnja 2017. godine (odnosno do otvaranja stečaja), a taj dio stečajna upraviteljica prijavila je u prijavama </w:t>
      </w:r>
      <w:r w:rsidR="00B90D6D" w:rsidRPr="00E83018">
        <w:t>(</w:t>
      </w:r>
      <w:r w:rsidR="007029BF" w:rsidRPr="00E83018">
        <w:t>brutto</w:t>
      </w:r>
      <w:r w:rsidR="00B90D6D" w:rsidRPr="00E83018">
        <w:t>)</w:t>
      </w:r>
      <w:r w:rsidR="007029BF" w:rsidRPr="00E83018">
        <w:t xml:space="preserve"> </w:t>
      </w:r>
      <w:r w:rsidRPr="00E83018">
        <w:t>tražbina radnika</w:t>
      </w:r>
      <w:r w:rsidR="00B90D6D" w:rsidRPr="00E83018">
        <w:t>.</w:t>
      </w:r>
    </w:p>
    <w:p w:rsidRDefault="008822F9" w:rsidP="00E83018" w:rsidR="008822F9" w:rsidRPr="00E83018">
      <w:pPr>
        <w:spacing w:before="200"/>
        <w:ind w:firstLine="709"/>
        <w:jc w:val="both"/>
      </w:pPr>
      <w:r w:rsidRPr="00E83018">
        <w:t xml:space="preserve">Sve ostale tražbine I. višeg isplatnog reda </w:t>
      </w:r>
      <w:r w:rsidR="001353CD" w:rsidRPr="00E83018">
        <w:t xml:space="preserve">koje su bile predmet ispitivanja na ispitnom ročištu </w:t>
      </w:r>
      <w:r w:rsidRPr="00E83018">
        <w:t>stečajna upraviteljica priznala je u cijelosti.</w:t>
      </w:r>
    </w:p>
    <w:p w:rsidRDefault="002E59D2" w:rsidP="00E83018" w:rsidR="008822F9" w:rsidRPr="00E83018">
      <w:pPr>
        <w:spacing w:before="200"/>
        <w:ind w:firstLine="709"/>
        <w:jc w:val="both"/>
      </w:pPr>
      <w:r w:rsidRPr="00E83018">
        <w:t xml:space="preserve">U odnosu na tražbine II. višeg isplatnog reda </w:t>
      </w:r>
      <w:r w:rsidR="001353CD" w:rsidRPr="00E83018">
        <w:t xml:space="preserve">stečajna </w:t>
      </w:r>
      <w:r w:rsidR="0007010B" w:rsidRPr="00E83018">
        <w:t>upravitelj</w:t>
      </w:r>
      <w:r w:rsidR="008822F9" w:rsidRPr="00E83018">
        <w:t>ica se očitovala kako slijedi, a prema tablici prijavljenih i ispitanih potraživanja dostavljenoj sudu dana 24. kolovoza 2017. godine</w:t>
      </w:r>
      <w:r w:rsidR="00502512" w:rsidRPr="00E83018">
        <w:t xml:space="preserve"> (</w:t>
      </w:r>
      <w:r w:rsidR="00B67CA7" w:rsidRPr="00E83018">
        <w:t xml:space="preserve">tražbine vjerovnika pod rednim brojevima - </w:t>
      </w:r>
      <w:r w:rsidR="00502512" w:rsidRPr="00E83018">
        <w:t>list 301-333 spisa)</w:t>
      </w:r>
      <w:r w:rsidR="008822F9" w:rsidRPr="00E83018">
        <w:t>:</w:t>
      </w:r>
    </w:p>
    <w:p w:rsidRDefault="008822F9" w:rsidP="008822F9" w:rsidR="008822F9" w:rsidRPr="00E83018">
      <w:pPr>
        <w:spacing w:before="80"/>
        <w:ind w:firstLine="709"/>
        <w:jc w:val="both"/>
      </w:pPr>
      <w:r w:rsidRPr="00E83018">
        <w:t>- tražbine vjerovnika od rednog broja 1. do rednog broja 12. priznala je u cijelosti,</w:t>
      </w:r>
    </w:p>
    <w:p w:rsidRDefault="008822F9" w:rsidP="008822F9" w:rsidR="008822F9" w:rsidRPr="00E83018">
      <w:pPr>
        <w:spacing w:before="80"/>
        <w:ind w:firstLine="709"/>
        <w:jc w:val="both"/>
      </w:pPr>
      <w:r w:rsidRPr="00E83018">
        <w:t>- tražbinu vjerovnika pod rednim brojem 13. Brodometalurgija d.o.o. Split, OIB: 31353718090, u iznosu od 41.361,64 kn osporila je u cijelosti iz razloga što se</w:t>
      </w:r>
      <w:r w:rsidR="00920BA9" w:rsidRPr="00E83018">
        <w:t xml:space="preserve"> </w:t>
      </w:r>
      <w:r w:rsidR="008441CD" w:rsidRPr="00E83018">
        <w:t xml:space="preserve">prema poslovnim knjigama </w:t>
      </w:r>
      <w:r w:rsidRPr="00E83018">
        <w:t>navedena tražbina kompenzira sa potraživanjem kojeg dužnik ima prema ovom vjerovniku,</w:t>
      </w:r>
    </w:p>
    <w:p w:rsidRDefault="008822F9" w:rsidP="008822F9" w:rsidR="008822F9" w:rsidRPr="00E83018">
      <w:pPr>
        <w:spacing w:before="80"/>
        <w:ind w:firstLine="709"/>
        <w:jc w:val="both"/>
      </w:pPr>
      <w:r w:rsidRPr="00E83018">
        <w:t>- tražbine vjerovnika od rednog broja 14. do rednog broja 17. priznala je u cijelosti, s tim što je navela da je u odnosu na prijavu tražbine pod rednim brojem 17. Republiku Hrvatsku, Ministarstvo poljoprivrede pogrešno naveden iznos prijavljene tražbine od 31.385,58 kn, umjesto ispravnog 60.951,30 kn, koj</w:t>
      </w:r>
      <w:r w:rsidR="00502512" w:rsidRPr="00E83018">
        <w:t>u</w:t>
      </w:r>
      <w:r w:rsidRPr="00E83018">
        <w:t xml:space="preserve"> tražbin</w:t>
      </w:r>
      <w:r w:rsidR="00502512" w:rsidRPr="00E83018">
        <w:t>u</w:t>
      </w:r>
      <w:r w:rsidRPr="00E83018">
        <w:t xml:space="preserve"> je u cijelosti prizna</w:t>
      </w:r>
      <w:r w:rsidR="00502512" w:rsidRPr="00E83018">
        <w:t>l</w:t>
      </w:r>
      <w:r w:rsidRPr="00E83018">
        <w:t>a,</w:t>
      </w:r>
    </w:p>
    <w:p w:rsidRDefault="008822F9" w:rsidP="008822F9" w:rsidR="008822F9" w:rsidRPr="00E83018">
      <w:pPr>
        <w:spacing w:before="80"/>
        <w:ind w:firstLine="709"/>
        <w:jc w:val="both"/>
      </w:pPr>
      <w:r w:rsidRPr="00E83018">
        <w:t>- tražbinu vjerovnika pod rednim brojem 18. Republike Hrvatske, Ministarstva financija, Porezne uprave, OIB: 18683136487, u iznosu od 16.437.499,24 kn, priznala je u iznosu od 16.430.299,24 kn, a osporila u iznosu od 7.200,00 kn iz razloga što se ova tražbina odnosi na novčane kazne koje spadaju u niži isplatni red,</w:t>
      </w:r>
    </w:p>
    <w:p w:rsidRDefault="008822F9" w:rsidP="008822F9" w:rsidR="008822F9" w:rsidRPr="00E83018">
      <w:pPr>
        <w:spacing w:before="80"/>
        <w:ind w:firstLine="709"/>
        <w:jc w:val="both"/>
      </w:pPr>
      <w:r w:rsidRPr="00E83018">
        <w:t xml:space="preserve">- tražbinu vjerovnika pod rednim brojem 19. Republike Hrvatske, Ministarstva financija, Carinske uprave, OIB: 18683136487, u iznosu od 19.802.439,91 kn, priznala je u iznosu od 18.495.682,51 kn, a osporila u iznosu od 1.306.757,40 kn iz razloga što je ovaj vjerovnik dvostruko zadužio stečajnog dužnika po carinskim obrascima, čime se dužnik zadužio za obvezu trošarine, proizvedene količine alkoholnih pića, a onda se nakon toga zadužuje po istoj osnovi za prodane količine alkoholnog pića; </w:t>
      </w:r>
    </w:p>
    <w:p w:rsidRDefault="008822F9" w:rsidP="008822F9" w:rsidR="008822F9" w:rsidRPr="00E83018">
      <w:pPr>
        <w:spacing w:before="80"/>
        <w:ind w:firstLine="709"/>
        <w:jc w:val="both"/>
      </w:pPr>
      <w:r w:rsidRPr="00E83018">
        <w:t>- tražbine vjerovnika od rednog broja 20. do rednog broja 22. priznala je u cijelosti,</w:t>
      </w:r>
    </w:p>
    <w:p w:rsidRDefault="008822F9" w:rsidP="008822F9" w:rsidR="008822F9" w:rsidRPr="00E83018">
      <w:pPr>
        <w:spacing w:before="80"/>
        <w:ind w:firstLine="709"/>
        <w:jc w:val="both"/>
      </w:pPr>
      <w:r w:rsidRPr="00E83018">
        <w:t xml:space="preserve">- tražbinu vjerovnika pod rednim brojem 23. Tonči Marijan, vl. obrta Proizvodni obrt Pitve Eko, OIB: 06855882763, u iznosu od 54.088,03 kn, priznala je u iznosu od 3.182,09 kn, a osporila u iznosu od 50.905,94 kn iz razloga što ovaj iznos nije obuhvaćen predstečajnom nagodbom te vjerovnik prijavljuje više obveza po računima </w:t>
      </w:r>
      <w:r w:rsidR="00E1577E" w:rsidRPr="00E83018">
        <w:t>i</w:t>
      </w:r>
      <w:r w:rsidR="00DF4A9B" w:rsidRPr="00E83018">
        <w:t xml:space="preserve"> </w:t>
      </w:r>
      <w:r w:rsidRPr="00E83018">
        <w:t>dio koji je ovaj dužnik kompenzirao,</w:t>
      </w:r>
    </w:p>
    <w:p w:rsidRDefault="008822F9" w:rsidP="008822F9" w:rsidR="008822F9" w:rsidRPr="00E83018">
      <w:pPr>
        <w:spacing w:before="80"/>
        <w:ind w:firstLine="709"/>
        <w:jc w:val="both"/>
      </w:pPr>
      <w:r w:rsidRPr="00E83018">
        <w:t>- tražbine vjerovnika od rednog broja 24. do rednog broja 28. priznala je u cijelosti,</w:t>
      </w:r>
    </w:p>
    <w:p w:rsidRDefault="008822F9" w:rsidP="008822F9" w:rsidR="008822F9" w:rsidRPr="00E83018">
      <w:pPr>
        <w:spacing w:before="80"/>
        <w:ind w:firstLine="709"/>
        <w:jc w:val="both"/>
        <w:rPr>
          <w:color w:val="FF0000"/>
        </w:rPr>
      </w:pPr>
      <w:r w:rsidRPr="00E83018">
        <w:t>- tražbinu vjerovnika pod rednim brojem 29. Zagrebački holding d.o.o. Zagreb, OIB: 85584865987, u iznosu od 384.209,03 kn, priznala je u iznosu od 160.914,66 kn, a osporila u iznosu od 223.294,37 kn iz razloga što je vjerovnik prijavio ukupno dugovanje te nije vodio računa da je predstečajnom nagodbom iznos dugovanja umanjen za 70%,</w:t>
      </w:r>
    </w:p>
    <w:p w:rsidRDefault="008822F9" w:rsidP="008822F9" w:rsidR="008822F9" w:rsidRPr="00E83018">
      <w:pPr>
        <w:spacing w:before="80"/>
        <w:ind w:firstLine="709"/>
        <w:jc w:val="both"/>
      </w:pPr>
      <w:r w:rsidRPr="00E83018">
        <w:t>- tražbine vjerovnika od rednog broja 30. do rednog broja 31. priznala je u cijelosti,</w:t>
      </w:r>
    </w:p>
    <w:p w:rsidRDefault="008822F9" w:rsidP="008822F9" w:rsidR="008822F9" w:rsidRPr="00E83018">
      <w:pPr>
        <w:spacing w:before="80"/>
        <w:ind w:firstLine="709"/>
        <w:jc w:val="both"/>
      </w:pPr>
      <w:r w:rsidRPr="00E83018">
        <w:t>- tražbinu vjerovnika pod rednim brojem 32. Jadranka Perkušić, OIB: 23972317986, u iznosu od 10.000,00 kn, priznala je u iznosu od 6.624,00 kn, a osporila u iznosu od 3.376,00 kn iz razloga što ova vjerovnica nije dostavila otkupni blok za 2016. godinu, a kojim se dokazuje dugovanje ovog dužnika,</w:t>
      </w:r>
    </w:p>
    <w:p w:rsidRDefault="008822F9" w:rsidP="008822F9" w:rsidR="008822F9" w:rsidRPr="00E83018">
      <w:pPr>
        <w:spacing w:before="80"/>
        <w:ind w:firstLine="709"/>
        <w:jc w:val="both"/>
      </w:pPr>
      <w:r w:rsidRPr="00E83018">
        <w:t>- tražbinu vjerovnika pod rednim brojem 33. priznala je u cijelosti,</w:t>
      </w:r>
    </w:p>
    <w:p w:rsidRDefault="008822F9" w:rsidP="008822F9" w:rsidR="008822F9" w:rsidRPr="00E83018">
      <w:pPr>
        <w:spacing w:before="80"/>
        <w:ind w:firstLine="709"/>
        <w:jc w:val="both"/>
      </w:pPr>
      <w:r w:rsidRPr="00E83018">
        <w:t>- tražbinu vjerovnika pod rednim brojem 34. M</w:t>
      </w:r>
      <w:r w:rsidR="00FA1408">
        <w:t>arijan</w:t>
      </w:r>
      <w:r w:rsidRPr="00E83018">
        <w:t xml:space="preserve"> Kujundžić, OIB: 67151050605, u iznosu od 2.342,00 kn, priznala je u iznosu od 980,00 kn, a osporila u iznosu od 1.362,00 kn iz razloga pogrešnog obračuna, a nema dokaza o većoj količini predatog grožđa,</w:t>
      </w:r>
    </w:p>
    <w:p w:rsidRDefault="008822F9" w:rsidP="008822F9" w:rsidR="008822F9" w:rsidRPr="00E83018">
      <w:pPr>
        <w:spacing w:before="80"/>
        <w:ind w:firstLine="709"/>
        <w:jc w:val="both"/>
      </w:pPr>
      <w:r w:rsidRPr="00E83018">
        <w:t>- tražbinu vjerovnika pod rednim brojem 35. Nastavni zavod za javno zdravstvo SDŽ, OIB: 54948902275, u iznosu od 22.593,31 kn, priznala je u iznosu od 8.061,99 kn, a osporila u iznosu od 14.531,32 kn iz razloga što nije uzeta u obzir pravomoćna predstečajna nagodba iz 2014. godine sa umanjenjem od 70% i iz razloga što vjerovnik uz prijavu nije dostavio obračun kamata na kojem temelji potraživanje za taj iznos,</w:t>
      </w:r>
    </w:p>
    <w:p w:rsidRDefault="008822F9" w:rsidP="008822F9" w:rsidR="008822F9" w:rsidRPr="00E83018">
      <w:pPr>
        <w:spacing w:before="80"/>
        <w:ind w:firstLine="709"/>
        <w:jc w:val="both"/>
      </w:pPr>
      <w:r w:rsidRPr="00E83018">
        <w:t>- tražbinu vjerovnika pod rednim brojem 36. priznala je u cijelosti,</w:t>
      </w:r>
    </w:p>
    <w:p w:rsidRDefault="008822F9" w:rsidP="008822F9" w:rsidR="008822F9" w:rsidRPr="00E83018">
      <w:pPr>
        <w:spacing w:before="80"/>
        <w:ind w:firstLine="709"/>
        <w:jc w:val="both"/>
      </w:pPr>
      <w:r w:rsidRPr="00E83018">
        <w:t>- tražbinu vjerovnika pod rednim brojem 37. Čistoća d.o.o. Split, OIB: 38812451417, OIB: 67151050605, u iznosu od 162.927,28 kn, osporila je u cijelosti iz razloga što je nastupila zastara,</w:t>
      </w:r>
    </w:p>
    <w:p w:rsidRDefault="008822F9" w:rsidP="008822F9" w:rsidR="008822F9" w:rsidRPr="00E83018">
      <w:pPr>
        <w:spacing w:before="80"/>
        <w:ind w:firstLine="709"/>
        <w:jc w:val="both"/>
      </w:pPr>
      <w:r w:rsidRPr="00E83018">
        <w:t>- tražbinu vjerovnika pod rednim brojem 38. priznala je u cijelosti,</w:t>
      </w:r>
    </w:p>
    <w:p w:rsidRDefault="008822F9" w:rsidP="008822F9" w:rsidR="008822F9" w:rsidRPr="00E83018">
      <w:pPr>
        <w:spacing w:before="80"/>
        <w:ind w:firstLine="709"/>
        <w:jc w:val="both"/>
      </w:pPr>
      <w:r w:rsidRPr="00E83018">
        <w:t>- tražbinu vjerovnika pod rednim brojem 39. Daniel Ćapin, OIB: 75258163813, u iznosu od 10.197.273,05 kn, priznala je u iznosu od 38.123,70 kn (temeljem pravomoćnog rješenja u parnici koja se vodi pred Općinskim sudom u Imotskom pod poslovnim brojem P-492/2005-19 i kamata do stečaja), a osporila u iznosu od 10.159.149,35 kn iz razloga što u poslovnim knjigama nije evidentirano navedeno dugovanje, a vjerovnik vodi parnicu protiv ovog stečajnog dužnika u kojoj nije donesena pravomoćna presuda,</w:t>
      </w:r>
    </w:p>
    <w:p w:rsidRDefault="008822F9" w:rsidP="00E83018" w:rsidR="008822F9" w:rsidRPr="00E83018">
      <w:pPr>
        <w:spacing w:before="80"/>
        <w:ind w:firstLine="709"/>
        <w:jc w:val="both"/>
      </w:pPr>
      <w:r w:rsidRPr="00E83018">
        <w:t>- tražbinu vjerovnika pod rednim brojem 40. Ivan Vujević, OIB: 62185212727, u iznosu od 11.313,00 kn, priznala je u iznosu od 9.093,00 kn, a osporila u iznosu od 2.220,00 kn iz razloga pogrešnog zbroja u prijavi,</w:t>
      </w:r>
    </w:p>
    <w:p w:rsidRDefault="008822F9" w:rsidP="00E83018" w:rsidR="008822F9" w:rsidRPr="00E83018">
      <w:pPr>
        <w:spacing w:before="80"/>
        <w:ind w:firstLine="709"/>
        <w:jc w:val="both"/>
      </w:pPr>
      <w:r w:rsidRPr="00E83018">
        <w:t>- sve ostale tražbine vjerovnika (od rednog broja 41. do rednog broja 216.) priznala je u cijelosti.</w:t>
      </w:r>
    </w:p>
    <w:p w:rsidRDefault="001353CD" w:rsidP="00EE10A7" w:rsidR="001353CD" w:rsidRPr="00E83018">
      <w:pPr>
        <w:spacing w:before="200"/>
        <w:ind w:firstLine="709"/>
        <w:jc w:val="both"/>
      </w:pPr>
      <w:r w:rsidRPr="00E83018">
        <w:t xml:space="preserve">Nitko od prisutnih vjerovnika nije osporio prijave tražbina stečajnih vjerovnika koje je na ispitnom ročištu priznala stečajna upraviteljica, a nakon očitovanja stečajne upraviteljice o prijavljenim tražbinama, zastupnik po zakonu stečajnog vjerovnika Republike Hrvatske - Ministarstva financija, Porezne uprave i Carinske uprave povukao je prijave tražbina koje je </w:t>
      </w:r>
      <w:r w:rsidR="003D564B" w:rsidRPr="00E83018">
        <w:t>na ispitnom</w:t>
      </w:r>
      <w:r w:rsidRPr="00E83018">
        <w:t xml:space="preserve"> ročištu osporila stečajna upraviteljica pa je s</w:t>
      </w:r>
      <w:r w:rsidR="003D564B" w:rsidRPr="00E83018">
        <w:t>ud raspravnim rješenjem utvrdio da je:</w:t>
      </w:r>
    </w:p>
    <w:p w:rsidRDefault="003D564B" w:rsidP="00E83018" w:rsidR="003D564B" w:rsidRPr="00E83018">
      <w:pPr>
        <w:spacing w:before="80"/>
        <w:ind w:firstLine="709"/>
        <w:jc w:val="both"/>
      </w:pPr>
      <w:r w:rsidRPr="00E83018">
        <w:t>- stečajni vjerovnik Republika Hrvatska - Ministarstvo financija - Porezna uprava, povukao prijavu tražbine u iznosu od 321.677,53 kn u I. višem isplatnom redu te prijavu tražbine u iznosu od 7.200,00 kn u II. višem isplatnom redu, a koje je na ispitnom ročištu osporila stečajna upraviteljica</w:t>
      </w:r>
    </w:p>
    <w:p w:rsidRDefault="003D564B" w:rsidP="00E83018" w:rsidR="003D564B" w:rsidRPr="00E83018">
      <w:pPr>
        <w:spacing w:before="80"/>
        <w:ind w:firstLine="709"/>
        <w:jc w:val="both"/>
      </w:pPr>
      <w:r w:rsidRPr="00E83018">
        <w:t>- stečajni vjerovnik Republika Hrvatska - Ministarstvo financija - Carinska uprava, povukao prijavu tražbine u iznosu od 1.306.757,40 kn u II. višem isplatnom redu, a koju je na ispitnom ročištu osporila stečajna upraviteljica.</w:t>
      </w:r>
    </w:p>
    <w:p w:rsidRDefault="003D564B" w:rsidP="00EE10A7" w:rsidR="003D564B" w:rsidRPr="00E83018">
      <w:pPr>
        <w:spacing w:before="200"/>
        <w:ind w:firstLine="709"/>
        <w:jc w:val="both"/>
      </w:pPr>
      <w:r w:rsidRPr="00E83018">
        <w:t>Zastupnik po zakonu stečajnog vjerovnika Republike Hrvatske - Ministarstva financija, Porezne uprave i Carinske uprave nije tražio izradu posebnog rješenja o povlačenju (pisani otpravak) te se odrekao prava na žalbu.</w:t>
      </w:r>
    </w:p>
    <w:p w:rsidRDefault="00FE0470" w:rsidP="00EE10A7" w:rsidR="00F50E5B" w:rsidRPr="00E83018">
      <w:pPr>
        <w:spacing w:before="200"/>
        <w:ind w:firstLine="709"/>
        <w:jc w:val="both"/>
      </w:pPr>
      <w:r w:rsidRPr="00E83018">
        <w:t xml:space="preserve">Prema </w:t>
      </w:r>
      <w:r w:rsidR="000831BA" w:rsidRPr="00E83018">
        <w:t>čl. 263</w:t>
      </w:r>
      <w:r w:rsidRPr="00E83018">
        <w:t xml:space="preserve">. </w:t>
      </w:r>
      <w:r w:rsidR="006A2967" w:rsidRPr="00E83018">
        <w:t xml:space="preserve">Stečajnog zakona (˝Narodne novine˝ broj 71/15; dalje: SZ) </w:t>
      </w:r>
      <w:r w:rsidRPr="00E83018">
        <w:t xml:space="preserve"> tražbina se smatra utvrđenom ako ju na ispitnom ročištu prizna stečajni upravitelj, a ne ospori koji od stečajnih vjerovnika, odnosno ako izjavljeno osporavanje bude otklonjeno.</w:t>
      </w:r>
    </w:p>
    <w:p w:rsidRDefault="001A36B6" w:rsidP="00EE10A7" w:rsidR="00F50E5B" w:rsidRPr="00E83018">
      <w:pPr>
        <w:spacing w:before="200"/>
        <w:ind w:firstLine="709"/>
        <w:jc w:val="both"/>
        <w:rPr>
          <w:rFonts w:eastAsia="Calibri"/>
          <w:lang w:eastAsia="en-US"/>
        </w:rPr>
      </w:pPr>
      <w:r w:rsidRPr="00E83018">
        <w:rPr>
          <w:rFonts w:eastAsia="Calibri"/>
          <w:lang w:eastAsia="en-US"/>
        </w:rPr>
        <w:t>Slijedom navedenog, pod toč</w:t>
      </w:r>
      <w:r w:rsidR="003B6473" w:rsidRPr="00E83018">
        <w:rPr>
          <w:rFonts w:eastAsia="Calibri"/>
          <w:lang w:eastAsia="en-US"/>
        </w:rPr>
        <w:t>kama</w:t>
      </w:r>
      <w:r w:rsidR="000A21AB" w:rsidRPr="00E83018">
        <w:rPr>
          <w:rFonts w:eastAsia="Calibri"/>
          <w:lang w:eastAsia="en-US"/>
        </w:rPr>
        <w:t xml:space="preserve"> I.</w:t>
      </w:r>
      <w:r w:rsidRPr="00E83018">
        <w:rPr>
          <w:rFonts w:eastAsia="Calibri"/>
          <w:lang w:eastAsia="en-US"/>
        </w:rPr>
        <w:t xml:space="preserve"> II.</w:t>
      </w:r>
      <w:r w:rsidR="00286C69" w:rsidRPr="00E83018">
        <w:rPr>
          <w:rFonts w:eastAsia="Calibri"/>
          <w:lang w:eastAsia="en-US"/>
        </w:rPr>
        <w:t xml:space="preserve"> i</w:t>
      </w:r>
      <w:r w:rsidR="00E83018">
        <w:rPr>
          <w:rFonts w:eastAsia="Calibri"/>
          <w:lang w:eastAsia="en-US"/>
        </w:rPr>
        <w:t xml:space="preserve"> </w:t>
      </w:r>
      <w:r w:rsidR="00132F54" w:rsidRPr="00E83018">
        <w:rPr>
          <w:rFonts w:eastAsia="Calibri"/>
          <w:lang w:eastAsia="en-US"/>
        </w:rPr>
        <w:t>III</w:t>
      </w:r>
      <w:r w:rsidR="00286C69" w:rsidRPr="00E83018">
        <w:rPr>
          <w:rFonts w:eastAsia="Calibri"/>
          <w:lang w:eastAsia="en-US"/>
        </w:rPr>
        <w:t>.</w:t>
      </w:r>
      <w:r w:rsidRPr="00E83018">
        <w:rPr>
          <w:rFonts w:eastAsia="Calibri"/>
          <w:lang w:eastAsia="en-US"/>
        </w:rPr>
        <w:t xml:space="preserve"> izreke ovog rješenja odlučeno je u kojem isplatnom redu i u kojem iznosu su utvrđene</w:t>
      </w:r>
      <w:r w:rsidR="00132F54" w:rsidRPr="00E83018">
        <w:rPr>
          <w:rFonts w:eastAsia="Calibri"/>
          <w:lang w:eastAsia="en-US"/>
        </w:rPr>
        <w:t>,</w:t>
      </w:r>
      <w:r w:rsidRPr="00E83018">
        <w:rPr>
          <w:rFonts w:eastAsia="Calibri"/>
          <w:lang w:eastAsia="en-US"/>
        </w:rPr>
        <w:t xml:space="preserve"> odnosno osporene prijavljene tražbine stečajnih vjerovnika, a sve to na temelju odredbe čl. 265. st. 1. SZ-a</w:t>
      </w:r>
      <w:r w:rsidR="000A21AB" w:rsidRPr="00E83018">
        <w:rPr>
          <w:rFonts w:eastAsia="Calibri"/>
          <w:lang w:eastAsia="en-US"/>
        </w:rPr>
        <w:t>te prethodno sastavljene tablice ispi</w:t>
      </w:r>
      <w:r w:rsidR="00767F07" w:rsidRPr="00E83018">
        <w:rPr>
          <w:rFonts w:eastAsia="Calibri"/>
          <w:lang w:eastAsia="en-US"/>
        </w:rPr>
        <w:t xml:space="preserve">tanih tražbina - </w:t>
      </w:r>
      <w:r w:rsidR="000A21AB" w:rsidRPr="00E83018">
        <w:rPr>
          <w:rFonts w:eastAsia="Calibri"/>
          <w:lang w:eastAsia="en-US"/>
        </w:rPr>
        <w:t>čl. 264.</w:t>
      </w:r>
      <w:r w:rsidR="00767F07" w:rsidRPr="00E83018">
        <w:rPr>
          <w:rFonts w:eastAsia="Calibri"/>
          <w:lang w:eastAsia="en-US"/>
        </w:rPr>
        <w:t>SZ</w:t>
      </w:r>
      <w:r w:rsidR="006A2967" w:rsidRPr="00E83018">
        <w:rPr>
          <w:rFonts w:eastAsia="Calibri"/>
          <w:lang w:eastAsia="en-US"/>
        </w:rPr>
        <w:t>-a</w:t>
      </w:r>
      <w:r w:rsidR="000A21AB" w:rsidRPr="00E83018">
        <w:rPr>
          <w:rFonts w:eastAsia="Calibri"/>
          <w:lang w:eastAsia="en-US"/>
        </w:rPr>
        <w:t>.</w:t>
      </w:r>
    </w:p>
    <w:p w:rsidRDefault="00F50E5B" w:rsidP="00EE10A7" w:rsidR="00F50E5B" w:rsidRPr="00E83018">
      <w:pPr>
        <w:spacing w:before="200"/>
        <w:ind w:firstLine="708"/>
        <w:jc w:val="both"/>
      </w:pPr>
      <w:r w:rsidRPr="00E83018">
        <w:t xml:space="preserve">Odredbom čl. </w:t>
      </w:r>
      <w:r w:rsidR="003B6473" w:rsidRPr="00E83018">
        <w:t>266. st. 1.</w:t>
      </w:r>
      <w:r w:rsidRPr="00E83018">
        <w:t xml:space="preserve"> SZ-a propisano je da ako je stečajni upravitelj osporio tražbinu </w:t>
      </w:r>
      <w:r w:rsidR="003B6473" w:rsidRPr="00E83018">
        <w:t>sud</w:t>
      </w:r>
      <w:r w:rsidRPr="00E83018">
        <w:t xml:space="preserve"> će vjerovnika uputiti na parnicu protiv stečajnog dužnika radi utvrđivanja osporene tražbine. Stavkom 4. istog članka propisano je da ako za osporenu tražbinu postoji ovršna isprava, </w:t>
      </w:r>
      <w:r w:rsidR="003B6473" w:rsidRPr="00E83018">
        <w:t xml:space="preserve">sud </w:t>
      </w:r>
      <w:r w:rsidRPr="00E83018">
        <w:t xml:space="preserve">će na parnicu uputiti osporavatelja da dokaže osnovanost svog </w:t>
      </w:r>
      <w:r w:rsidR="003B6473" w:rsidRPr="00E83018">
        <w:t>osporavanj</w:t>
      </w:r>
      <w:r w:rsidRPr="00E83018">
        <w:t>a.</w:t>
      </w:r>
    </w:p>
    <w:p w:rsidRDefault="00867B4A" w:rsidP="00E83018" w:rsidR="00867B4A" w:rsidRPr="00E83018">
      <w:pPr>
        <w:spacing w:before="200"/>
        <w:ind w:firstLine="709"/>
        <w:jc w:val="both"/>
      </w:pPr>
      <w:r w:rsidRPr="00E83018">
        <w:t>U odnosu na ne/postojanje ovršnih isprava za osporene tražbine valja istaći sljedeće:</w:t>
      </w:r>
    </w:p>
    <w:p w:rsidRDefault="00867B4A" w:rsidP="00E83018" w:rsidR="00440194" w:rsidRPr="00E83018">
      <w:pPr>
        <w:spacing w:before="80"/>
        <w:ind w:firstLine="709"/>
        <w:jc w:val="both"/>
      </w:pPr>
      <w:r w:rsidRPr="00E83018">
        <w:t>Pored toga što je na ispitnom ročištu navela da se niti jedna od osporenih tražbina ne temelji na ovršnim ispravama, podnescima od 20. rujna 2017. godine (list 440-441 spisa) i 13. listopada 2017. godine (list 456 spisa) stečajna upraviteljica dodatno je elaborirala strukturu prijavljenih i osporenih tražbina vjerovnika Zagrebački holding d.o.o. Zagreb i Nastavni zavod za javno zdravstvo Splitsko-dalmatinske županije (a u kontekstu činjenice da je rješenjem ovog suda poslovni broj Stpn-79/2014 od 21. studenog 2014. godine odobreno sklapanje predstečajne nagodbe na prijedlog sada stečajnog dužnika, a koja nagodba je stekla svojstvo pravomoćnosti dana 17. v</w:t>
      </w:r>
      <w:r w:rsidR="00F5058F" w:rsidRPr="00E83018">
        <w:t>e</w:t>
      </w:r>
      <w:r w:rsidRPr="00E83018">
        <w:t xml:space="preserve">ljače 2015. godine) te je uz to izvijestila sud da je </w:t>
      </w:r>
      <w:r w:rsidR="00440194" w:rsidRPr="00E83018">
        <w:t xml:space="preserve">u tablici ispitanih tražbina </w:t>
      </w:r>
      <w:r w:rsidR="00881371" w:rsidRPr="00E83018">
        <w:t>očitom omaškom vjerovnika Mar</w:t>
      </w:r>
      <w:r w:rsidRPr="00E83018">
        <w:t>ijana Kujundžića uvrstila kao Mi</w:t>
      </w:r>
      <w:r w:rsidR="00881371" w:rsidRPr="00E83018">
        <w:t>r</w:t>
      </w:r>
      <w:r w:rsidRPr="00E83018">
        <w:t>janu Kujundžić.</w:t>
      </w:r>
    </w:p>
    <w:p w:rsidRDefault="00373ECA" w:rsidP="00EE10A7" w:rsidR="00881371" w:rsidRPr="00E83018">
      <w:pPr>
        <w:spacing w:before="200"/>
        <w:ind w:firstLine="708"/>
        <w:jc w:val="both"/>
      </w:pPr>
      <w:r w:rsidRPr="00E83018">
        <w:t>Nadalje,</w:t>
      </w:r>
      <w:r w:rsidR="00881371" w:rsidRPr="00E83018">
        <w:t xml:space="preserve"> odnosu na tražbinu vjerovnika Zagrebački holding d.o.o. Zagreb</w:t>
      </w:r>
      <w:r w:rsidR="00867B4A" w:rsidRPr="00E83018">
        <w:t>,</w:t>
      </w:r>
      <w:r w:rsidR="00881371" w:rsidRPr="00E83018">
        <w:t xml:space="preserve"> u bitnom je navela da</w:t>
      </w:r>
      <w:r w:rsidR="00867B4A" w:rsidRPr="00E83018">
        <w:t xml:space="preserve"> je taj vjerovnik prijavio tražbinu po </w:t>
      </w:r>
      <w:r w:rsidR="00F71C95" w:rsidRPr="00E83018">
        <w:t xml:space="preserve">svojim </w:t>
      </w:r>
      <w:r w:rsidR="00867B4A" w:rsidRPr="00E83018">
        <w:t>podružnicama i to:</w:t>
      </w:r>
    </w:p>
    <w:p w:rsidRDefault="00867B4A" w:rsidP="00756647" w:rsidR="00867B4A" w:rsidRPr="00E83018">
      <w:pPr>
        <w:spacing w:before="100"/>
        <w:ind w:firstLine="709"/>
        <w:jc w:val="both"/>
      </w:pPr>
      <w:r w:rsidRPr="00E83018">
        <w:t>a) potraživanje Podružnice Čistoća u iznosu od 2.027,00 kn, koje je priznato u cijelosti, a za koje ovaj vjerovnik raspolaže ovršnom ispravom</w:t>
      </w:r>
    </w:p>
    <w:p w:rsidRDefault="00867B4A" w:rsidP="00756647" w:rsidR="00867B4A" w:rsidRPr="00E83018">
      <w:pPr>
        <w:spacing w:before="100"/>
        <w:ind w:firstLine="709"/>
        <w:jc w:val="both"/>
      </w:pPr>
      <w:r w:rsidRPr="00E83018">
        <w:t>b) potraživanje Robnog terminala Zagreb u iznosu od 10</w:t>
      </w:r>
      <w:r w:rsidR="00FA1408">
        <w:t>8</w:t>
      </w:r>
      <w:r w:rsidRPr="00E83018">
        <w:t>.363,38 kn, od kojeg je osporen iznos od 51.109,92 kn, a od čega:</w:t>
      </w:r>
    </w:p>
    <w:p w:rsidRDefault="00867B4A" w:rsidP="00756647" w:rsidR="00867B4A" w:rsidRPr="00E83018">
      <w:pPr>
        <w:spacing w:before="20"/>
        <w:ind w:firstLine="709"/>
        <w:jc w:val="both"/>
      </w:pPr>
      <w:r w:rsidRPr="00E83018">
        <w:tab/>
        <w:t>- iznos od 25.926,88 kn za</w:t>
      </w:r>
      <w:r w:rsidR="00260C27" w:rsidRPr="00E83018">
        <w:t xml:space="preserve"> račune 875, 765 te dijela 642 </w:t>
      </w:r>
      <w:r w:rsidRPr="00E83018">
        <w:t>zbog zastare</w:t>
      </w:r>
      <w:r w:rsidR="00260C27" w:rsidRPr="00E83018">
        <w:t xml:space="preserve"> (</w:t>
      </w:r>
      <w:r w:rsidRPr="00E83018">
        <w:t>nema dokaza o pokrenutoj ovrsi</w:t>
      </w:r>
      <w:r w:rsidR="00260C27" w:rsidRPr="00E83018">
        <w:t>)</w:t>
      </w:r>
    </w:p>
    <w:p w:rsidRDefault="00867B4A" w:rsidP="00260C27" w:rsidR="00867B4A" w:rsidRPr="00E83018">
      <w:pPr>
        <w:spacing w:before="20"/>
        <w:ind w:firstLine="709"/>
        <w:jc w:val="both"/>
      </w:pPr>
      <w:r w:rsidRPr="00E83018">
        <w:tab/>
        <w:t xml:space="preserve">- iznos od 25.183,04 kn na ime kamata za razdoblje 2010.-2013. godine - </w:t>
      </w:r>
      <w:r w:rsidR="00260C27" w:rsidRPr="00E83018">
        <w:t>zbog zastare (nema dokaza o pokrenutoj ovrsi)</w:t>
      </w:r>
    </w:p>
    <w:p w:rsidRDefault="00867B4A" w:rsidP="00756647" w:rsidR="00B106B6" w:rsidRPr="00E83018">
      <w:pPr>
        <w:spacing w:before="100"/>
        <w:ind w:firstLine="709"/>
        <w:jc w:val="both"/>
      </w:pPr>
      <w:r w:rsidRPr="00E83018">
        <w:t>c) potraživanje Zagrebačkog velesajma u</w:t>
      </w:r>
      <w:r w:rsidR="00756647" w:rsidRPr="00E83018">
        <w:t xml:space="preserve"> ukupnom</w:t>
      </w:r>
      <w:r w:rsidRPr="00E83018">
        <w:t xml:space="preserve"> iznosu od </w:t>
      </w:r>
      <w:r w:rsidR="00756647" w:rsidRPr="00E83018">
        <w:t>273.818,65 kn, koje se temelji na ovršnim ispravama - rješenjima o ovrsi Trgovačkog suda u Splitu broj Ovrv-2179/01, Ovrv-939/01, Ovrv-941/01, Ovrv-353/01, Ovrv-181/98, rješenju o ovrsi javne bilježnice Sanje Barbarić iz Zagreba Ovrv-579/11 te rješenju o ovrsi javne bilježnice Anice Hukelj iz Zagreba Ovrv-657/08, a koja sva rješenja su donesena prije predstečajne nagodbe i obuhvaćena su u predstečajnoj nagodbi; Prema navedenim rješenjima vjerovnik je prijavio potraživanje u postupku predstečajne nagodbe, a prema usvojenoj predstečajnoj nagodbi svim vjerovnicima otpisano je 70% potraživanja te utvrđena obveza u iznosu od 30% od ukupnog potraživanja; Budući da se potraživanje temelji na ovršnim rješenjima, koja su bila predmet predstečajne nagodbe, to je vjerovnik bio dužan prijaviti potraživanje u stečajnom postupku  samo u iznosu koji je utvrđen predstečajnom nagodbom, a ne u punom iznosu kako je  vjerovnik  prijavio  u  stečaju; U tom smislu, vjerovniku se priznaje  30%  utvrđenog  potraživanja  od  273.818,65 x 30 % = 82.145,60  kn  uvećano  za  kamatu,  odnosno  priznaje  se  ukupan  iznos  od  101.634,20  kn; Osporeni iznos od 172.184,45  kn  odnosi  se na otpisani  dio  potraživanja  po  pravomoćnoj  predstečajnoj  nagodbi, a  sva  rješenja  o  ovrsi  su  obuhvaćena  predstečajnom  nagodbom.</w:t>
      </w:r>
    </w:p>
    <w:p w:rsidRDefault="00756647" w:rsidP="00AE35B6" w:rsidR="00756647" w:rsidRPr="00E83018">
      <w:pPr>
        <w:spacing w:before="200"/>
        <w:ind w:firstLine="708"/>
        <w:jc w:val="both"/>
      </w:pPr>
      <w:r w:rsidRPr="00E83018">
        <w:t>Odredbom čl. 81. st. 1. Zakona o financijskom poslovanju i predstečajnoj nagodbi (˝Narodne novine˝ broj 108/12, 144/12 i 81/13; dalje ZFPPN) propisano je da se na temelju predstečajne nagodbe dužnik oslobađa obveze da vjerovniku isplati iznos koji je veći od postotka prihvaćenog u predstečajnoj nagodbi, a rokovi plaćanja odgađaju se u skladu sa predstečajnom nagodbom</w:t>
      </w:r>
      <w:r w:rsidR="00AE35B6" w:rsidRPr="00E83018">
        <w:t>. Stavkom 4. istog članka</w:t>
      </w:r>
      <w:r w:rsidRPr="00E83018">
        <w:t xml:space="preserve"> propisano je da ovršne isprave koje se odnose na tražbine iz predstečajne nagodbe gube u</w:t>
      </w:r>
      <w:r w:rsidR="00AE35B6" w:rsidRPr="00E83018">
        <w:t xml:space="preserve"> odnosu na dužnika pravnu snagu.</w:t>
      </w:r>
    </w:p>
    <w:p w:rsidRDefault="00AE35B6" w:rsidP="00EE10A7" w:rsidR="00AE35B6" w:rsidRPr="00E83018">
      <w:pPr>
        <w:spacing w:before="200"/>
        <w:ind w:firstLine="708"/>
        <w:jc w:val="both"/>
        <w:rPr>
          <w:b/>
          <w:color w:val="FF0000"/>
        </w:rPr>
      </w:pPr>
      <w:r w:rsidRPr="00E83018">
        <w:t xml:space="preserve">Prihvaćajući u cijelosti argumentaciju stečajne upraviteljice, a u kontekstu citirane odredbe čl. 81. st. 1. i 4. ZFPPN-a, ovaj sud utvrđuje da tražbina Zagrebačkog Holdinga d.o.o. Zagreb u osporenom dijelu </w:t>
      </w:r>
      <w:r w:rsidR="00AE6550" w:rsidRPr="00E83018">
        <w:t>nije obuhvaćena predstečajnom nagodbom</w:t>
      </w:r>
      <w:r w:rsidR="00033AD8" w:rsidRPr="00E83018">
        <w:t xml:space="preserve"> kao ovršnom ispravom.</w:t>
      </w:r>
    </w:p>
    <w:p w:rsidRDefault="00881371" w:rsidP="00001E0D" w:rsidR="00AE35B6" w:rsidRPr="00E83018">
      <w:pPr>
        <w:spacing w:before="200"/>
        <w:ind w:firstLine="709"/>
        <w:jc w:val="both"/>
      </w:pPr>
      <w:r w:rsidRPr="00E83018">
        <w:t>U odnosu na tražbinu vjerovnika Nastavni zavod za javno zdravstvo Splitsko-dalmatinske županije s</w:t>
      </w:r>
      <w:r w:rsidR="00AE35B6" w:rsidRPr="00E83018">
        <w:t>tečajna upraviteljica navela je da je taj vjerovnik prijavio tražbinu u  ukupnom iznosu od 22.593,31  kn. Za iznos od  19.820,81  kn  vjerovnik je nave</w:t>
      </w:r>
      <w:r w:rsidR="006751C5" w:rsidRPr="00E83018">
        <w:t>o da raspolaže ovršnom ispravom.</w:t>
      </w:r>
      <w:r w:rsidR="00AE6550" w:rsidRPr="00E83018">
        <w:t xml:space="preserve"> </w:t>
      </w:r>
      <w:r w:rsidR="006751C5" w:rsidRPr="00E83018">
        <w:t xml:space="preserve">Ovršna  isprava </w:t>
      </w:r>
      <w:r w:rsidR="00AE35B6" w:rsidRPr="00E83018">
        <w:t>odnosi  se  na  potraživanje  po:</w:t>
      </w:r>
    </w:p>
    <w:p w:rsidRDefault="00AE35B6" w:rsidP="00E83018" w:rsidR="00AE35B6" w:rsidRPr="00E83018">
      <w:pPr>
        <w:spacing w:before="80"/>
        <w:ind w:firstLine="709"/>
        <w:jc w:val="both"/>
      </w:pPr>
      <w:r w:rsidRPr="00E83018">
        <w:t>-</w:t>
      </w:r>
      <w:r w:rsidR="006751C5" w:rsidRPr="00E83018">
        <w:t xml:space="preserve"> rješenju o ovrsi na temelju vjerodostojne isprave javnog bilježnika Petra Ujevića iz Imotskog broj Ovrv – 615/2013</w:t>
      </w:r>
      <w:r w:rsidRPr="00E83018">
        <w:t xml:space="preserve"> na iznos od</w:t>
      </w:r>
      <w:r w:rsidR="00E83018">
        <w:t xml:space="preserve"> </w:t>
      </w:r>
      <w:r w:rsidRPr="00E83018">
        <w:t>16.423,31</w:t>
      </w:r>
      <w:r w:rsidR="00E83018">
        <w:t xml:space="preserve"> </w:t>
      </w:r>
      <w:r w:rsidRPr="00E83018">
        <w:t>kn</w:t>
      </w:r>
    </w:p>
    <w:p w:rsidRDefault="00AE35B6" w:rsidP="00E83018" w:rsidR="00AE35B6">
      <w:pPr>
        <w:spacing w:before="80"/>
        <w:ind w:firstLine="709"/>
        <w:jc w:val="both"/>
      </w:pPr>
      <w:r w:rsidRPr="00E83018">
        <w:t>-</w:t>
      </w:r>
      <w:r w:rsidR="006751C5" w:rsidRPr="00E83018">
        <w:t xml:space="preserve"> rješenju o ovrsi na temelju vjerodostojne isprave javnog bilježnika Dinka Martinovića iz Supetra broj</w:t>
      </w:r>
      <w:r w:rsidRPr="00E83018">
        <w:t>Ovrv – 136/2017 na iznos od 3.397,50 kn</w:t>
      </w:r>
      <w:r w:rsidR="00E83018">
        <w:t>.</w:t>
      </w:r>
    </w:p>
    <w:p w:rsidRDefault="00AE35B6" w:rsidP="00001E0D" w:rsidR="00AE35B6" w:rsidRPr="00E83018">
      <w:pPr>
        <w:spacing w:before="180"/>
        <w:ind w:firstLine="709"/>
        <w:jc w:val="both"/>
      </w:pPr>
      <w:r w:rsidRPr="00E83018">
        <w:t>Vjerovniku je priznat iznos od 8.061,99 kn</w:t>
      </w:r>
      <w:r w:rsidR="006751C5" w:rsidRPr="00E83018">
        <w:t>, a</w:t>
      </w:r>
      <w:r w:rsidRPr="00E83018">
        <w:t xml:space="preserve"> koji se odnosi  na:</w:t>
      </w:r>
    </w:p>
    <w:p w:rsidRDefault="00001E0D" w:rsidP="00001E0D" w:rsidR="00E83018">
      <w:pPr>
        <w:spacing w:before="80"/>
        <w:ind w:firstLine="426"/>
        <w:jc w:val="both"/>
      </w:pPr>
      <w:r>
        <w:t xml:space="preserve"> </w:t>
      </w:r>
      <w:r w:rsidR="00E83018">
        <w:t xml:space="preserve">- </w:t>
      </w:r>
      <w:r w:rsidR="006751C5" w:rsidRPr="00E83018">
        <w:t>d</w:t>
      </w:r>
      <w:r w:rsidR="00B106B6" w:rsidRPr="00E83018">
        <w:t>io po rješenju kojim se odobrava predstečajna nagodba</w:t>
      </w:r>
      <w:r w:rsidR="00AE35B6" w:rsidRPr="00E83018">
        <w:t xml:space="preserve"> i to 30% tražbine - 4.589,49 kn</w:t>
      </w:r>
    </w:p>
    <w:p w:rsidRDefault="00E83018" w:rsidP="00001E0D" w:rsidR="00E83018">
      <w:pPr>
        <w:spacing w:before="80"/>
        <w:ind w:firstLine="709"/>
        <w:jc w:val="both"/>
      </w:pPr>
      <w:r>
        <w:t xml:space="preserve">- </w:t>
      </w:r>
      <w:r w:rsidR="006751C5" w:rsidRPr="00E83018">
        <w:t>o</w:t>
      </w:r>
      <w:r>
        <w:t xml:space="preserve">vršno rješenje </w:t>
      </w:r>
      <w:r w:rsidR="00AE35B6" w:rsidRPr="00E83018">
        <w:t>136/2017</w:t>
      </w:r>
      <w:r>
        <w:t xml:space="preserve"> na ukupan</w:t>
      </w:r>
      <w:r w:rsidR="00AE35B6" w:rsidRPr="00E83018">
        <w:t xml:space="preserve"> iznos </w:t>
      </w:r>
      <w:r>
        <w:t xml:space="preserve">od </w:t>
      </w:r>
      <w:r w:rsidR="00AE35B6" w:rsidRPr="00E83018">
        <w:t>3.397,50 kn</w:t>
      </w:r>
    </w:p>
    <w:p w:rsidRDefault="00E83018" w:rsidP="00001E0D" w:rsidR="00AE35B6" w:rsidRPr="00E83018">
      <w:pPr>
        <w:spacing w:before="80"/>
        <w:ind w:firstLine="709"/>
        <w:jc w:val="both"/>
      </w:pPr>
      <w:r>
        <w:t xml:space="preserve">- </w:t>
      </w:r>
      <w:r w:rsidR="006751C5" w:rsidRPr="00E83018">
        <w:t>t</w:t>
      </w:r>
      <w:r w:rsidR="00AE35B6" w:rsidRPr="00E83018">
        <w:t>rošak po ovršnom rj</w:t>
      </w:r>
      <w:r>
        <w:t>ešenju 136/17 iznos od</w:t>
      </w:r>
      <w:r w:rsidR="00FA1408">
        <w:t xml:space="preserve"> 75,00  kn</w:t>
      </w:r>
      <w:r w:rsidR="006751C5" w:rsidRPr="00E83018">
        <w:t>.</w:t>
      </w:r>
    </w:p>
    <w:p w:rsidRDefault="00AE35B6" w:rsidP="00001E0D" w:rsidR="00AE35B6" w:rsidRPr="00E83018">
      <w:pPr>
        <w:spacing w:before="200"/>
        <w:ind w:firstLine="709"/>
        <w:jc w:val="both"/>
      </w:pPr>
      <w:r w:rsidRPr="00E83018">
        <w:t>Osporeni iznos od 14.531,32 kn sadržava razliku po rješenju o ovrsi Ovr</w:t>
      </w:r>
      <w:r w:rsidR="00E83018">
        <w:t>-</w:t>
      </w:r>
      <w:r w:rsidRPr="00E83018">
        <w:t>615/2013 za  račune koji su obuhvaćeni predstečajnom nagodbom, kao i račun koji vjerovnik nije prijavio  u predstečajnoj nagodbi (10.708,82  kn + 1.125,00 kn), te kamatama za koje vjerovnik nije   dostavio obračun.</w:t>
      </w:r>
    </w:p>
    <w:p w:rsidRDefault="00F5058F" w:rsidP="00001E0D" w:rsidR="00F14672" w:rsidRPr="00E83018">
      <w:pPr>
        <w:spacing w:before="200"/>
        <w:ind w:firstLine="709"/>
        <w:jc w:val="both"/>
        <w:rPr>
          <w:b/>
        </w:rPr>
      </w:pPr>
      <w:r w:rsidRPr="00E83018">
        <w:t xml:space="preserve">I u ovom dijelu ovaj sud prihvaća u cijelosti argumentaciju stečajne upraviteljice, a u kontekstu citirane odredbe čl. 81. st. 1. i 4. ZFPPN-a, te utvrđuje da se tražbina </w:t>
      </w:r>
      <w:r w:rsidR="00964A14" w:rsidRPr="00E83018">
        <w:t xml:space="preserve">Nastavnog zavoda za javno zdravstvo Splitsko-dalmatinske županije </w:t>
      </w:r>
      <w:r w:rsidRPr="00E83018">
        <w:t xml:space="preserve">u osporenom dijelu </w:t>
      </w:r>
      <w:r w:rsidR="00087929" w:rsidRPr="00E83018">
        <w:t>nije obuhvaćena predstečajnom nagodbom</w:t>
      </w:r>
      <w:r w:rsidR="00F14672" w:rsidRPr="00E83018">
        <w:t xml:space="preserve"> kao ovršnom ispravom.</w:t>
      </w:r>
    </w:p>
    <w:p w:rsidRDefault="00190AFA" w:rsidP="00001E0D" w:rsidR="00190AFA" w:rsidRPr="00E83018">
      <w:pPr>
        <w:spacing w:before="200"/>
        <w:ind w:firstLine="709"/>
        <w:jc w:val="both"/>
      </w:pPr>
      <w:r w:rsidRPr="00E83018">
        <w:t xml:space="preserve">Nakon izvršenog pregleda </w:t>
      </w:r>
      <w:r w:rsidR="00F5058F" w:rsidRPr="00E83018">
        <w:t xml:space="preserve">i ostalih </w:t>
      </w:r>
      <w:r w:rsidRPr="00E83018">
        <w:t>prijava tražbina vjerovnika II. višeg isplatnog reda</w:t>
      </w:r>
      <w:r w:rsidR="006A5DEF" w:rsidRPr="00E83018">
        <w:t>, u osporenom dijelu</w:t>
      </w:r>
      <w:r w:rsidR="00F5058F" w:rsidRPr="00E83018">
        <w:t xml:space="preserve"> i to</w:t>
      </w:r>
      <w:r w:rsidRPr="00E83018">
        <w:t>:</w:t>
      </w:r>
    </w:p>
    <w:p w:rsidRDefault="00190AFA" w:rsidP="00001E0D" w:rsidR="00190AFA" w:rsidRPr="00E83018">
      <w:pPr>
        <w:spacing w:before="80"/>
        <w:ind w:firstLine="709"/>
        <w:jc w:val="both"/>
      </w:pPr>
      <w:r w:rsidRPr="00E83018">
        <w:t>- Brodometalurgij</w:t>
      </w:r>
      <w:r w:rsidR="006D3D34">
        <w:t>e</w:t>
      </w:r>
      <w:r w:rsidRPr="00E83018">
        <w:t xml:space="preserve"> d.o.o. Split, u iznosu</w:t>
      </w:r>
      <w:r w:rsidR="00BC5AF2" w:rsidRPr="00E83018">
        <w:t xml:space="preserve"> od 41.361,64 kn</w:t>
      </w:r>
    </w:p>
    <w:p w:rsidRDefault="006D3D34" w:rsidP="00001E0D" w:rsidR="00190AFA" w:rsidRPr="00E83018">
      <w:pPr>
        <w:spacing w:before="80"/>
        <w:ind w:firstLine="709"/>
        <w:jc w:val="both"/>
      </w:pPr>
      <w:r>
        <w:t>- Tonča</w:t>
      </w:r>
      <w:r w:rsidR="00190AFA" w:rsidRPr="00E83018">
        <w:t xml:space="preserve"> Marijan</w:t>
      </w:r>
      <w:r>
        <w:t>a</w:t>
      </w:r>
      <w:r w:rsidR="00190AFA" w:rsidRPr="00E83018">
        <w:t>, vl. obrta Proizvodni obrt</w:t>
      </w:r>
      <w:r w:rsidR="00BC5AF2" w:rsidRPr="00E83018">
        <w:t xml:space="preserve"> Eko, u iznosu od 50.905,94 kn</w:t>
      </w:r>
    </w:p>
    <w:p w:rsidRDefault="00190AFA" w:rsidP="00001E0D" w:rsidR="00190AFA" w:rsidRPr="00E83018">
      <w:pPr>
        <w:spacing w:before="80"/>
        <w:ind w:firstLine="709"/>
        <w:jc w:val="both"/>
      </w:pPr>
      <w:r w:rsidRPr="00E83018">
        <w:t>- Jadrank</w:t>
      </w:r>
      <w:r w:rsidR="006D3D34">
        <w:t>e</w:t>
      </w:r>
      <w:r w:rsidRPr="00E83018">
        <w:t xml:space="preserve"> Pe</w:t>
      </w:r>
      <w:r w:rsidR="00BC5AF2" w:rsidRPr="00E83018">
        <w:t>rkušić u iznosu od 3.376,00 kn</w:t>
      </w:r>
    </w:p>
    <w:p w:rsidRDefault="00190AFA" w:rsidP="00001E0D" w:rsidR="00190AFA" w:rsidRPr="00E83018">
      <w:pPr>
        <w:spacing w:before="80"/>
        <w:ind w:firstLine="709"/>
        <w:jc w:val="both"/>
      </w:pPr>
      <w:r w:rsidRPr="00E83018">
        <w:t>- M</w:t>
      </w:r>
      <w:r w:rsidR="00FA1408">
        <w:t>arijan</w:t>
      </w:r>
      <w:r w:rsidR="006D3D34">
        <w:t>a</w:t>
      </w:r>
      <w:r w:rsidRPr="00E83018">
        <w:t xml:space="preserve"> Kujundžić</w:t>
      </w:r>
      <w:r w:rsidR="006D3D34">
        <w:t>a</w:t>
      </w:r>
      <w:r w:rsidRPr="00E83018">
        <w:t xml:space="preserve"> u iznosu od 1.362,00 kn</w:t>
      </w:r>
    </w:p>
    <w:p w:rsidRDefault="00190AFA" w:rsidP="00001E0D" w:rsidR="00190AFA" w:rsidRPr="00E83018">
      <w:pPr>
        <w:spacing w:before="80"/>
        <w:ind w:firstLine="709"/>
        <w:jc w:val="both"/>
      </w:pPr>
      <w:r w:rsidRPr="00E83018">
        <w:t>- Čistoć</w:t>
      </w:r>
      <w:r w:rsidR="006D3D34">
        <w:t>e</w:t>
      </w:r>
      <w:r w:rsidRPr="00E83018">
        <w:t xml:space="preserve"> d.o.o. Sp</w:t>
      </w:r>
      <w:r w:rsidR="00BC5AF2" w:rsidRPr="00E83018">
        <w:t>lit u iznosu od 162.927,28 kn</w:t>
      </w:r>
    </w:p>
    <w:p w:rsidRDefault="00190AFA" w:rsidP="00001E0D" w:rsidR="00190AFA" w:rsidRPr="00E83018">
      <w:pPr>
        <w:spacing w:before="80"/>
        <w:ind w:firstLine="709"/>
        <w:jc w:val="both"/>
      </w:pPr>
      <w:r w:rsidRPr="00E83018">
        <w:t>- Daniel</w:t>
      </w:r>
      <w:r w:rsidR="006D3D34">
        <w:t>a</w:t>
      </w:r>
      <w:r w:rsidRPr="00E83018">
        <w:t xml:space="preserve"> Ćapin</w:t>
      </w:r>
      <w:r w:rsidR="006D3D34">
        <w:t>a</w:t>
      </w:r>
      <w:r w:rsidRPr="00E83018">
        <w:t xml:space="preserve"> izno</w:t>
      </w:r>
      <w:r w:rsidR="00BC5AF2" w:rsidRPr="00E83018">
        <w:t>su od 10.159.149,35 kn</w:t>
      </w:r>
    </w:p>
    <w:p w:rsidRDefault="00190AFA" w:rsidP="00001E0D" w:rsidR="006A5DEF" w:rsidRPr="00E83018">
      <w:pPr>
        <w:spacing w:before="80"/>
        <w:ind w:firstLine="709"/>
        <w:jc w:val="both"/>
      </w:pPr>
      <w:r w:rsidRPr="00E83018">
        <w:t>- Ivan</w:t>
      </w:r>
      <w:r w:rsidR="006D3D34">
        <w:t>a</w:t>
      </w:r>
      <w:r w:rsidRPr="00E83018">
        <w:t xml:space="preserve"> Vujević</w:t>
      </w:r>
      <w:r w:rsidR="006D3D34">
        <w:t>a</w:t>
      </w:r>
      <w:r w:rsidR="00BC5AF2" w:rsidRPr="00E83018">
        <w:t xml:space="preserve"> iznosu od 2.220,00 kn</w:t>
      </w:r>
    </w:p>
    <w:p w:rsidRDefault="00A37D65" w:rsidP="00001E0D" w:rsidR="00190AFA" w:rsidRPr="00E83018">
      <w:pPr>
        <w:spacing w:before="80"/>
        <w:ind w:firstLine="709"/>
        <w:jc w:val="both"/>
      </w:pPr>
      <w:r w:rsidRPr="00E83018">
        <w:t>ovaj sud je utvrdio da se te tražbine ne temelje na ovršnim ispravama.</w:t>
      </w:r>
    </w:p>
    <w:p w:rsidRDefault="00F5058F" w:rsidP="00001E0D" w:rsidR="00190AFA" w:rsidRPr="00E83018">
      <w:pPr>
        <w:spacing w:before="200"/>
        <w:ind w:firstLine="709"/>
        <w:jc w:val="both"/>
      </w:pPr>
      <w:r w:rsidRPr="00E83018">
        <w:t>Slijedom navedenog, valjalo je vjerovnike čije su tražbine osporene uputiti na parnicu radi utvrđenja osnovanosti osporene tražbine,</w:t>
      </w:r>
      <w:r w:rsidR="003B7599" w:rsidRPr="00E83018">
        <w:t xml:space="preserve"> </w:t>
      </w:r>
      <w:r w:rsidRPr="00E83018">
        <w:t xml:space="preserve">radi čega je,  temeljem odredbe </w:t>
      </w:r>
      <w:r w:rsidRPr="00E83018">
        <w:rPr>
          <w:rFonts w:eastAsia="Calibri"/>
          <w:lang w:eastAsia="en-US"/>
        </w:rPr>
        <w:t>čl. 265., 266. st. 1. i 267. SZ-a te prethodno sastavljene</w:t>
      </w:r>
      <w:r w:rsidR="00BC5AF2" w:rsidRPr="00E83018">
        <w:rPr>
          <w:rFonts w:eastAsia="Calibri"/>
          <w:lang w:eastAsia="en-US"/>
        </w:rPr>
        <w:t xml:space="preserve"> </w:t>
      </w:r>
      <w:r w:rsidRPr="00E83018">
        <w:rPr>
          <w:rFonts w:eastAsia="Calibri"/>
          <w:lang w:eastAsia="en-US"/>
        </w:rPr>
        <w:t>tablice ispitanih tražbina (čl. 264. SZ-a), odlučeno kao u izreci ovog rješenja.</w:t>
      </w:r>
    </w:p>
    <w:p w:rsidRDefault="00456E05" w:rsidP="003B6473" w:rsidR="00B62AC3">
      <w:pPr>
        <w:spacing w:before="240"/>
        <w:jc w:val="center"/>
        <w:rPr>
          <w:rFonts w:eastAsia="Calibri"/>
          <w:lang w:eastAsia="en-US"/>
        </w:rPr>
      </w:pPr>
      <w:r w:rsidRPr="00E83018">
        <w:rPr>
          <w:rFonts w:eastAsia="Calibri"/>
          <w:lang w:eastAsia="en-US"/>
        </w:rPr>
        <w:t xml:space="preserve">U Splitu, </w:t>
      </w:r>
      <w:r w:rsidR="00FA1408">
        <w:rPr>
          <w:rFonts w:eastAsia="Calibri"/>
          <w:lang w:eastAsia="en-US"/>
        </w:rPr>
        <w:t>18. listopada</w:t>
      </w:r>
      <w:r w:rsidR="00F50E5B" w:rsidRPr="00E83018">
        <w:rPr>
          <w:rFonts w:eastAsia="Calibri"/>
          <w:lang w:eastAsia="en-US"/>
        </w:rPr>
        <w:t xml:space="preserve"> 2017</w:t>
      </w:r>
      <w:r w:rsidRPr="00E83018">
        <w:rPr>
          <w:rFonts w:eastAsia="Calibri"/>
          <w:lang w:eastAsia="en-US"/>
        </w:rPr>
        <w:t>. godine</w:t>
      </w:r>
    </w:p>
    <w:p w:rsidRDefault="00B62AC3" w:rsidP="00456E05" w:rsidR="00B62AC3" w:rsidRPr="00E83018">
      <w:pPr>
        <w:spacing w:before="200"/>
        <w:ind w:firstLine="709" w:left="6373"/>
        <w:jc w:val="center"/>
        <w:rPr>
          <w:rFonts w:eastAsia="Calibri"/>
          <w:lang w:eastAsia="en-US"/>
        </w:rPr>
      </w:pPr>
      <w:r w:rsidRPr="00E83018">
        <w:rPr>
          <w:rFonts w:eastAsia="Calibri"/>
          <w:lang w:eastAsia="en-US"/>
        </w:rPr>
        <w:t>SUTKINJA</w:t>
      </w:r>
    </w:p>
    <w:p w:rsidRDefault="00B62AC3" w:rsidP="00B62AC3" w:rsidR="00B62AC3" w:rsidRPr="00E83018">
      <w:pPr>
        <w:jc w:val="right"/>
        <w:rPr>
          <w:rFonts w:eastAsia="Calibri"/>
          <w:lang w:eastAsia="en-US"/>
        </w:rPr>
      </w:pPr>
      <w:r w:rsidRPr="00E83018">
        <w:rPr>
          <w:rFonts w:eastAsia="Calibri"/>
          <w:lang w:eastAsia="en-US"/>
        </w:rPr>
        <w:t xml:space="preserve">  ANA GOLUB GRUIĆ</w:t>
      </w:r>
    </w:p>
    <w:p w:rsidRDefault="00B62AC3" w:rsidP="00B62AC3" w:rsidR="00B62AC3" w:rsidRPr="00E83018">
      <w:pPr>
        <w:jc w:val="both"/>
        <w:rPr>
          <w:rFonts w:eastAsia="Calibri"/>
          <w:sz w:val="16"/>
          <w:szCs w:val="16"/>
          <w:u w:val="single"/>
          <w:lang w:eastAsia="en-US"/>
        </w:rPr>
      </w:pPr>
    </w:p>
    <w:p w:rsidRDefault="00FE0470" w:rsidP="00EE10A7" w:rsidR="00FE0470" w:rsidRPr="00E83018">
      <w:pPr>
        <w:spacing w:before="200"/>
        <w:jc w:val="both"/>
        <w:rPr>
          <w:lang w:eastAsia="en-US"/>
        </w:rPr>
      </w:pPr>
      <w:r w:rsidRPr="00E83018">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B62AC3" w:rsidP="00B62AC3" w:rsidR="00B62AC3" w:rsidRPr="00E83018">
      <w:pPr>
        <w:jc w:val="both"/>
        <w:rPr>
          <w:rFonts w:eastAsia="Calibri"/>
          <w:lang w:eastAsia="en-US"/>
        </w:rPr>
      </w:pPr>
    </w:p>
    <w:p w:rsidRDefault="00B62AC3" w:rsidP="00001E0D" w:rsidR="00B62AC3" w:rsidRPr="00E83018">
      <w:pPr>
        <w:jc w:val="both"/>
        <w:rPr>
          <w:rFonts w:eastAsia="Calibri"/>
          <w:lang w:eastAsia="en-US"/>
        </w:rPr>
      </w:pPr>
      <w:r w:rsidRPr="00E83018">
        <w:rPr>
          <w:rFonts w:eastAsia="Calibri"/>
          <w:lang w:eastAsia="en-US"/>
        </w:rPr>
        <w:t>DNA:</w:t>
      </w:r>
    </w:p>
    <w:p w:rsidRDefault="00FA1408" w:rsidP="00001E0D" w:rsidR="00B62AC3">
      <w:pPr>
        <w:jc w:val="both"/>
      </w:pPr>
      <w:r>
        <w:t xml:space="preserve">- </w:t>
      </w:r>
      <w:r w:rsidR="00EE10A7" w:rsidRPr="00E83018">
        <w:t>stečajnoj upraviteljici Anči Bašić</w:t>
      </w:r>
    </w:p>
    <w:p w:rsidRDefault="00FA1408" w:rsidP="00001E0D" w:rsidR="00FA1408">
      <w:pPr>
        <w:jc w:val="both"/>
      </w:pPr>
      <w:r>
        <w:t>- Brodometalurgija d.o.o. Split</w:t>
      </w:r>
      <w:r w:rsidR="007B7EE3">
        <w:t xml:space="preserve"> po punomoćniku Mariu Mikuliću, odvjetniku u Splitu</w:t>
      </w:r>
    </w:p>
    <w:p w:rsidRDefault="00FA1408" w:rsidP="00001E0D" w:rsidR="00FA1408">
      <w:pPr>
        <w:jc w:val="both"/>
      </w:pPr>
      <w:r>
        <w:t>- Tonči Marijan, vl. obrta Proizvodni obrt Pitve Eko</w:t>
      </w:r>
      <w:r w:rsidR="007B7EE3">
        <w:t>, Pitve bb, Jelsa</w:t>
      </w:r>
    </w:p>
    <w:p w:rsidRDefault="00FA1408" w:rsidP="00001E0D" w:rsidR="00FA1408">
      <w:pPr>
        <w:jc w:val="both"/>
      </w:pPr>
      <w:r>
        <w:t>- Zagrebački holding d.o.o. Zagreb</w:t>
      </w:r>
      <w:r w:rsidR="0086306A">
        <w:t>, Zagreb, Ulica grada Vukovara 41</w:t>
      </w:r>
    </w:p>
    <w:p w:rsidRDefault="00FA1408" w:rsidP="00001E0D" w:rsidR="00FA1408">
      <w:pPr>
        <w:jc w:val="both"/>
      </w:pPr>
      <w:r>
        <w:t>- Jadranka Perkušić</w:t>
      </w:r>
      <w:r w:rsidR="00AF62BE">
        <w:t>, Ulica Domovinskog rata 81, Drum, Kamenmost</w:t>
      </w:r>
    </w:p>
    <w:p w:rsidRDefault="00FA1408" w:rsidP="00001E0D" w:rsidR="00FA1408">
      <w:pPr>
        <w:jc w:val="both"/>
      </w:pPr>
      <w:r>
        <w:t>- M</w:t>
      </w:r>
      <w:r w:rsidR="007A70F7">
        <w:t>arijan Kujundžić</w:t>
      </w:r>
      <w:r w:rsidR="00AF62BE">
        <w:t>, 3. Imotske bojne 23, Grubine, Podbablje</w:t>
      </w:r>
    </w:p>
    <w:p w:rsidRDefault="007A70F7" w:rsidP="00001E0D" w:rsidR="007A70F7">
      <w:pPr>
        <w:jc w:val="both"/>
      </w:pPr>
      <w:r>
        <w:t>- Nastavni zavod za javno zdravstvo SDŽ</w:t>
      </w:r>
      <w:r w:rsidR="00AF62BE">
        <w:t>, Vukovarska 46, Split</w:t>
      </w:r>
    </w:p>
    <w:p w:rsidRDefault="007A70F7" w:rsidP="00001E0D" w:rsidR="007A70F7">
      <w:pPr>
        <w:jc w:val="both"/>
      </w:pPr>
      <w:r>
        <w:t>- Čistoća d.o.o. Split</w:t>
      </w:r>
      <w:r w:rsidR="00001E0D">
        <w:t>, Put Plokita 81</w:t>
      </w:r>
    </w:p>
    <w:p w:rsidRDefault="007A70F7" w:rsidP="00001E0D" w:rsidR="007A70F7">
      <w:pPr>
        <w:jc w:val="both"/>
      </w:pPr>
      <w:r>
        <w:t>- Danijel Ćapin</w:t>
      </w:r>
      <w:r w:rsidR="00001E0D">
        <w:t xml:space="preserve"> po punomoćniku Viktoru Barbiru, odvjetniku u Splitu</w:t>
      </w:r>
    </w:p>
    <w:p w:rsidRDefault="007A70F7" w:rsidP="00001E0D" w:rsidR="007A70F7">
      <w:pPr>
        <w:jc w:val="both"/>
        <w:rPr>
          <w:rFonts w:eastAsia="Calibri"/>
          <w:lang w:eastAsia="en-US"/>
        </w:rPr>
      </w:pPr>
      <w:r>
        <w:t>- Ivan Vujević</w:t>
      </w:r>
      <w:r w:rsidR="00001E0D">
        <w:t>, Drum 15, Kamenmost</w:t>
      </w:r>
    </w:p>
    <w:p w:rsidRDefault="007A70F7" w:rsidP="00001E0D" w:rsidR="007A70F7">
      <w:pPr>
        <w:jc w:val="both"/>
        <w:rPr>
          <w:rFonts w:eastAsia="Calibri"/>
          <w:lang w:eastAsia="en-US"/>
        </w:rPr>
      </w:pPr>
      <w:r>
        <w:rPr>
          <w:rFonts w:eastAsia="Calibri"/>
          <w:lang w:eastAsia="en-US"/>
        </w:rPr>
        <w:t xml:space="preserve">- </w:t>
      </w:r>
      <w:r w:rsidR="00B62AC3" w:rsidRPr="00E83018">
        <w:t xml:space="preserve">mrežna stranica e-Oglasna ploča sudova </w:t>
      </w:r>
    </w:p>
    <w:p w:rsidRDefault="007A70F7" w:rsidP="00001E0D" w:rsidR="007A70F7">
      <w:pPr>
        <w:jc w:val="both"/>
        <w:rPr>
          <w:rFonts w:eastAsia="Calibri"/>
          <w:lang w:eastAsia="en-US"/>
        </w:rPr>
      </w:pPr>
      <w:r>
        <w:rPr>
          <w:rFonts w:eastAsia="Calibri"/>
          <w:lang w:eastAsia="en-US"/>
        </w:rPr>
        <w:t xml:space="preserve">- </w:t>
      </w:r>
      <w:r w:rsidR="00B62AC3" w:rsidRPr="00E83018">
        <w:rPr>
          <w:rFonts w:eastAsia="Calibri"/>
          <w:lang w:eastAsia="en-US"/>
        </w:rPr>
        <w:t xml:space="preserve">sudska pisarnica </w:t>
      </w:r>
    </w:p>
    <w:p w:rsidRDefault="007A70F7" w:rsidP="00001E0D" w:rsidR="009602EA" w:rsidRPr="00FA1408">
      <w:pPr>
        <w:jc w:val="both"/>
        <w:rPr>
          <w:rFonts w:eastAsia="Calibri"/>
          <w:lang w:eastAsia="en-US"/>
        </w:rPr>
      </w:pPr>
      <w:r>
        <w:rPr>
          <w:rFonts w:eastAsia="Calibri"/>
          <w:lang w:eastAsia="en-US"/>
        </w:rPr>
        <w:t xml:space="preserve">- </w:t>
      </w:r>
      <w:r w:rsidR="00B62AC3" w:rsidRPr="00FA1408">
        <w:rPr>
          <w:rFonts w:eastAsia="Calibri"/>
          <w:lang w:eastAsia="en-US"/>
        </w:rPr>
        <w:t>u spis</w:t>
      </w:r>
    </w:p>
    <w:sectPr w:rsidSect="00767F07" w:rsidR="009602EA" w:rsidRPr="00FA1408">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3018" w:rsidR="00E83018">
      <w:r>
        <w:separator/>
      </w:r>
    </w:p>
  </w:endnote>
  <w:endnote w:id="0" w:type="continuationSeparator">
    <w:p w:rsidRDefault="00E83018" w:rsidR="00E830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3018" w:rsidR="00E83018">
      <w:r>
        <w:separator/>
      </w:r>
    </w:p>
  </w:footnote>
  <w:footnote w:id="0" w:type="continuationSeparator">
    <w:p w:rsidRDefault="00E83018" w:rsidR="00E830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3018" w:rsidR="00E830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E83018" w:rsidR="00E830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3018" w:rsidR="00E83018">
    <w:pPr>
      <w:pStyle w:val="Zaglavlje"/>
      <w:jc w:val="center"/>
    </w:pPr>
    <w:r>
      <w:fldChar w:fldCharType="begin"/>
    </w:r>
    <w:r>
      <w:instrText>PAGE   \* MERGEFORMAT</w:instrText>
    </w:r>
    <w:r>
      <w:fldChar w:fldCharType="separate"/>
    </w:r>
    <w:r w:rsidR="00412863">
      <w:rPr>
        <w:noProof/>
      </w:rPr>
      <w:t>14</w:t>
    </w:r>
    <w:r>
      <w:rPr>
        <w:noProof/>
      </w:rPr>
      <w:fldChar w:fldCharType="end"/>
    </w:r>
  </w:p>
  <w:p w:rsidRDefault="00E83018" w:rsidP="00FF05FA" w:rsidR="00E83018">
    <w:pPr>
      <w:pStyle w:val="Zaglavlje"/>
      <w:jc w:val="right"/>
    </w:pPr>
    <w:r>
      <w:tab/>
    </w:r>
    <w:r>
      <w:tab/>
      <w:t>11. St-1209/2016</w:t>
    </w:r>
  </w:p>
  <w:p w:rsidRDefault="00E83018" w:rsidR="00E83018">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3018" w:rsidP="00285600" w:rsidR="00E83018">
    <w:pPr>
      <w:pStyle w:val="Zaglavlje"/>
      <w:jc w:val="right"/>
    </w:pPr>
    <w:r>
      <w:t>11. St-1209/2016</w:t>
    </w:r>
  </w:p>
  <w:p w:rsidRDefault="00E83018" w:rsidR="00E83018">
    <w:pPr>
      <w:pStyle w:val="Zaglavlje"/>
    </w:pPr>
  </w:p>
  <w:p w:rsidRDefault="00E83018" w:rsidR="00E83018"/>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DDB3D40"/>
    <w:multiLevelType w:val="hybridMultilevel"/>
    <w:tmpl w:val="2B388364"/>
    <w:lvl w:tplc="0C78B206"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15870A34"/>
    <w:multiLevelType w:val="hybridMultilevel"/>
    <w:tmpl w:val="22D83492"/>
    <w:lvl w:tplc="EFF65700"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1">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3">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4">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5">
    <w:nsid w:val="49AE4ABA"/>
    <w:multiLevelType w:val="hybridMultilevel"/>
    <w:tmpl w:val="4608FABA"/>
    <w:lvl w:tplc="283CEDA4"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6">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0">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3">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5">
    <w:nsid w:val="6FD21DAC"/>
    <w:multiLevelType w:val="hybridMultilevel"/>
    <w:tmpl w:val="9A3EDFA4"/>
    <w:lvl w:tplc="AABA4D7A" w:ilvl="0">
      <w:start w:val="1"/>
      <w:numFmt w:val="decimal"/>
      <w:lvlText w:val="%1."/>
      <w:lvlJc w:val="left"/>
      <w:pPr>
        <w:ind w:hanging="360" w:left="118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26">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19"/>
  </w:num>
  <w:num w:numId="3">
    <w:abstractNumId w:val="2"/>
  </w:num>
  <w:num w:numId="4">
    <w:abstractNumId w:val="14"/>
  </w:num>
  <w:num w:numId="5">
    <w:abstractNumId w:val="13"/>
  </w:num>
  <w:num w:numId="6">
    <w:abstractNumId w:val="24"/>
  </w:num>
  <w:num w:numId="7">
    <w:abstractNumId w:val="10"/>
  </w:num>
  <w:num w:numId="8">
    <w:abstractNumId w:val="1"/>
  </w:num>
  <w:num w:numId="9">
    <w:abstractNumId w:val="18"/>
  </w:num>
  <w:num w:numId="10">
    <w:abstractNumId w:val="12"/>
  </w:num>
  <w:num w:numId="11">
    <w:abstractNumId w:val="26"/>
  </w:num>
  <w:num w:numId="12">
    <w:abstractNumId w:val="8"/>
  </w:num>
  <w:num w:numId="13">
    <w:abstractNumId w:val="16"/>
  </w:num>
  <w:num w:numId="14">
    <w:abstractNumId w:val="21"/>
  </w:num>
  <w:num w:numId="15">
    <w:abstractNumId w:val="23"/>
  </w:num>
  <w:num w:numId="16">
    <w:abstractNumId w:val="5"/>
  </w:num>
  <w:num w:numId="17">
    <w:abstractNumId w:val="22"/>
  </w:num>
  <w:num w:numId="18">
    <w:abstractNumId w:val="11"/>
  </w:num>
  <w:num w:numId="19">
    <w:abstractNumId w:val="7"/>
  </w:num>
  <w:num w:numId="20">
    <w:abstractNumId w:val="17"/>
  </w:num>
  <w:num w:numId="21">
    <w:abstractNumId w:val="9"/>
  </w:num>
  <w:num w:numId="22">
    <w:abstractNumId w:val="6"/>
  </w:num>
  <w:num w:numId="23">
    <w:abstractNumId w:val="20"/>
  </w:num>
  <w:num w:numId="24">
    <w:abstractNumId w:val="25"/>
  </w:num>
  <w:num w:numId="25">
    <w:abstractNumId w:val="15"/>
  </w:num>
  <w:num w:numId="26">
    <w:abstractNumId w:val="4"/>
  </w:num>
  <w:num w:numId="2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1E0D"/>
    <w:rsid w:val="00003C95"/>
    <w:rsid w:val="000040E3"/>
    <w:rsid w:val="000120E5"/>
    <w:rsid w:val="00012FB3"/>
    <w:rsid w:val="00015034"/>
    <w:rsid w:val="00016442"/>
    <w:rsid w:val="0002022C"/>
    <w:rsid w:val="000205E4"/>
    <w:rsid w:val="00021B5D"/>
    <w:rsid w:val="0002489C"/>
    <w:rsid w:val="00031C76"/>
    <w:rsid w:val="0003394A"/>
    <w:rsid w:val="00033AD8"/>
    <w:rsid w:val="00034134"/>
    <w:rsid w:val="00040183"/>
    <w:rsid w:val="000407F6"/>
    <w:rsid w:val="0004502B"/>
    <w:rsid w:val="000470CF"/>
    <w:rsid w:val="00050C33"/>
    <w:rsid w:val="000546FD"/>
    <w:rsid w:val="00055ADF"/>
    <w:rsid w:val="0006168A"/>
    <w:rsid w:val="0007010B"/>
    <w:rsid w:val="000755E8"/>
    <w:rsid w:val="00077D71"/>
    <w:rsid w:val="0008231F"/>
    <w:rsid w:val="000831BA"/>
    <w:rsid w:val="0008331E"/>
    <w:rsid w:val="000872AB"/>
    <w:rsid w:val="00087929"/>
    <w:rsid w:val="00087D53"/>
    <w:rsid w:val="00090548"/>
    <w:rsid w:val="00093A4E"/>
    <w:rsid w:val="000959BC"/>
    <w:rsid w:val="000A073E"/>
    <w:rsid w:val="000A0932"/>
    <w:rsid w:val="000A21AB"/>
    <w:rsid w:val="000B1D1E"/>
    <w:rsid w:val="000B2DBD"/>
    <w:rsid w:val="000B2EEC"/>
    <w:rsid w:val="000B4C2A"/>
    <w:rsid w:val="000B61B5"/>
    <w:rsid w:val="000C6EF3"/>
    <w:rsid w:val="000D0FEA"/>
    <w:rsid w:val="000D410A"/>
    <w:rsid w:val="000D6A22"/>
    <w:rsid w:val="000D70C5"/>
    <w:rsid w:val="000D7107"/>
    <w:rsid w:val="000F1060"/>
    <w:rsid w:val="000F16DB"/>
    <w:rsid w:val="00104D21"/>
    <w:rsid w:val="00106700"/>
    <w:rsid w:val="00111DA8"/>
    <w:rsid w:val="001165EC"/>
    <w:rsid w:val="00117946"/>
    <w:rsid w:val="00122A9D"/>
    <w:rsid w:val="001264F2"/>
    <w:rsid w:val="001277FF"/>
    <w:rsid w:val="001317F0"/>
    <w:rsid w:val="00131D4B"/>
    <w:rsid w:val="00132F54"/>
    <w:rsid w:val="001353CD"/>
    <w:rsid w:val="00141075"/>
    <w:rsid w:val="00141CDE"/>
    <w:rsid w:val="001455A2"/>
    <w:rsid w:val="001457DA"/>
    <w:rsid w:val="001539B6"/>
    <w:rsid w:val="001629E3"/>
    <w:rsid w:val="001632A7"/>
    <w:rsid w:val="00167C7A"/>
    <w:rsid w:val="001723AF"/>
    <w:rsid w:val="0018257B"/>
    <w:rsid w:val="001839D1"/>
    <w:rsid w:val="0018532B"/>
    <w:rsid w:val="00186486"/>
    <w:rsid w:val="0019091D"/>
    <w:rsid w:val="00190AFA"/>
    <w:rsid w:val="001A18CE"/>
    <w:rsid w:val="001A33C6"/>
    <w:rsid w:val="001A36B6"/>
    <w:rsid w:val="001A4A16"/>
    <w:rsid w:val="001B0ABD"/>
    <w:rsid w:val="001B1D1D"/>
    <w:rsid w:val="001B3C54"/>
    <w:rsid w:val="001C032A"/>
    <w:rsid w:val="001C1614"/>
    <w:rsid w:val="001C65C4"/>
    <w:rsid w:val="001D01BF"/>
    <w:rsid w:val="001D1916"/>
    <w:rsid w:val="001D2EC2"/>
    <w:rsid w:val="001E0CE7"/>
    <w:rsid w:val="001E148B"/>
    <w:rsid w:val="001F4888"/>
    <w:rsid w:val="001F6E63"/>
    <w:rsid w:val="002052C5"/>
    <w:rsid w:val="00215C27"/>
    <w:rsid w:val="00216B4A"/>
    <w:rsid w:val="00222980"/>
    <w:rsid w:val="002261E7"/>
    <w:rsid w:val="00226A87"/>
    <w:rsid w:val="00227D09"/>
    <w:rsid w:val="00233F8B"/>
    <w:rsid w:val="00237CDB"/>
    <w:rsid w:val="00240D2A"/>
    <w:rsid w:val="002548FA"/>
    <w:rsid w:val="00255C6E"/>
    <w:rsid w:val="00260C27"/>
    <w:rsid w:val="00261796"/>
    <w:rsid w:val="00264383"/>
    <w:rsid w:val="00274DEE"/>
    <w:rsid w:val="0027599F"/>
    <w:rsid w:val="00276C07"/>
    <w:rsid w:val="00285600"/>
    <w:rsid w:val="00286C69"/>
    <w:rsid w:val="00293806"/>
    <w:rsid w:val="002941BE"/>
    <w:rsid w:val="0029635E"/>
    <w:rsid w:val="002A05BE"/>
    <w:rsid w:val="002A1420"/>
    <w:rsid w:val="002A1A8D"/>
    <w:rsid w:val="002A2745"/>
    <w:rsid w:val="002A3508"/>
    <w:rsid w:val="002B1116"/>
    <w:rsid w:val="002B4B1F"/>
    <w:rsid w:val="002B7A30"/>
    <w:rsid w:val="002C043F"/>
    <w:rsid w:val="002C472F"/>
    <w:rsid w:val="002C6076"/>
    <w:rsid w:val="002D16DC"/>
    <w:rsid w:val="002E02EA"/>
    <w:rsid w:val="002E0E72"/>
    <w:rsid w:val="002E3089"/>
    <w:rsid w:val="002E3517"/>
    <w:rsid w:val="002E59D2"/>
    <w:rsid w:val="002E6F11"/>
    <w:rsid w:val="002F305E"/>
    <w:rsid w:val="002F52A6"/>
    <w:rsid w:val="00301036"/>
    <w:rsid w:val="00301B3E"/>
    <w:rsid w:val="00307C2A"/>
    <w:rsid w:val="00312F10"/>
    <w:rsid w:val="00313656"/>
    <w:rsid w:val="003157C7"/>
    <w:rsid w:val="003306BF"/>
    <w:rsid w:val="003432BC"/>
    <w:rsid w:val="00343701"/>
    <w:rsid w:val="00344575"/>
    <w:rsid w:val="0034468F"/>
    <w:rsid w:val="00350EC7"/>
    <w:rsid w:val="00356D18"/>
    <w:rsid w:val="00364D8C"/>
    <w:rsid w:val="00367B94"/>
    <w:rsid w:val="00371467"/>
    <w:rsid w:val="00373ECA"/>
    <w:rsid w:val="00375708"/>
    <w:rsid w:val="00375893"/>
    <w:rsid w:val="003761F0"/>
    <w:rsid w:val="00380C0E"/>
    <w:rsid w:val="00383120"/>
    <w:rsid w:val="0038402C"/>
    <w:rsid w:val="0039019A"/>
    <w:rsid w:val="003916A9"/>
    <w:rsid w:val="00394563"/>
    <w:rsid w:val="003A2659"/>
    <w:rsid w:val="003A42D8"/>
    <w:rsid w:val="003B0DAA"/>
    <w:rsid w:val="003B20E2"/>
    <w:rsid w:val="003B2201"/>
    <w:rsid w:val="003B36BB"/>
    <w:rsid w:val="003B395D"/>
    <w:rsid w:val="003B42F1"/>
    <w:rsid w:val="003B4460"/>
    <w:rsid w:val="003B6473"/>
    <w:rsid w:val="003B7599"/>
    <w:rsid w:val="003C11B3"/>
    <w:rsid w:val="003C1AD5"/>
    <w:rsid w:val="003C57FD"/>
    <w:rsid w:val="003C68E2"/>
    <w:rsid w:val="003D564B"/>
    <w:rsid w:val="003E43C8"/>
    <w:rsid w:val="003F2E43"/>
    <w:rsid w:val="003F3981"/>
    <w:rsid w:val="003F60DC"/>
    <w:rsid w:val="00404E2B"/>
    <w:rsid w:val="00406EF1"/>
    <w:rsid w:val="00411293"/>
    <w:rsid w:val="00412863"/>
    <w:rsid w:val="0041434B"/>
    <w:rsid w:val="00415E69"/>
    <w:rsid w:val="00417C7A"/>
    <w:rsid w:val="00421738"/>
    <w:rsid w:val="004233FF"/>
    <w:rsid w:val="00423F11"/>
    <w:rsid w:val="00425A46"/>
    <w:rsid w:val="004343D3"/>
    <w:rsid w:val="00434AC7"/>
    <w:rsid w:val="0043673D"/>
    <w:rsid w:val="00436C18"/>
    <w:rsid w:val="00437805"/>
    <w:rsid w:val="00440194"/>
    <w:rsid w:val="00441144"/>
    <w:rsid w:val="00443817"/>
    <w:rsid w:val="004457B2"/>
    <w:rsid w:val="004460FD"/>
    <w:rsid w:val="00446BB2"/>
    <w:rsid w:val="004523C8"/>
    <w:rsid w:val="00455C69"/>
    <w:rsid w:val="00456E05"/>
    <w:rsid w:val="004572C2"/>
    <w:rsid w:val="00460A54"/>
    <w:rsid w:val="004610C8"/>
    <w:rsid w:val="0046712A"/>
    <w:rsid w:val="00467DF5"/>
    <w:rsid w:val="004714CA"/>
    <w:rsid w:val="00476F4E"/>
    <w:rsid w:val="0048080D"/>
    <w:rsid w:val="00480816"/>
    <w:rsid w:val="0048457D"/>
    <w:rsid w:val="00485059"/>
    <w:rsid w:val="004855DC"/>
    <w:rsid w:val="00490EE4"/>
    <w:rsid w:val="0049253E"/>
    <w:rsid w:val="0049316F"/>
    <w:rsid w:val="004A0D83"/>
    <w:rsid w:val="004A16B5"/>
    <w:rsid w:val="004A16E5"/>
    <w:rsid w:val="004A4992"/>
    <w:rsid w:val="004A4DF7"/>
    <w:rsid w:val="004A7BB8"/>
    <w:rsid w:val="004B67AA"/>
    <w:rsid w:val="004C156F"/>
    <w:rsid w:val="004D0B79"/>
    <w:rsid w:val="004D0BF6"/>
    <w:rsid w:val="004D7001"/>
    <w:rsid w:val="004D7778"/>
    <w:rsid w:val="004E44A5"/>
    <w:rsid w:val="004E6D79"/>
    <w:rsid w:val="004F0228"/>
    <w:rsid w:val="004F03E8"/>
    <w:rsid w:val="004F3188"/>
    <w:rsid w:val="00502512"/>
    <w:rsid w:val="00506E20"/>
    <w:rsid w:val="00512C71"/>
    <w:rsid w:val="00522193"/>
    <w:rsid w:val="00522DBE"/>
    <w:rsid w:val="00523188"/>
    <w:rsid w:val="0053040D"/>
    <w:rsid w:val="00531E8E"/>
    <w:rsid w:val="00533CB7"/>
    <w:rsid w:val="00534651"/>
    <w:rsid w:val="005350DF"/>
    <w:rsid w:val="00535F83"/>
    <w:rsid w:val="005430A8"/>
    <w:rsid w:val="00545323"/>
    <w:rsid w:val="00560FA2"/>
    <w:rsid w:val="00566257"/>
    <w:rsid w:val="00574B51"/>
    <w:rsid w:val="005755BC"/>
    <w:rsid w:val="00582497"/>
    <w:rsid w:val="0058272A"/>
    <w:rsid w:val="00583347"/>
    <w:rsid w:val="00586A2E"/>
    <w:rsid w:val="0058790C"/>
    <w:rsid w:val="005938BB"/>
    <w:rsid w:val="005943CA"/>
    <w:rsid w:val="00594721"/>
    <w:rsid w:val="005A309D"/>
    <w:rsid w:val="005A39FC"/>
    <w:rsid w:val="005A5EF5"/>
    <w:rsid w:val="005A64D7"/>
    <w:rsid w:val="005B3C1C"/>
    <w:rsid w:val="005B6FF0"/>
    <w:rsid w:val="005C317C"/>
    <w:rsid w:val="005C3A1D"/>
    <w:rsid w:val="005C436C"/>
    <w:rsid w:val="005C52D2"/>
    <w:rsid w:val="005D4645"/>
    <w:rsid w:val="005D46D9"/>
    <w:rsid w:val="005D6294"/>
    <w:rsid w:val="005D6CD2"/>
    <w:rsid w:val="005F247C"/>
    <w:rsid w:val="005F26D6"/>
    <w:rsid w:val="005F6892"/>
    <w:rsid w:val="005F69F8"/>
    <w:rsid w:val="00600DAC"/>
    <w:rsid w:val="00601A6B"/>
    <w:rsid w:val="00604FEE"/>
    <w:rsid w:val="0061223E"/>
    <w:rsid w:val="00612815"/>
    <w:rsid w:val="0062463C"/>
    <w:rsid w:val="00625200"/>
    <w:rsid w:val="006259DF"/>
    <w:rsid w:val="00625A4D"/>
    <w:rsid w:val="0063041D"/>
    <w:rsid w:val="00632325"/>
    <w:rsid w:val="00636D8B"/>
    <w:rsid w:val="00637B50"/>
    <w:rsid w:val="00640BC6"/>
    <w:rsid w:val="00645873"/>
    <w:rsid w:val="00650A1E"/>
    <w:rsid w:val="0066194D"/>
    <w:rsid w:val="006636C3"/>
    <w:rsid w:val="006679E7"/>
    <w:rsid w:val="0067124E"/>
    <w:rsid w:val="006751C5"/>
    <w:rsid w:val="006755C3"/>
    <w:rsid w:val="00675DB7"/>
    <w:rsid w:val="00676C14"/>
    <w:rsid w:val="0068004A"/>
    <w:rsid w:val="0068685C"/>
    <w:rsid w:val="00690E80"/>
    <w:rsid w:val="00690FD6"/>
    <w:rsid w:val="00692348"/>
    <w:rsid w:val="006A2967"/>
    <w:rsid w:val="006A4945"/>
    <w:rsid w:val="006A5DEF"/>
    <w:rsid w:val="006A7832"/>
    <w:rsid w:val="006A7E31"/>
    <w:rsid w:val="006B361B"/>
    <w:rsid w:val="006B555A"/>
    <w:rsid w:val="006B6ECB"/>
    <w:rsid w:val="006C37D8"/>
    <w:rsid w:val="006C3BC1"/>
    <w:rsid w:val="006C3E56"/>
    <w:rsid w:val="006C5CCA"/>
    <w:rsid w:val="006D3D34"/>
    <w:rsid w:val="006D5225"/>
    <w:rsid w:val="006D66F0"/>
    <w:rsid w:val="006D7D63"/>
    <w:rsid w:val="006E1513"/>
    <w:rsid w:val="006E7A6D"/>
    <w:rsid w:val="006F405D"/>
    <w:rsid w:val="006F4470"/>
    <w:rsid w:val="006F63A7"/>
    <w:rsid w:val="00702855"/>
    <w:rsid w:val="007029BF"/>
    <w:rsid w:val="00702B11"/>
    <w:rsid w:val="00705211"/>
    <w:rsid w:val="00705B86"/>
    <w:rsid w:val="0070643D"/>
    <w:rsid w:val="007162AE"/>
    <w:rsid w:val="007176C2"/>
    <w:rsid w:val="007221C7"/>
    <w:rsid w:val="0072411F"/>
    <w:rsid w:val="00724F0F"/>
    <w:rsid w:val="007335DE"/>
    <w:rsid w:val="0073548F"/>
    <w:rsid w:val="007409E5"/>
    <w:rsid w:val="0074133A"/>
    <w:rsid w:val="007517F9"/>
    <w:rsid w:val="00756647"/>
    <w:rsid w:val="0075686B"/>
    <w:rsid w:val="00756A0C"/>
    <w:rsid w:val="00761985"/>
    <w:rsid w:val="00767F07"/>
    <w:rsid w:val="007767D4"/>
    <w:rsid w:val="007828FE"/>
    <w:rsid w:val="00784CAA"/>
    <w:rsid w:val="0078582B"/>
    <w:rsid w:val="007918B6"/>
    <w:rsid w:val="0079296E"/>
    <w:rsid w:val="00796E5E"/>
    <w:rsid w:val="007979EE"/>
    <w:rsid w:val="00797CC7"/>
    <w:rsid w:val="00797EA4"/>
    <w:rsid w:val="007A050C"/>
    <w:rsid w:val="007A2A33"/>
    <w:rsid w:val="007A591D"/>
    <w:rsid w:val="007A61FB"/>
    <w:rsid w:val="007A70F7"/>
    <w:rsid w:val="007B6249"/>
    <w:rsid w:val="007B7EE3"/>
    <w:rsid w:val="007C11DC"/>
    <w:rsid w:val="007C4BDF"/>
    <w:rsid w:val="007D2C3E"/>
    <w:rsid w:val="007D433B"/>
    <w:rsid w:val="007D6B2E"/>
    <w:rsid w:val="007E1E36"/>
    <w:rsid w:val="007F0CC2"/>
    <w:rsid w:val="007F5BE2"/>
    <w:rsid w:val="007F6441"/>
    <w:rsid w:val="00803182"/>
    <w:rsid w:val="00807C3D"/>
    <w:rsid w:val="00812036"/>
    <w:rsid w:val="00812DA3"/>
    <w:rsid w:val="00813ACD"/>
    <w:rsid w:val="008151DD"/>
    <w:rsid w:val="00832353"/>
    <w:rsid w:val="0083530D"/>
    <w:rsid w:val="008441CD"/>
    <w:rsid w:val="0085235A"/>
    <w:rsid w:val="00853EA5"/>
    <w:rsid w:val="00861585"/>
    <w:rsid w:val="0086306A"/>
    <w:rsid w:val="00867B4A"/>
    <w:rsid w:val="00870ACC"/>
    <w:rsid w:val="00876B78"/>
    <w:rsid w:val="00881371"/>
    <w:rsid w:val="0088147F"/>
    <w:rsid w:val="008822F9"/>
    <w:rsid w:val="00887A01"/>
    <w:rsid w:val="008A16FA"/>
    <w:rsid w:val="008A1C4B"/>
    <w:rsid w:val="008A1E53"/>
    <w:rsid w:val="008A2879"/>
    <w:rsid w:val="008B06DD"/>
    <w:rsid w:val="008B1B10"/>
    <w:rsid w:val="008B66C6"/>
    <w:rsid w:val="008C6598"/>
    <w:rsid w:val="008D0427"/>
    <w:rsid w:val="008D07CD"/>
    <w:rsid w:val="008D0A58"/>
    <w:rsid w:val="008D4763"/>
    <w:rsid w:val="008D68FD"/>
    <w:rsid w:val="008E03FA"/>
    <w:rsid w:val="008E13D3"/>
    <w:rsid w:val="008E4C24"/>
    <w:rsid w:val="008E5F33"/>
    <w:rsid w:val="008E79DC"/>
    <w:rsid w:val="008F004F"/>
    <w:rsid w:val="00901847"/>
    <w:rsid w:val="009104B3"/>
    <w:rsid w:val="00911B0A"/>
    <w:rsid w:val="00912B79"/>
    <w:rsid w:val="009137D4"/>
    <w:rsid w:val="00914554"/>
    <w:rsid w:val="0091751F"/>
    <w:rsid w:val="00920BA9"/>
    <w:rsid w:val="00930147"/>
    <w:rsid w:val="00932B6F"/>
    <w:rsid w:val="009376C0"/>
    <w:rsid w:val="00940C88"/>
    <w:rsid w:val="00940DCC"/>
    <w:rsid w:val="009429DD"/>
    <w:rsid w:val="0094547E"/>
    <w:rsid w:val="00954B49"/>
    <w:rsid w:val="00954C01"/>
    <w:rsid w:val="00954D04"/>
    <w:rsid w:val="009557A3"/>
    <w:rsid w:val="009602EA"/>
    <w:rsid w:val="00961179"/>
    <w:rsid w:val="009625EC"/>
    <w:rsid w:val="00964A14"/>
    <w:rsid w:val="009652AC"/>
    <w:rsid w:val="00965E13"/>
    <w:rsid w:val="00967132"/>
    <w:rsid w:val="0097535C"/>
    <w:rsid w:val="009779A6"/>
    <w:rsid w:val="0098081C"/>
    <w:rsid w:val="00987E99"/>
    <w:rsid w:val="00995F41"/>
    <w:rsid w:val="009A087D"/>
    <w:rsid w:val="009A0E25"/>
    <w:rsid w:val="009A1B3B"/>
    <w:rsid w:val="009A2F55"/>
    <w:rsid w:val="009A5BC3"/>
    <w:rsid w:val="009B03AC"/>
    <w:rsid w:val="009B0C92"/>
    <w:rsid w:val="009B0CA5"/>
    <w:rsid w:val="009B30BD"/>
    <w:rsid w:val="009B39C4"/>
    <w:rsid w:val="009B3AFB"/>
    <w:rsid w:val="009C0B30"/>
    <w:rsid w:val="009C16B9"/>
    <w:rsid w:val="009C2546"/>
    <w:rsid w:val="009C3D24"/>
    <w:rsid w:val="009C6DD1"/>
    <w:rsid w:val="009D4015"/>
    <w:rsid w:val="009D58A4"/>
    <w:rsid w:val="009E0C95"/>
    <w:rsid w:val="009E11E8"/>
    <w:rsid w:val="009E1FD3"/>
    <w:rsid w:val="009F094F"/>
    <w:rsid w:val="009F0E59"/>
    <w:rsid w:val="009F4EC3"/>
    <w:rsid w:val="009F5E53"/>
    <w:rsid w:val="00A01614"/>
    <w:rsid w:val="00A15ECF"/>
    <w:rsid w:val="00A16FE2"/>
    <w:rsid w:val="00A17FB1"/>
    <w:rsid w:val="00A203AD"/>
    <w:rsid w:val="00A25697"/>
    <w:rsid w:val="00A36B76"/>
    <w:rsid w:val="00A377CF"/>
    <w:rsid w:val="00A37D65"/>
    <w:rsid w:val="00A4002F"/>
    <w:rsid w:val="00A41B33"/>
    <w:rsid w:val="00A428FB"/>
    <w:rsid w:val="00A47E70"/>
    <w:rsid w:val="00A50308"/>
    <w:rsid w:val="00A61E9C"/>
    <w:rsid w:val="00A61FEB"/>
    <w:rsid w:val="00A620A8"/>
    <w:rsid w:val="00A746DD"/>
    <w:rsid w:val="00A75332"/>
    <w:rsid w:val="00A835BD"/>
    <w:rsid w:val="00A83F33"/>
    <w:rsid w:val="00A902EA"/>
    <w:rsid w:val="00A97DF6"/>
    <w:rsid w:val="00AA009D"/>
    <w:rsid w:val="00AA1182"/>
    <w:rsid w:val="00AA22CB"/>
    <w:rsid w:val="00AA4A57"/>
    <w:rsid w:val="00AA536E"/>
    <w:rsid w:val="00AB5122"/>
    <w:rsid w:val="00AC1888"/>
    <w:rsid w:val="00AC3BA4"/>
    <w:rsid w:val="00AD22C7"/>
    <w:rsid w:val="00AD2B3D"/>
    <w:rsid w:val="00AD4E05"/>
    <w:rsid w:val="00AD57BF"/>
    <w:rsid w:val="00AD5A22"/>
    <w:rsid w:val="00AE0893"/>
    <w:rsid w:val="00AE35B6"/>
    <w:rsid w:val="00AE6550"/>
    <w:rsid w:val="00AF2307"/>
    <w:rsid w:val="00AF5033"/>
    <w:rsid w:val="00AF62BE"/>
    <w:rsid w:val="00B06512"/>
    <w:rsid w:val="00B06912"/>
    <w:rsid w:val="00B10155"/>
    <w:rsid w:val="00B106B6"/>
    <w:rsid w:val="00B12DAC"/>
    <w:rsid w:val="00B15AD4"/>
    <w:rsid w:val="00B16487"/>
    <w:rsid w:val="00B173AE"/>
    <w:rsid w:val="00B20421"/>
    <w:rsid w:val="00B21C22"/>
    <w:rsid w:val="00B22E88"/>
    <w:rsid w:val="00B26F50"/>
    <w:rsid w:val="00B30D35"/>
    <w:rsid w:val="00B31145"/>
    <w:rsid w:val="00B345E0"/>
    <w:rsid w:val="00B346D1"/>
    <w:rsid w:val="00B370D5"/>
    <w:rsid w:val="00B416F1"/>
    <w:rsid w:val="00B4201F"/>
    <w:rsid w:val="00B4222E"/>
    <w:rsid w:val="00B44069"/>
    <w:rsid w:val="00B468F0"/>
    <w:rsid w:val="00B4793E"/>
    <w:rsid w:val="00B56A75"/>
    <w:rsid w:val="00B572A6"/>
    <w:rsid w:val="00B62AC3"/>
    <w:rsid w:val="00B64008"/>
    <w:rsid w:val="00B67CA7"/>
    <w:rsid w:val="00B7248D"/>
    <w:rsid w:val="00B72FDA"/>
    <w:rsid w:val="00B76172"/>
    <w:rsid w:val="00B76281"/>
    <w:rsid w:val="00B76E4A"/>
    <w:rsid w:val="00B76FF5"/>
    <w:rsid w:val="00B80E43"/>
    <w:rsid w:val="00B8395B"/>
    <w:rsid w:val="00B878A4"/>
    <w:rsid w:val="00B90D6D"/>
    <w:rsid w:val="00B94A24"/>
    <w:rsid w:val="00BA28D8"/>
    <w:rsid w:val="00BB5039"/>
    <w:rsid w:val="00BC5AF2"/>
    <w:rsid w:val="00BD7F21"/>
    <w:rsid w:val="00BE152B"/>
    <w:rsid w:val="00BE3F7E"/>
    <w:rsid w:val="00BE7564"/>
    <w:rsid w:val="00BF1475"/>
    <w:rsid w:val="00BF20E7"/>
    <w:rsid w:val="00BF4C61"/>
    <w:rsid w:val="00BF6C37"/>
    <w:rsid w:val="00C0526C"/>
    <w:rsid w:val="00C06662"/>
    <w:rsid w:val="00C10052"/>
    <w:rsid w:val="00C142BB"/>
    <w:rsid w:val="00C1515C"/>
    <w:rsid w:val="00C17185"/>
    <w:rsid w:val="00C2052C"/>
    <w:rsid w:val="00C243CA"/>
    <w:rsid w:val="00C254E2"/>
    <w:rsid w:val="00C30449"/>
    <w:rsid w:val="00C30FA8"/>
    <w:rsid w:val="00C363C3"/>
    <w:rsid w:val="00C40B81"/>
    <w:rsid w:val="00C51E14"/>
    <w:rsid w:val="00C5421F"/>
    <w:rsid w:val="00C54B30"/>
    <w:rsid w:val="00C62C9B"/>
    <w:rsid w:val="00C676F3"/>
    <w:rsid w:val="00C756A5"/>
    <w:rsid w:val="00C8790D"/>
    <w:rsid w:val="00C917F2"/>
    <w:rsid w:val="00C924D8"/>
    <w:rsid w:val="00C938EE"/>
    <w:rsid w:val="00C94DF7"/>
    <w:rsid w:val="00CA74E1"/>
    <w:rsid w:val="00CB7E99"/>
    <w:rsid w:val="00CC05DF"/>
    <w:rsid w:val="00CC0E34"/>
    <w:rsid w:val="00CC39BA"/>
    <w:rsid w:val="00CC5A98"/>
    <w:rsid w:val="00CD6968"/>
    <w:rsid w:val="00CF0C35"/>
    <w:rsid w:val="00CF335F"/>
    <w:rsid w:val="00CF5E96"/>
    <w:rsid w:val="00CF6451"/>
    <w:rsid w:val="00D05012"/>
    <w:rsid w:val="00D072E0"/>
    <w:rsid w:val="00D20171"/>
    <w:rsid w:val="00D2157D"/>
    <w:rsid w:val="00D21790"/>
    <w:rsid w:val="00D2596D"/>
    <w:rsid w:val="00D27153"/>
    <w:rsid w:val="00D30C71"/>
    <w:rsid w:val="00D37AFB"/>
    <w:rsid w:val="00D46C78"/>
    <w:rsid w:val="00D54778"/>
    <w:rsid w:val="00D71AE4"/>
    <w:rsid w:val="00D71F56"/>
    <w:rsid w:val="00D725DF"/>
    <w:rsid w:val="00D75E0F"/>
    <w:rsid w:val="00D76142"/>
    <w:rsid w:val="00D802C7"/>
    <w:rsid w:val="00D864DD"/>
    <w:rsid w:val="00D86676"/>
    <w:rsid w:val="00DA1B4C"/>
    <w:rsid w:val="00DA22CF"/>
    <w:rsid w:val="00DC2F11"/>
    <w:rsid w:val="00DD2F3F"/>
    <w:rsid w:val="00DD416A"/>
    <w:rsid w:val="00DD55EA"/>
    <w:rsid w:val="00DE1EBD"/>
    <w:rsid w:val="00DE212A"/>
    <w:rsid w:val="00DE2278"/>
    <w:rsid w:val="00DE4785"/>
    <w:rsid w:val="00DE5249"/>
    <w:rsid w:val="00DE74FB"/>
    <w:rsid w:val="00DF4A9B"/>
    <w:rsid w:val="00E03899"/>
    <w:rsid w:val="00E03DD2"/>
    <w:rsid w:val="00E1577E"/>
    <w:rsid w:val="00E16C1A"/>
    <w:rsid w:val="00E21CAA"/>
    <w:rsid w:val="00E23D3C"/>
    <w:rsid w:val="00E30348"/>
    <w:rsid w:val="00E31051"/>
    <w:rsid w:val="00E33D34"/>
    <w:rsid w:val="00E36DAD"/>
    <w:rsid w:val="00E36F02"/>
    <w:rsid w:val="00E40924"/>
    <w:rsid w:val="00E43D59"/>
    <w:rsid w:val="00E464B6"/>
    <w:rsid w:val="00E4692E"/>
    <w:rsid w:val="00E67FD8"/>
    <w:rsid w:val="00E702FA"/>
    <w:rsid w:val="00E70799"/>
    <w:rsid w:val="00E7102F"/>
    <w:rsid w:val="00E761AD"/>
    <w:rsid w:val="00E76AFA"/>
    <w:rsid w:val="00E774FD"/>
    <w:rsid w:val="00E817B4"/>
    <w:rsid w:val="00E83018"/>
    <w:rsid w:val="00E86434"/>
    <w:rsid w:val="00E93E25"/>
    <w:rsid w:val="00E96600"/>
    <w:rsid w:val="00EA2DAB"/>
    <w:rsid w:val="00EA6A05"/>
    <w:rsid w:val="00EB4D07"/>
    <w:rsid w:val="00EB63F9"/>
    <w:rsid w:val="00EB6B4B"/>
    <w:rsid w:val="00ED5A82"/>
    <w:rsid w:val="00ED6E92"/>
    <w:rsid w:val="00EE10A7"/>
    <w:rsid w:val="00EE16FC"/>
    <w:rsid w:val="00EE1CE9"/>
    <w:rsid w:val="00EF0732"/>
    <w:rsid w:val="00F07082"/>
    <w:rsid w:val="00F14672"/>
    <w:rsid w:val="00F14D7B"/>
    <w:rsid w:val="00F20D0D"/>
    <w:rsid w:val="00F30F9A"/>
    <w:rsid w:val="00F322CC"/>
    <w:rsid w:val="00F377A6"/>
    <w:rsid w:val="00F40E85"/>
    <w:rsid w:val="00F43259"/>
    <w:rsid w:val="00F4360E"/>
    <w:rsid w:val="00F47870"/>
    <w:rsid w:val="00F502F0"/>
    <w:rsid w:val="00F5058F"/>
    <w:rsid w:val="00F50665"/>
    <w:rsid w:val="00F50E5B"/>
    <w:rsid w:val="00F56D44"/>
    <w:rsid w:val="00F63481"/>
    <w:rsid w:val="00F67A71"/>
    <w:rsid w:val="00F70642"/>
    <w:rsid w:val="00F71652"/>
    <w:rsid w:val="00F71C95"/>
    <w:rsid w:val="00F71CE9"/>
    <w:rsid w:val="00F72B5D"/>
    <w:rsid w:val="00F74B16"/>
    <w:rsid w:val="00F769A3"/>
    <w:rsid w:val="00F86E1C"/>
    <w:rsid w:val="00F87D44"/>
    <w:rsid w:val="00F9097F"/>
    <w:rsid w:val="00F9357F"/>
    <w:rsid w:val="00F9432D"/>
    <w:rsid w:val="00F95DA8"/>
    <w:rsid w:val="00FA1408"/>
    <w:rsid w:val="00FB18D0"/>
    <w:rsid w:val="00FB7A7F"/>
    <w:rsid w:val="00FD3D93"/>
    <w:rsid w:val="00FD44B7"/>
    <w:rsid w:val="00FE0470"/>
    <w:rsid w:val="00FE2F18"/>
    <w:rsid w:val="00FE55A2"/>
    <w:rsid w:val="00FE7A50"/>
    <w:rsid w:val="00FF05FA"/>
    <w:rsid w:val="00FF7090"/>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styleId="Reetkatablice" w:type="table">
    <w:name w:val="Table Grid"/>
    <w:basedOn w:val="Obinatablica"/>
    <w:rsid w:val="0068685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basedOn w:val="Zadanifontodlomka"/>
    <w:uiPriority w:val="20"/>
    <w:qFormat/>
    <w:rsid w:val="0008231F"/>
    <w:rPr>
      <w:b/>
      <w:bCs/>
      <w:i w:val="false"/>
      <w:iCs w:val="false"/>
    </w:rPr>
  </w:style>
  <w:style w:customStyle="true" w:styleId="st1" w:type="character">
    <w:name w:val="st1"/>
    <w:basedOn w:val="Zadanifontodlomka"/>
    <w:rsid w:val="0008231F"/>
  </w:style>
  <w:style w:styleId="Tekstrezerviranogmjesta" w:type="character">
    <w:name w:val="Placeholder Text"/>
    <w:basedOn w:val="Zadanifontodlomka"/>
    <w:uiPriority w:val="99"/>
    <w:semiHidden/>
    <w:rsid w:val="00412863"/>
    <w:rPr>
      <w:color w:val="808080"/>
      <w:bdr w:space="0" w:sz="0" w:color="auto" w:val="none"/>
      <w:shd w:fill="auto" w:color="auto" w:val="clear"/>
    </w:rPr>
  </w:style>
  <w:style w:customStyle="true" w:styleId="eSPISCCParagraphDefaultFont" w:type="character">
    <w:name w:val="eSPIS_CC_Paragraph Default Font"/>
    <w:basedOn w:val="Zadanifontodlomka"/>
    <w:rsid w:val="004128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2863"/>
    <w:rPr>
      <w:bdr w:space="0" w:sz="0" w:color="auto" w:val="none"/>
      <w:shd w:fill="FFFFCC" w:color="auto" w:val="clear"/>
      <w:lang w:val="hr-HR"/>
    </w:rPr>
  </w:style>
  <w:style w:customStyle="true" w:styleId="PozadinaSvijetloCrvena" w:type="character">
    <w:name w:val="Pozadina_SvijetloCrvena"/>
    <w:basedOn w:val="eSPISCCParagraphDefaultFont"/>
    <w:rsid w:val="004128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28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styleId="Reetkatablice" w:type="table">
    <w:name w:val="Table Grid"/>
    <w:basedOn w:val="Obinatablica"/>
    <w:rsid w:val="0068685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basedOn w:val="Zadanifontodlomka"/>
    <w:uiPriority w:val="20"/>
    <w:qFormat/>
    <w:rsid w:val="0008231F"/>
    <w:rPr>
      <w:b/>
      <w:bCs/>
      <w:i w:val="0"/>
      <w:iCs w:val="0"/>
    </w:rPr>
  </w:style>
  <w:style w:customStyle="1" w:styleId="st1" w:type="character">
    <w:name w:val="st1"/>
    <w:basedOn w:val="Zadanifontodlomka"/>
    <w:rsid w:val="0008231F"/>
  </w:style>
  <w:style w:styleId="Tekstrezerviranogmjesta" w:type="character">
    <w:name w:val="Placeholder Text"/>
    <w:basedOn w:val="Zadanifontodlomka"/>
    <w:uiPriority w:val="99"/>
    <w:semiHidden/>
    <w:rsid w:val="00412863"/>
    <w:rPr>
      <w:color w:val="808080"/>
      <w:bdr w:color="auto" w:space="0" w:sz="0" w:val="none"/>
      <w:shd w:color="auto" w:fill="auto" w:val="clear"/>
    </w:rPr>
  </w:style>
  <w:style w:customStyle="1" w:styleId="eSPISCCParagraphDefaultFont" w:type="character">
    <w:name w:val="eSPIS_CC_Paragraph Default Font"/>
    <w:basedOn w:val="Zadanifontodlomka"/>
    <w:rsid w:val="004128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2863"/>
    <w:rPr>
      <w:bdr w:color="auto" w:space="0" w:sz="0" w:val="none"/>
      <w:shd w:color="auto" w:fill="FFFFCC" w:val="clear"/>
      <w:lang w:val="hr-HR"/>
    </w:rPr>
  </w:style>
  <w:style w:customStyle="1" w:styleId="PozadinaSvijetloCrvena" w:type="character">
    <w:name w:val="Pozadina_SvijetloCrvena"/>
    <w:basedOn w:val="eSPISCCParagraphDefaultFont"/>
    <w:rsid w:val="004128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28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854336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2017.</izvorni_sadrzaj>
    <derivirana_varijabla naziv="DomainObject.DatumDonosenjaOdluke_1">18.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1209</izvorni_sadrzaj>
    <derivirana_varijabla naziv="DomainObject.Predmet.Broj_1">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zaposlenih</izvorni_sadrzaj>
    <derivirana_varijabla naziv="DomainObject.Predmet.Opis_1">78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St-1209/2016</izvorni_sadrzaj>
    <derivirana_varijabla naziv="DomainObject.Predmet.OznakaBroj_1">St-1209/2016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IMOTA d.d. za poljodjelstvo, trgovinu i ugostiteljstvo u stečaju</izvorni_sadrzaj>
    <derivirana_varijabla naziv="DomainObject.Predmet.ProtustrankaFormated_1">  IMOTA d.d. za poljodjelstvo, trgovinu i ugostiteljstvo u stečaju</derivirana_varijabla>
  </DomainObject.Predmet.ProtustrankaFormated>
  <DomainObject.Predmet.ProtustrankaFormatedOIB>
    <izvorni_sadrzaj>  IMOTA d.d. za poljodjelstvo, trgovinu i ugostiteljstvo u stečaju, OIB 02297833542</izvorni_sadrzaj>
    <derivirana_varijabla naziv="DomainObject.Predmet.ProtustrankaFormatedOIB_1">  IMOTA d.d. za poljodjelstvo, trgovinu i ugostiteljstvo u stečaju, OIB 02297833542</derivirana_varijabla>
  </DomainObject.Predmet.ProtustrankaFormatedOIB>
  <DomainObject.Predmet.ProtustrankaFormatedWithAdress>
    <izvorni_sadrzaj> IMOTA d.d. za poljodjelstvo, trgovinu i ugostiteljstvo u stečaju, Perinuša/bb, 21260 Donji Proložac</izvorni_sadrzaj>
    <derivirana_varijabla naziv="DomainObject.Predmet.ProtustrankaFormatedWithAdress_1"> IMOTA d.d. za poljodjelstvo, trgovinu i ugostiteljstvo u stečaju, Perinuša/bb, 21260 Donji Proložac</derivirana_varijabla>
  </DomainObject.Predmet.ProtustrankaFormatedWithAdress>
  <DomainObject.Predmet.ProtustrankaFormatedWithAdressOIB>
    <izvorni_sadrzaj> IMOTA d.d. za poljodjelstvo, trgovinu i ugostiteljstvo u stečaju, OIB 02297833542, Perinuša/bb, 21260 Donji Proložac</izvorni_sadrzaj>
    <derivirana_varijabla naziv="DomainObject.Predmet.ProtustrankaFormatedWithAdressOIB_1"> IMOTA d.d. za poljodjelstvo, trgovinu i ugostiteljstvo u stečaju, OIB 02297833542, Perinuša/bb, 21260 Donji Proložac</derivirana_varijabla>
  </DomainObject.Predmet.ProtustrankaFormatedWithAdressOIB>
  <DomainObject.Predmet.ProtustrankaWithAdress>
    <izvorni_sadrzaj>IMOTA d.d. za poljodjelstvo, trgovinu i ugostiteljstvo u stečaju Perinuša/bb, 21260 Donji Proložac</izvorni_sadrzaj>
    <derivirana_varijabla naziv="DomainObject.Predmet.ProtustrankaWithAdress_1">IMOTA d.d. za poljodjelstvo, trgovinu i ugostiteljstvo u stečaju Perinuša/bb, 21260 Donji Proložac</derivirana_varijabla>
  </DomainObject.Predmet.ProtustrankaWithAdress>
  <DomainObject.Predmet.ProtustrankaWithAdressOIB>
    <izvorni_sadrzaj>IMOTA d.d. za poljodjelstvo, trgovinu i ugostiteljstvo u stečaju, OIB 02297833542, Perinuša/bb, 21260 Donji Proložac</izvorni_sadrzaj>
    <derivirana_varijabla naziv="DomainObject.Predmet.ProtustrankaWithAdressOIB_1">IMOTA d.d. za poljodjelstvo, trgovinu i ugostiteljstvo u stečaju, OIB 02297833542, Perinuša/bb, 21260 Donji Proložac</derivirana_varijabla>
  </DomainObject.Predmet.ProtustrankaWithAdressOIB>
  <DomainObject.Predmet.ProtustrankaNazivFormated>
    <izvorni_sadrzaj>IMOTA d.d. za poljodjelstvo, trgovinu i ugostiteljstvo u stečaju</izvorni_sadrzaj>
    <derivirana_varijabla naziv="DomainObject.Predmet.ProtustrankaNazivFormated_1">IMOTA d.d. za poljodjelstvo, trgovinu i ugostiteljstvo u stečaju</derivirana_varijabla>
  </DomainObject.Predmet.ProtustrankaNazivFormated>
  <DomainObject.Predmet.ProtustrankaNazivFormatedOIB>
    <izvorni_sadrzaj>IMOTA d.d. za poljodjelstvo, trgovinu i ugostiteljstvo u stečaju, OIB 02297833542</izvorni_sadrzaj>
    <derivirana_varijabla naziv="DomainObject.Predmet.ProtustrankaNazivFormatedOIB_1">IMOTA d.d. za poljodjelstvo, trgovinu i ugostiteljstvo u stečaju, OIB 02297833542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Nediljka Vodanović; Ante Zdilar; Anđelko Babić; Danijel Škegro; Ante Zdilar; Ivanka Lončar; Marijan Karoglan; Radoslav Šabić; Slavko Lončar; Andrija Strinić; Ante Topić; Živko Ivanko; Davor Babić; Iva Maršić; Vladimir Papučić</izvorni_sadrzaj>
    <derivirana_varijabla naziv="DomainObject.Predmet.StrankaFormated_1">  FINANCIJSKA AGENCIJA, RC SPLIT; Nediljka Vodanović; Ante Zdilar; Anđelko Babić; Danijel Škegro; Ante Zdilar; Ivanka Lončar; Marijan Karoglan; Radoslav Šabić; Slavko Lončar; Andrija Strinić; Ante Topić; Živko Ivanko; Davor Babić; Iva Maršić; Vladimir Papučić</derivirana_varijabla>
  </DomainObject.Predmet.StrankaFormated>
  <DomainObject.Predmet.StrankaFormatedOIB>
    <izvorni_sadrzaj>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izvorni_sadrzaj>
    <derivirana_varijabla naziv="DomainObject.Predmet.StrankaFormatedOIB_1">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derivirana_varijabla>
  </DomainObject.Predmet.StrankaFormatedOIB>
  <DomainObject.Predmet.StrankaFormatedWithAdress>
    <izvorni_sadrzaj>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izvorni_sadrzaj>
    <derivirana_varijabla naziv="DomainObject.Predmet.StrankaFormatedWithAdress_1">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derivirana_varijabla>
  </DomainObject.Predmet.StrankaFormatedWithAdress>
  <DomainObject.Predmet.StrankaFormatedWithAdressOIB>
    <izvorni_sadrzaj>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izvorni_sadrzaj>
    <derivirana_varijabla naziv="DomainObject.Predmet.StrankaFormatedWithAdressOIB_1">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derivirana_varijabla>
  </DomainObject.Predmet.StrankaFormatedWithAdressOIB>
  <DomainObject.Predmet.StrankaWithAdress>
    <izvorni_sadrzaj>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izvorni_sadrzaj>
    <derivirana_varijabla naziv="DomainObject.Predmet.StrankaWithAdress_1">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derivirana_varijabla>
  </DomainObject.Predmet.StrankaWithAdress>
  <DomainObject.Predmet.StrankaWithAdressOIB>
    <izvorni_sadrzaj>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izvorni_sadrzaj>
    <derivirana_varijabla naziv="DomainObject.Predmet.StrankaWithAdressOIB_1">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derivirana_varijabla>
  </DomainObject.Predmet.StrankaWithAdressOIB>
  <DomainObject.Predmet.StrankaNazivFormated>
    <izvorni_sadrzaj>FINANCIJSKA AGENCIJA, RC SPLIT,Nediljka Vodanović,Ante Zdilar,Anđelko Babić,Danijel Škegro,Ante Zdilar,Ivanka Lončar,Marijan Karoglan,Radoslav Šabić,Slavko Lončar,Andrija Strinić,Ante Topić,Živko Ivanko,Davor Babić,Iva Maršić,Vladimir Papučić</izvorni_sadrzaj>
    <derivirana_varijabla naziv="DomainObject.Predmet.StrankaNazivFormated_1">FINANCIJSKA AGENCIJA, RC SPLIT,Nediljka Vodanović,Ante Zdilar,Anđelko Babić,Danijel Škegro,Ante Zdilar,Ivanka Lončar,Marijan Karoglan,Radoslav Šabić,Slavko Lončar,Andrija Strinić,Ante Topić,Živko Ivanko,Davor Babić,Iva Maršić,Vladimir Papučić</derivirana_varijabla>
  </DomainObject.Predmet.StrankaNazivFormated>
  <DomainObject.Predmet.StrankaNazivFormatedOIB>
    <izvorni_sadrzaj>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izvorni_sadrzaj>
    <derivirana_varijabla naziv="DomainObject.Predmet.StrankaNazivFormatedOIB_1">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2596149.03</izvorni_sadrzaj>
    <derivirana_varijabla naziv="DomainObject.Predmet.TrenutnaVrijednost_1">2596149.03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Formated>
  <DomainObject.Predmet.StrankaList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FormatedOIB>
  <DomainObject.Predmet.StrankaListFormatedWithAdress>
    <izvorni_sadrzaj>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izvorni_sadrzaj>
    <derivirana_varijabla naziv="DomainObject.Predmet.StrankaListFormatedWithAdress_1">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derivirana_varijabla>
  </DomainObject.Predmet.StrankaListFormatedWithAdress>
  <DomainObject.Predmet.StrankaListFormatedWithAdressOIB>
    <izvorni_sadrzaj>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izvorni_sadrzaj>
    <derivirana_varijabla naziv="DomainObject.Predmet.StrankaListFormatedWithAdressOIB_1">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derivirana_varijabla>
  </DomainObject.Predmet.StrankaListFormatedWithAdressOIB>
  <DomainObject.Predmet.StrankaListNaziv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Naziv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NazivFormated>
  <DomainObject.Predmet.StrankaListNaziv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Naziv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NazivFormatedOIB>
  <DomainObject.Predmet.ProtuStrankaListFormated>
    <izvorni_sadrzaj>
      <item>IMOTA d.d. za poljodjelstvo, trgovinu i ugostiteljstvo u stečaju</item>
    </izvorni_sadrzaj>
    <derivirana_varijabla naziv="DomainObject.Predmet.ProtuStrankaListFormated_1">
      <item>IMOTA d.d. za poljodjelstvo, trgovinu i ugostiteljstvo u stečaju</item>
    </derivirana_varijabla>
  </DomainObject.Predmet.ProtuStrankaListFormated>
  <DomainObject.Predmet.ProtuStrankaListFormatedOIB>
    <izvorni_sadrzaj>
      <item>IMOTA d.d. za poljodjelstvo, trgovinu i ugostiteljstvo u stečaju, OIB 02297833542</item>
    </izvorni_sadrzaj>
    <derivirana_varijabla naziv="DomainObject.Predmet.ProtuStrankaListFormatedOIB_1">
      <item>IMOTA d.d. za poljodjelstvo, trgovinu i ugostiteljstvo u stečaju, OIB 02297833542</item>
    </derivirana_varijabla>
  </DomainObject.Predmet.ProtuStrankaListFormatedOIB>
  <DomainObject.Predmet.ProtuStrankaListFormatedWithAdress>
    <izvorni_sadrzaj>
      <item>IMOTA d.d. za poljodjelstvo, trgovinu i ugostiteljstvo u stečaju, Perinuša/bb, 21260 Donji Proložac</item>
    </izvorni_sadrzaj>
    <derivirana_varijabla naziv="DomainObject.Predmet.ProtuStrankaListFormatedWithAdress_1">
      <item>IMOTA d.d. za poljodjelstvo, trgovinu i ugostiteljstvo u stečaju, Perinuša/bb, 21260 Donji Proložac</item>
    </derivirana_varijabla>
  </DomainObject.Predmet.ProtuStrankaListFormatedWithAdress>
  <DomainObject.Predmet.ProtuStrankaListFormatedWithAdressOIB>
    <izvorni_sadrzaj>
      <item>IMOTA d.d. za poljodjelstvo, trgovinu i ugostiteljstvo u stečaju, OIB 02297833542, Perinuša/bb, 21260 Donji Proložac</item>
    </izvorni_sadrzaj>
    <derivirana_varijabla naziv="DomainObject.Predmet.ProtuStrankaListFormatedWithAdressOIB_1">
      <item>IMOTA d.d. za poljodjelstvo, trgovinu i ugostiteljstvo u stečaju, OIB 02297833542, Perinuša/bb, 21260 Donji Proložac</item>
    </derivirana_varijabla>
  </DomainObject.Predmet.ProtuStrankaListFormatedWithAdressOIB>
  <DomainObject.Predmet.ProtuStrankaListNazivFormated>
    <izvorni_sadrzaj>
      <item>IMOTA d.d. za poljodjelstvo, trgovinu i ugostiteljstvo u stečaju</item>
    </izvorni_sadrzaj>
    <derivirana_varijabla naziv="DomainObject.Predmet.ProtuStrankaListNazivFormated_1">
      <item>IMOTA d.d. za poljodjelstvo, trgovinu i ugostiteljstvo u stečaju</item>
    </derivirana_varijabla>
  </DomainObject.Predmet.ProtuStrankaListNazivFormated>
  <DomainObject.Predmet.ProtuStrankaListNazivFormatedOIB>
    <izvorni_sadrzaj>
      <item>IMOTA d.d. za poljodjelstvo, trgovinu i ugostiteljstvo u stečaju, OIB 02297833542</item>
    </izvorni_sadrzaj>
    <derivirana_varijabla naziv="DomainObject.Predmet.ProtuStrankaListNazivFormatedOIB_1">
      <item>IMOTA d.d. za poljodjelstvo, trgovinu i ugostiteljstvo u stečaju, OIB 02297833542</item>
    </derivirana_varijabla>
  </DomainObject.Predmet.ProtuStrankaListNazivFormatedOIB>
  <DomainObject.Predmet.OstaliListFormated>
    <izvorni_sadrzaj>
      <item>Ivica Škoro</item>
    </izvorni_sadrzaj>
    <derivirana_varijabla naziv="DomainObject.Predmet.OstaliListFormated_1">
      <item>Ivica Škoro</item>
    </derivirana_varijabla>
  </DomainObject.Predmet.OstaliListFormated>
  <DomainObject.Predmet.OstaliListFormatedOIB>
    <izvorni_sadrzaj>
      <item>Ivica Škoro, OIB 88099663545</item>
    </izvorni_sadrzaj>
    <derivirana_varijabla naziv="DomainObject.Predmet.OstaliListFormatedOIB_1">
      <item>Ivica Škoro, OIB 88099663545</item>
    </derivirana_varijabla>
  </DomainObject.Predmet.OstaliListFormatedOIB>
  <DomainObject.Predmet.OstaliListFormatedWithAdress>
    <izvorni_sadrzaj>
      <item>Ivica Škoro, Runovići 664, 21260 Runović</item>
    </izvorni_sadrzaj>
    <derivirana_varijabla naziv="DomainObject.Predmet.OstaliListFormatedWithAdress_1">
      <item>Ivica Škoro, Runovići 664, 21260 Runović</item>
    </derivirana_varijabla>
  </DomainObject.Predmet.OstaliListFormatedWithAdress>
  <DomainObject.Predmet.OstaliListFormatedWithAdressOIB>
    <izvorni_sadrzaj>
      <item>Ivica Škoro, OIB 88099663545, Runovići 664, 21260 Runović</item>
    </izvorni_sadrzaj>
    <derivirana_varijabla naziv="DomainObject.Predmet.OstaliListFormatedWithAdressOIB_1">
      <item>Ivica Škoro, OIB 88099663545, Runovići 664, 21260 Runović</item>
    </derivirana_varijabla>
  </DomainObject.Predmet.OstaliListFormatedWithAdressOIB>
  <DomainObject.Predmet.OstaliListNazivFormated>
    <izvorni_sadrzaj>
      <item>Ivica Škoro</item>
    </izvorni_sadrzaj>
    <derivirana_varijabla naziv="DomainObject.Predmet.OstaliListNazivFormated_1">
      <item>Ivica Škoro</item>
    </derivirana_varijabla>
  </DomainObject.Predmet.OstaliListNazivFormated>
  <DomainObject.Predmet.OstaliListNazivFormatedOIB>
    <izvorni_sadrzaj>
      <item>Ivica Škoro, OIB 88099663545</item>
    </izvorni_sadrzaj>
    <derivirana_varijabla naziv="DomainObject.Predmet.OstaliListNazivFormatedOIB_1">
      <item>Ivica Škoro, OIB 88099663545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2017.</izvorni_sadrzaj>
    <derivirana_varijabla naziv="DomainObject.Datum_1">18. listopada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IMOTA d.d. za poljodjelstvo, trgovinu i ugostiteljstvo u stečaju</izvorni_sadrzaj>
    <derivirana_varijabla naziv="DomainObject.Predmet.ProtustrankaIDrugi_1">IMOTA d.d. za poljodjelstvo, trgovinu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IMOTA d.d. za poljodjelstvo, trgovinu i ugostiteljstvo u stečaju, OIB 02297833542, Perinuša/bb, 21260 Donji Proložac</izvorni_sadrzaj>
    <derivirana_varijabla naziv="DomainObject.Predmet.ProtustrankaIDrugiAdressOIB_1">IMOTA d.d. za poljodjelstvo, trgovinu i ugostiteljstvo u stečaju, OIB 02297833542, Perinuša/bb,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IMOTA d.d. za poljodjelstvo, trgovinu i ugostiteljstvo u stečaju</item>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Ivica Škoro</item>
    </izvorni_sadrzaj>
    <derivirana_varijabla naziv="DomainObject.Predmet.SudioniciListNaziv_1">
      <item>IMOTA d.d. za poljodjelstvo, trgovinu i ugostiteljstvo u stečaju</item>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Ivica Škoro</item>
    </derivirana_varijabla>
  </DomainObject.Predmet.SudioniciListNaziv>
  <DomainObject.Predmet.SudioniciListAdressOIB>
    <izvorni_sadrzaj>
      <item>IMOTA d.d. za poljodjelstvo, trgovinu i ugostiteljstvo u stečaju, OIB 02297833542, Perinuša/bb,21260 Donji Proložac</item>
      <item>FINANCIJSKA AGENCIJA, RC SPLIT, OIB 85821130368, Mažuranićevo šetalište 24 b,21000 Split</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Ivica Škoro, OIB 88099663545, Runovići 664,21260 Runović</item>
    </izvorni_sadrzaj>
    <derivirana_varijabla naziv="DomainObject.Predmet.SudioniciListAdressOIB_1">
      <item>IMOTA d.d. za poljodjelstvo, trgovinu i ugostiteljstvo u stečaju, OIB 02297833542, Perinuša/bb,21260 Donji Proložac</item>
      <item>FINANCIJSKA AGENCIJA, RC SPLIT, OIB 85821130368, Mažuranićevo šetalište 24 b,21000 Split</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Ivica Škoro, OIB 88099663545, Runovići 664,21260 Runović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02297833542</item>
      <item>, OIB 85821130368</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88099663545</item>
    </izvorni_sadrzaj>
    <derivirana_varijabla naziv="DomainObject.Predmet.SudioniciListNazivOIB_1">
      <item>, OIB 02297833542</item>
      <item>, OIB 85821130368</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88099663545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D8FB80-2D31-4BE1-B674-DCF144EFE7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15</properties:Pages>
  <properties:Words>5408</properties:Words>
  <properties:Characters>29591</properties:Characters>
  <properties:Lines>555</properties:Lines>
  <properties:Paragraphs>416</properties:Paragraphs>
  <properties:TotalTime>132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34874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2017-10-18T08:37:00Z</dcterms:created>
  <dc:creator>Trgovački sud Split</dc:creator>
  <cp:lastModifiedBy>Ana Golub Gruić</cp:lastModifiedBy>
  <cp:lastPrinted>2017-10-18T11:14:00Z</cp:lastPrinted>
  <dcterms:modified xmlns:xsi="http://www.w3.org/2001/XMLSchema-instance" xsi:type="dcterms:W3CDTF">2017-10-18T11:55:00Z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15</vt:i4>
  </prop:property>
</prop:Properties>
</file>