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38b99" w14:paraId="9238b9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10</w:t>
      </w:r>
      <w:r w:rsidR="004576CC">
        <w:rPr>
          <w:b/>
        </w:rPr>
        <w:t>98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4576CC">
        <w:t>MIPE TRADE</w:t>
      </w:r>
      <w:r w:rsidR="001519C5">
        <w:t xml:space="preserve"> d.o.o., </w:t>
      </w:r>
      <w:r w:rsidR="004576CC">
        <w:t>Metković, Tivatska 7</w:t>
      </w:r>
      <w:r w:rsidR="005D561D">
        <w:t xml:space="preserve">, </w:t>
      </w:r>
      <w:r w:rsidR="00023585" w:rsidRPr="007303A9">
        <w:t xml:space="preserve">OIB: </w:t>
      </w:r>
      <w:r w:rsidR="004576CC">
        <w:t>05703856994</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4576CC" w:rsidRPr="004576CC">
        <w:t>MIPE TRADE d.o.o., Metković, Tivatska 7, OIB: 05703856994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10</w:t>
      </w:r>
      <w:r w:rsidR="004A11A6" w:rsidRPr="007303A9">
        <w:rPr>
          <w:b/>
          <w:u w:val="single"/>
        </w:rPr>
        <w:t>,</w:t>
      </w:r>
      <w:r w:rsidR="004576CC">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4576CC">
        <w:t>Mirko Previšić i Filip Vekić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4576CC" w:rsidRPr="004576CC">
        <w:t xml:space="preserve">Mirko Previšić i Filip Vekić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576CC">
        <w:t>20</w:t>
      </w:r>
      <w:r w:rsidR="000B4CD9" w:rsidRPr="007303A9">
        <w:t xml:space="preserve">. </w:t>
      </w:r>
      <w:r w:rsidR="001519C5">
        <w:t>travnj</w:t>
      </w:r>
      <w:r w:rsidR="00041083" w:rsidRPr="007303A9">
        <w:t>a</w:t>
      </w:r>
      <w:r w:rsidRPr="007303A9">
        <w:t xml:space="preserve"> 201</w:t>
      </w:r>
      <w:r w:rsidR="00692112" w:rsidRPr="007303A9">
        <w:t>6</w:t>
      </w:r>
      <w:r w:rsidRPr="007303A9">
        <w:t xml:space="preserve">. godine predložio otvaranje stečajnog postupka nad dužnikom </w:t>
      </w:r>
      <w:r w:rsidR="004576CC" w:rsidRPr="004576CC">
        <w:t>MIPE TRADE d.o.o., Metković, Tivatska 7, OIB: 05703856994</w:t>
      </w:r>
      <w:r w:rsidRPr="007303A9">
        <w:t xml:space="preserve">. </w:t>
      </w:r>
      <w:r w:rsidR="00AC3607" w:rsidRPr="00AC3607">
        <w:t xml:space="preserve">U prijedlogu se u bitnome navodi da temeljem čl. </w:t>
      </w:r>
      <w:r w:rsidR="00CE4ACA">
        <w:t>110</w:t>
      </w:r>
      <w:r w:rsidR="00125B98">
        <w:t xml:space="preserve">. st. </w:t>
      </w:r>
      <w:r w:rsidR="00CE4ACA">
        <w:t>1</w:t>
      </w:r>
      <w:r w:rsidR="00AC3607" w:rsidRPr="00AC3607">
        <w:t xml:space="preserve">. SZ-a podnosi prijedlog, te da na dan </w:t>
      </w:r>
      <w:r w:rsidR="004576CC">
        <w:t>14</w:t>
      </w:r>
      <w:r w:rsidR="00125B98">
        <w:t>.0</w:t>
      </w:r>
      <w:r w:rsidR="00146318">
        <w:t>4</w:t>
      </w:r>
      <w:r w:rsidR="00125B98">
        <w:t>.201</w:t>
      </w:r>
      <w:r w:rsidR="00CE4ACA">
        <w:t>6</w:t>
      </w:r>
      <w:r w:rsidR="00AC3607" w:rsidRPr="00AC3607">
        <w:t xml:space="preserve">.g. dužnik ima u očevidniku redoslijeda osnova za plaćanje evidentirane osnove za plaćanje u neprekinutom razdoblju od </w:t>
      </w:r>
      <w:r w:rsidR="00CE4ACA">
        <w:t>120</w:t>
      </w:r>
      <w:r w:rsidR="00AC3607" w:rsidRPr="00AC3607">
        <w:t xml:space="preserve"> dana u ukupnom iznosu od </w:t>
      </w:r>
      <w:r w:rsidR="004576CC">
        <w:t>29.159,67</w:t>
      </w:r>
      <w:r w:rsidR="00500ACD">
        <w:t xml:space="preserve"> kuna u koji iznos </w:t>
      </w:r>
      <w:r w:rsidR="00AC3607" w:rsidRPr="00AC3607">
        <w:t xml:space="preserve">je uračunata kamata i naknada predlagatelja za provedbu ovrhe na novčanim sredstvima. Navodi se da dužnik ima </w:t>
      </w:r>
      <w:r w:rsidR="004576CC">
        <w:t>dva</w:t>
      </w:r>
      <w:r w:rsidR="00E70C37">
        <w:t xml:space="preserve"> </w:t>
      </w:r>
      <w:r w:rsidR="00AC3607">
        <w:t>zaposlen</w:t>
      </w:r>
      <w:r w:rsidR="004576CC">
        <w:t>a</w:t>
      </w:r>
      <w:r w:rsidR="00AC3607">
        <w:t xml:space="preserve">, te </w:t>
      </w:r>
      <w:r w:rsidR="0085200B">
        <w:t xml:space="preserve">da </w:t>
      </w:r>
      <w:r w:rsidR="00CE4ACA">
        <w:t>i</w:t>
      </w:r>
      <w:r w:rsidR="00290903">
        <w:t>ma</w:t>
      </w:r>
      <w:r w:rsidR="0085200B">
        <w:t xml:space="preserve"> otvoren račun</w:t>
      </w:r>
      <w:r w:rsidR="00CE4ACA">
        <w:t xml:space="preserve"> kod </w:t>
      </w:r>
      <w:r w:rsidR="00146318">
        <w:t>OTP banka Hrvatska</w:t>
      </w:r>
      <w:r w:rsidR="00CE4ACA">
        <w:t xml:space="preserve"> d.d</w:t>
      </w:r>
      <w:r w:rsidR="00E343EA">
        <w:t>.</w:t>
      </w:r>
      <w:r w:rsidR="004576CC">
        <w:t xml:space="preserve"> i SG Splitska banka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4576CC">
        <w:t>cima</w:t>
      </w:r>
      <w:r w:rsidR="00CC2AC0">
        <w:t xml:space="preserve"> </w:t>
      </w:r>
      <w:r w:rsidRPr="007303A9">
        <w:t>po zakonu dužnika</w:t>
      </w:r>
    </w:p>
    <w:p w:rsidRDefault="00CE4ACA" w:rsidP="008C679E" w:rsidR="0085200B">
      <w:r>
        <w:t xml:space="preserve">- </w:t>
      </w:r>
      <w:r w:rsidR="00146318" w:rsidRPr="00146318">
        <w:t>OTP banka Hrvatska d.d.</w:t>
      </w:r>
    </w:p>
    <w:p w:rsidRDefault="004576CC" w:rsidP="008C679E" w:rsidR="004576CC">
      <w:r>
        <w:t>-</w:t>
      </w:r>
      <w:r w:rsidRPr="004576CC">
        <w:t xml:space="preserve"> SG Splitska banka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17A3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10</w:t>
    </w:r>
    <w:r w:rsidR="004576CC">
      <w:rPr>
        <w:rFonts w:hAnsi="Book Antiqua" w:ascii="Book Antiqua"/>
        <w:b/>
        <w:sz w:val="20"/>
        <w:szCs w:val="20"/>
      </w:rPr>
      <w:t>98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52AA5"/>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17A3B"/>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17A3B"/>
    <w:rPr>
      <w:color w:val="808080"/>
      <w:bdr w:space="0" w:sz="0" w:color="auto" w:val="none"/>
      <w:shd w:fill="auto" w:color="auto" w:val="clear"/>
    </w:rPr>
  </w:style>
  <w:style w:customStyle="true" w:styleId="eSPISCCParagraphDefaultFont" w:type="character">
    <w:name w:val="eSPIS_CC_Paragraph Default Font"/>
    <w:basedOn w:val="Zadanifontodlomka"/>
    <w:rsid w:val="00917A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17A3B"/>
    <w:rPr>
      <w:b/>
      <w:bdr w:space="0" w:sz="0" w:color="auto" w:val="none"/>
      <w:shd w:fill="FFFFCC" w:color="auto" w:val="clear"/>
      <w:lang w:val="hr-HR"/>
    </w:rPr>
  </w:style>
  <w:style w:customStyle="true" w:styleId="PozadinaSvijetloCrvena" w:type="character">
    <w:name w:val="Pozadina_SvijetloCrvena"/>
    <w:basedOn w:val="eSPISCCParagraphDefaultFont"/>
    <w:rsid w:val="00917A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17A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17A3B"/>
    <w:rPr>
      <w:color w:val="808080"/>
      <w:bdr w:color="auto" w:space="0" w:sz="0" w:val="none"/>
      <w:shd w:color="auto" w:fill="auto" w:val="clear"/>
    </w:rPr>
  </w:style>
  <w:style w:customStyle="1" w:styleId="eSPISCCParagraphDefaultFont" w:type="character">
    <w:name w:val="eSPIS_CC_Paragraph Default Font"/>
    <w:basedOn w:val="Zadanifontodlomka"/>
    <w:rsid w:val="00917A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17A3B"/>
    <w:rPr>
      <w:b/>
      <w:bdr w:color="auto" w:space="0" w:sz="0" w:val="none"/>
      <w:shd w:color="auto" w:fill="FFFFCC" w:val="clear"/>
      <w:lang w:val="hr-HR"/>
    </w:rPr>
  </w:style>
  <w:style w:customStyle="1" w:styleId="PozadinaSvijetloCrvena" w:type="character">
    <w:name w:val="Pozadina_SvijetloCrvena"/>
    <w:basedOn w:val="eSPISCCParagraphDefaultFont"/>
    <w:rsid w:val="00917A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17A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1098</izvorni_sadrzaj>
    <derivirana_varijabla naziv="DomainObject.Predmet.Broj_1">1098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St-1098/2016</izvorni_sadrzaj>
    <derivirana_varijabla naziv="DomainObject.Predmet.OznakaBroj_1">St-1098/2016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 TRADE, proizvodnja, trgovina i usluge, d.o.o.</izvorni_sadrzaj>
    <derivirana_varijabla naziv="DomainObject.Predmet.ProtustrankaFormated_1">  MIPE TRADE, proizvodnja, trgovina i usluge, d.o.o.</derivirana_varijabla>
  </DomainObject.Predmet.ProtustrankaFormated>
  <DomainObject.Predmet.ProtustrankaFormatedOIB>
    <izvorni_sadrzaj>  MIPE TRADE, proizvodnja, trgovina i usluge, d.o.o., OIB 05703856994</izvorni_sadrzaj>
    <derivirana_varijabla naziv="DomainObject.Predmet.ProtustrankaFormatedOIB_1">  MIPE TRADE, proizvodnja, trgovina i usluge, d.o.o., OIB 05703856994</derivirana_varijabla>
  </DomainObject.Predmet.ProtustrankaFormatedOIB>
  <DomainObject.Predmet.ProtustrankaFormatedWithAdress>
    <izvorni_sadrzaj> MIPE TRADE, proizvodnja, trgovina i usluge, d.o.o., Tivatska 7, 20350 Metković</izvorni_sadrzaj>
    <derivirana_varijabla naziv="DomainObject.Predmet.ProtustrankaFormatedWithAdress_1"> MIPE TRADE, proizvodnja, trgovina i usluge, d.o.o., Tivatska 7, 20350 Metković</derivirana_varijabla>
  </DomainObject.Predmet.ProtustrankaFormatedWithAdress>
  <DomainObject.Predmet.ProtustrankaFormatedWithAdressOIB>
    <izvorni_sadrzaj> MIPE TRADE, proizvodnja, trgovina i usluge, d.o.o., OIB 05703856994, Tivatska 7, 20350 Metković</izvorni_sadrzaj>
    <derivirana_varijabla naziv="DomainObject.Predmet.ProtustrankaFormatedWithAdressOIB_1"> MIPE TRADE, proizvodnja, trgovina i usluge, d.o.o., OIB 05703856994, Tivatska 7, 20350 Metković</derivirana_varijabla>
  </DomainObject.Predmet.ProtustrankaFormatedWithAdressOIB>
  <DomainObject.Predmet.ProtustrankaWithAdress>
    <izvorni_sadrzaj>MIPE TRADE, proizvodnja, trgovina i usluge, d.o.o. Tivatska 7, 20350 Metković</izvorni_sadrzaj>
    <derivirana_varijabla naziv="DomainObject.Predmet.ProtustrankaWithAdress_1">MIPE TRADE, proizvodnja, trgovina i usluge, d.o.o. Tivatska 7, 20350 Metković</derivirana_varijabla>
  </DomainObject.Predmet.ProtustrankaWithAdress>
  <DomainObject.Predmet.ProtustrankaWithAdressOIB>
    <izvorni_sadrzaj>MIPE TRADE, proizvodnja, trgovina i usluge, d.o.o., OIB 05703856994, Tivatska 7, 20350 Metković</izvorni_sadrzaj>
    <derivirana_varijabla naziv="DomainObject.Predmet.ProtustrankaWithAdressOIB_1">MIPE TRADE, proizvodnja, trgovina i usluge, d.o.o., OIB 05703856994, Tivatska 7, 20350 Metković</derivirana_varijabla>
  </DomainObject.Predmet.ProtustrankaWithAdressOIB>
  <DomainObject.Predmet.ProtustrankaNazivFormated>
    <izvorni_sadrzaj>MIPE TRADE, proizvodnja, trgovina i usluge, d.o.o.</izvorni_sadrzaj>
    <derivirana_varijabla naziv="DomainObject.Predmet.ProtustrankaNazivFormated_1">MIPE TRADE, proizvodnja, trgovina i usluge, d.o.o.</derivirana_varijabla>
  </DomainObject.Predmet.ProtustrankaNazivFormated>
  <DomainObject.Predmet.ProtustrankaNazivFormatedOIB>
    <izvorni_sadrzaj>MIPE TRADE, proizvodnja, trgovina i usluge, d.o.o., OIB 05703856994</izvorni_sadrzaj>
    <derivirana_varijabla naziv="DomainObject.Predmet.ProtustrankaNazivFormatedOIB_1">MIPE TRADE, proizvodnja, trgovina i usluge, d.o.o., OIB 05703856994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29159.67</izvorni_sadrzaj>
    <derivirana_varijabla naziv="DomainObject.Predmet.TrenutnaVrijednost_1">29159.67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MIPE TRADE, proizvodnja, trgovina i usluge, d.o.o.</item>
    </izvorni_sadrzaj>
    <derivirana_varijabla naziv="DomainObject.Predmet.ProtuStrankaListFormated_1">
      <item>MIPE TRADE, proizvodnja, trgovina i usluge, d.o.o.</item>
    </derivirana_varijabla>
  </DomainObject.Predmet.ProtuStrankaListFormated>
  <DomainObject.Predmet.ProtuStrankaListFormatedOIB>
    <izvorni_sadrzaj>
      <item>MIPE TRADE, proizvodnja, trgovina i usluge, d.o.o., OIB 05703856994</item>
    </izvorni_sadrzaj>
    <derivirana_varijabla naziv="DomainObject.Predmet.ProtuStrankaListFormatedOIB_1">
      <item>MIPE TRADE, proizvodnja, trgovina i usluge, d.o.o., OIB 05703856994</item>
    </derivirana_varijabla>
  </DomainObject.Predmet.ProtuStrankaListFormatedOIB>
  <DomainObject.Predmet.ProtuStrankaListFormatedWithAdress>
    <izvorni_sadrzaj>
      <item>MIPE TRADE, proizvodnja, trgovina i usluge, d.o.o., Tivatska 7, 20350 Metković</item>
    </izvorni_sadrzaj>
    <derivirana_varijabla naziv="DomainObject.Predmet.ProtuStrankaListFormatedWithAdress_1">
      <item>MIPE TRADE, proizvodnja, trgovina i usluge, d.o.o., Tivatska 7, 20350 Metković</item>
    </derivirana_varijabla>
  </DomainObject.Predmet.ProtuStrankaListFormatedWithAdress>
  <DomainObject.Predmet.ProtuStrankaListFormatedWithAdressOIB>
    <izvorni_sadrzaj>
      <item>MIPE TRADE, proizvodnja, trgovina i usluge, d.o.o., OIB 05703856994, Tivatska 7, 20350 Metković</item>
    </izvorni_sadrzaj>
    <derivirana_varijabla naziv="DomainObject.Predmet.ProtuStrankaListFormatedWithAdressOIB_1">
      <item>MIPE TRADE, proizvodnja, trgovina i usluge, d.o.o., OIB 05703856994, Tivatska 7, 20350 Metković</item>
    </derivirana_varijabla>
  </DomainObject.Predmet.ProtuStrankaListFormatedWithAdressOIB>
  <DomainObject.Predmet.ProtuStrankaListNazivFormated>
    <izvorni_sadrzaj>
      <item>MIPE TRADE, proizvodnja, trgovina i usluge, d.o.o.</item>
    </izvorni_sadrzaj>
    <derivirana_varijabla naziv="DomainObject.Predmet.ProtuStrankaListNazivFormated_1">
      <item>MIPE TRADE, proizvodnja, trgovina i usluge, d.o.o.</item>
    </derivirana_varijabla>
  </DomainObject.Predmet.ProtuStrankaListNazivFormated>
  <DomainObject.Predmet.ProtuStrankaListNazivFormatedOIB>
    <izvorni_sadrzaj>
      <item>MIPE TRADE, proizvodnja, trgovina i usluge, d.o.o., OIB 05703856994</item>
    </izvorni_sadrzaj>
    <derivirana_varijabla naziv="DomainObject.Predmet.ProtuStrankaListNazivFormatedOIB_1">
      <item>MIPE TRADE, proizvodnja, trgovina i usluge, d.o.o., OIB 05703856994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MIPE TRADE, proizvodnja, trgovina i usluge, d.o.o.</izvorni_sadrzaj>
    <derivirana_varijabla naziv="DomainObject.Predmet.ProtustrankaIDrugi_1">MIPE TRADE, proizvodnja, trgovina i usluge,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MIPE TRADE, proizvodnja, trgovina i usluge, d.o.o., OIB 05703856994, Tivatska 7, 20350 Metković</izvorni_sadrzaj>
    <derivirana_varijabla naziv="DomainObject.Predmet.ProtustrankaIDrugiAdressOIB_1">MIPE TRADE, proizvodnja, trgovina i usluge, d.o.o., OIB 05703856994, Tivatska 7,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MIPE TRADE, proizvodnja, trgovina i usluge, d.o.o.</item>
    </izvorni_sadrzaj>
    <derivirana_varijabla naziv="DomainObject.Predmet.SudioniciListNaziv_1">
      <item>FINA RC Split, Podružnica Dubrovnik</item>
      <item>MIPE TRADE, proizvodnja, trgovina i usluge, d.o.o.</item>
    </derivirana_varijabla>
  </DomainObject.Predmet.SudioniciListNaziv>
  <DomainObject.Predmet.SudioniciListAdressOIB>
    <izvorni_sadrzaj>
      <item>FINA RC Split, Podružnica Dubrovnik, OIB 85821130368, Vukovarska 2,20000 Dubrovnik</item>
      <item>MIPE TRADE, proizvodnja, trgovina i usluge, d.o.o., OIB 05703856994, Tivatska 7,20350 Metković</item>
    </izvorni_sadrzaj>
    <derivirana_varijabla naziv="DomainObject.Predmet.SudioniciListAdressOIB_1">
      <item>FINA RC Split, Podružnica Dubrovnik, OIB 85821130368, Vukovarska 2,20000 Dubrovnik</item>
      <item>MIPE TRADE, proizvodnja, trgovina i usluge, d.o.o., OIB 05703856994, Tivatska 7,20350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05703856994</item>
    </izvorni_sadrzaj>
    <derivirana_varijabla naziv="DomainObject.Predmet.SudioniciListNazivOIB_1">
      <item>, OIB 85821130368</item>
      <item>, OIB 05703856994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6116</properties:Characters>
  <properties:Lines>143</properties:Lines>
  <properties:Paragraphs>50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2016-06-17T11:25:00Z</dcterms:created>
  <dc:creator>Katarina Franković</dc:creator>
  <cp:lastModifiedBy>Katarina Franković</cp:lastModifiedBy>
  <cp:lastPrinted>2016-06-17T11:26:00Z</cp:lastPrinted>
  <dcterms:modified xmlns:xsi="http://www.w3.org/2001/XMLSchema-instance" xsi:type="dcterms:W3CDTF">2016-06-17T11:27:00Z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