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f4b1" w14:paraId="e35f4b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676109">
        <w:rPr>
          <w:rFonts w:hAnsi="Times New Roman" w:ascii="Times New Roman"/>
          <w:szCs w:val="24"/>
          <w:lang w:val="hr-HR"/>
        </w:rPr>
        <w:t>426</w:t>
      </w:r>
      <w:r w:rsidR="00A87ED1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676109">
        <w:rPr>
          <w:rFonts w:hAnsi="Times New Roman" w:ascii="Times New Roman"/>
          <w:szCs w:val="24"/>
          <w:lang w:val="hr-HR"/>
        </w:rPr>
        <w:t xml:space="preserve"> </w:t>
      </w:r>
      <w:r w:rsidR="00676109" w:rsidRPr="00676109">
        <w:rPr>
          <w:rFonts w:hAnsi="Times New Roman" w:ascii="Times New Roman"/>
        </w:rPr>
        <w:t>YTTRIUM d.o.o., Zagreb, Bijenička cesta 8, MBS: 080653952, OIB: 17597393833</w:t>
      </w:r>
      <w:r w:rsidR="006D19C9" w:rsidRPr="00A87ED1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676109" w:rsidRPr="00676109">
        <w:rPr>
          <w:rFonts w:hAnsi="Times New Roman" w:ascii="Times New Roman"/>
        </w:rPr>
        <w:t>YTTRIUM d.o.o., Zagreb, Bijenička cesta 8, MBS: 080653952, OIB: 17597393833</w:t>
      </w:r>
      <w:r w:rsidR="0067610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76109">
        <w:rPr>
          <w:rFonts w:hAnsi="Times New Roman" w:ascii="Times New Roman"/>
          <w:szCs w:val="24"/>
        </w:rPr>
        <w:t>3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74639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676109">
        <w:rPr>
          <w:rFonts w:hAnsi="Times New Roman" w:ascii="Times New Roman"/>
          <w:szCs w:val="24"/>
        </w:rPr>
        <w:t>Damir Cincar, Osijek, Svete Ane 15 b, OIB 60464850994.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676109" w:rsidRPr="00676109">
        <w:rPr>
          <w:rFonts w:hAnsi="Times New Roman" w:ascii="Times New Roman"/>
        </w:rPr>
        <w:t>YTTRIUM d.o.o., Zagreb, Bijenička cesta 8, MBS: 080653952, OIB: 17597393833</w:t>
      </w:r>
      <w:r w:rsidR="0067610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CD4C23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CD4C23" w:rsidP="00CD4C23" w:rsidR="00CD4C23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D4C23" w:rsidP="00CD4C23" w:rsidR="00CD4C2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D4C23" w:rsidRPr="00CD4C2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676109">
          <w:rPr>
            <w:rFonts w:hAnsi="Times New Roman" w:ascii="Times New Roman"/>
          </w:rPr>
          <w:t>426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76109"/>
    <w:rsid w:val="006B77FA"/>
    <w:rsid w:val="006D19C9"/>
    <w:rsid w:val="00746397"/>
    <w:rsid w:val="007869B3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CD4C23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4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9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YTTRIUM d.o.o. zastupanog po punomoćniku Srečko Pičulin</izvorni_sadrzaj>
    <derivirana_varijabla naziv="DomainObject.Predmet.ProtustrankaFormated_1">  YTTRIUM d.o.o. zastupanog po punomoćniku Srečko Pičulin</derivirana_varijabla>
  </DomainObject.Predmet.ProtustrankaFormated>
  <DomainObject.Predmet.ProtustrankaFormatedOIB>
    <izvorni_sadrzaj>  YTTRIUM d.o.o., OIB 17597393833 zastupanog po punomoćniku Srečko Pičulin</izvorni_sadrzaj>
    <derivirana_varijabla naziv="DomainObject.Predmet.ProtustrankaFormatedOIB_1">  YTTRIUM d.o.o., OIB 17597393833 zastupanog po punomoćniku Srečko Pičulin</derivirana_varijabla>
  </DomainObject.Predmet.ProtustrankaFormatedOIB>
  <DomainObject.Predmet.ProtustrankaFormatedWithAdress>
    <izvorni_sadrzaj> YTTRIUM d.o.o., Bijenička cesta 8, 10000 Zagreb zastupanog po punomoćniku Srečko Pičulin</izvorni_sadrzaj>
    <derivirana_varijabla naziv="DomainObject.Predmet.ProtustrankaFormatedWithAdress_1"> YTTRIUM d.o.o., Bijenička cesta 8, 10000 Zagreb zastupanog po punomoćniku Srečko Pičulin</derivirana_varijabla>
  </DomainObject.Predmet.ProtustrankaFormatedWithAdress>
  <DomainObject.Predmet.ProtustrankaFormatedWithAdressOIB>
    <izvorni_sadrzaj> YTTRIUM d.o.o., OIB 17597393833, Bijenička cesta 8, 10000 Zagreb zastupanog po punomoćniku Srečko Pičulin</izvorni_sadrzaj>
    <derivirana_varijabla naziv="DomainObject.Predmet.ProtustrankaFormatedWithAdressOIB_1"> YTTRIUM d.o.o., OIB 17597393833, Bijenička cesta 8, 10000 Zagreb zastupanog po punomoćniku Srečko Pičulin</derivirana_varijabla>
  </DomainObject.Predmet.ProtustrankaFormatedWithAdressOIB>
  <DomainObject.Predmet.ProtustrankaWithAdress>
    <izvorni_sadrzaj>YTTRIUM d.o.o. Bijenička cesta 8, 10000 Zagreb</izvorni_sadrzaj>
    <derivirana_varijabla naziv="DomainObject.Predmet.ProtustrankaWithAdress_1">YTTRIUM d.o.o. Bijenička cesta 8, 10000 Zagreb</derivirana_varijabla>
  </DomainObject.Predmet.ProtustrankaWithAdress>
  <DomainObject.Predmet.ProtustrankaWithAdressOIB>
    <izvorni_sadrzaj>YTTRIUM d.o.o., OIB 17597393833, Bijenička cesta 8, 10000 Zagreb</izvorni_sadrzaj>
    <derivirana_varijabla naziv="DomainObject.Predmet.ProtustrankaWithAdressOIB_1">YTTRIUM d.o.o., OIB 17597393833, Bijenička cesta 8, 10000 Zagreb</derivirana_varijabla>
  </DomainObject.Predmet.ProtustrankaWithAdressOIB>
  <DomainObject.Predmet.ProtustrankaNazivFormated>
    <izvorni_sadrzaj>YTTRIUM d.o.o.</izvorni_sadrzaj>
    <derivirana_varijabla naziv="DomainObject.Predmet.ProtustrankaNazivFormated_1">YTTRIUM d.o.o.</derivirana_varijabla>
  </DomainObject.Predmet.ProtustrankaNazivFormated>
  <DomainObject.Predmet.ProtustrankaNazivFormatedOIB>
    <izvorni_sadrzaj>YTTRIUM d.o.o., OIB 17597393833</izvorni_sadrzaj>
    <derivirana_varijabla naziv="DomainObject.Predmet.ProtustrankaNazivFormatedOIB_1">YTTRIUM d.o.o., OIB 17597393833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YTTRIUM d.o.o. zastupanog po punomoćniku Srečko Pičulin</item>
    </izvorni_sadrzaj>
    <derivirana_varijabla naziv="DomainObject.Predmet.ProtuStrankaListFormated_1">
      <item>YTTRIUM d.o.o. zastupanog po punomoćniku Srečko Pičulin</item>
    </derivirana_varijabla>
  </DomainObject.Predmet.ProtuStrankaListFormated>
  <DomainObject.Predmet.ProtuStrankaListFormatedOIB>
    <izvorni_sadrzaj>
      <item>YTTRIUM d.o.o., OIB 17597393833 zastupanog po punomoćniku Srečko Pičulin</item>
    </izvorni_sadrzaj>
    <derivirana_varijabla naziv="DomainObject.Predmet.ProtuStrankaListFormatedOIB_1">
      <item>YTTRIUM d.o.o., OIB 17597393833 zastupanog po punomoćniku Srečko Pičulin</item>
    </derivirana_varijabla>
  </DomainObject.Predmet.ProtuStrankaListFormatedOIB>
  <DomainObject.Predmet.ProtuStrankaListFormatedWithAdress>
    <izvorni_sadrzaj>
      <item>YTTRIUM d.o.o., Bijenička cesta 8, 10000 Zagreb zastupanog po punomoćniku Srečko Pičulin</item>
    </izvorni_sadrzaj>
    <derivirana_varijabla naziv="DomainObject.Predmet.ProtuStrankaListFormatedWithAdress_1">
      <item>YTTRIUM d.o.o., Bijenička cesta 8, 10000 Zagreb zastupanog po punomoćniku Srečko Pičulin</item>
    </derivirana_varijabla>
  </DomainObject.Predmet.ProtuStrankaListFormatedWithAdress>
  <DomainObject.Predmet.ProtuStrankaListFormatedWithAdressOIB>
    <izvorni_sadrzaj>
      <item>YTTRIUM d.o.o., OIB 17597393833, Bijenička cesta 8, 10000 Zagreb zastupanog po punomoćniku Srečko Pičulin</item>
    </izvorni_sadrzaj>
    <derivirana_varijabla naziv="DomainObject.Predmet.ProtuStrankaListFormatedWithAdressOIB_1">
      <item>YTTRIUM d.o.o., OIB 17597393833, Bijenička cesta 8, 10000 Zagreb zastupanog po punomoćniku Srečko Pičulin</item>
    </derivirana_varijabla>
  </DomainObject.Predmet.ProtuStrankaListFormatedWithAdressOIB>
  <DomainObject.Predmet.ProtuStrankaListNazivFormated>
    <izvorni_sadrzaj>
      <item>YTTRIUM d.o.o.</item>
    </izvorni_sadrzaj>
    <derivirana_varijabla naziv="DomainObject.Predmet.ProtuStrankaListNazivFormated_1">
      <item>YTTRIUM d.o.o.</item>
    </derivirana_varijabla>
  </DomainObject.Predmet.ProtuStrankaListNazivFormated>
  <DomainObject.Predmet.ProtuStrankaListNazivFormatedOIB>
    <izvorni_sadrzaj>
      <item>YTTRIUM d.o.o., OIB 17597393833</item>
    </izvorni_sadrzaj>
    <derivirana_varijabla naziv="DomainObject.Predmet.ProtuStrankaListNazivFormatedOIB_1">
      <item>YTTRIUM d.o.o., OIB 17597393833</item>
    </derivirana_varijabla>
  </DomainObject.Predmet.ProtuStrankaListNazivFormatedOIB>
  <DomainObject.Predmet.OstaliListFormated>
    <izvorni_sadrzaj>
      <item>Srečko Pičulin punomoćnik sudionika u postupku YTTRIUM d.o.o.</item>
    </izvorni_sadrzaj>
    <derivirana_varijabla naziv="DomainObject.Predmet.OstaliListFormated_1">
      <item>Srečko Pičulin punomoćnik sudionika u postupku YTTRIUM d.o.o.</item>
    </derivirana_varijabla>
  </DomainObject.Predmet.OstaliListFormated>
  <DomainObject.Predmet.OstaliListFormatedOIB>
    <izvorni_sadrzaj>
      <item>Srečko Pičulin, OIB 29152097147 punomoćnik sudionika u postupku YTTRIUM d.o.o.</item>
    </izvorni_sadrzaj>
    <derivirana_varijabla naziv="DomainObject.Predmet.OstaliListFormatedOIB_1">
      <item>Srečko Pičulin, OIB 29152097147 punomoćnik sudionika u postupku YTTRIUM d.o.o.</item>
    </derivirana_varijabla>
  </DomainObject.Predmet.OstaliListFormatedOIB>
  <DomainObject.Predmet.OstaliListFormatedWithAdress>
    <izvorni_sadrzaj>
      <item>Srečko Pičulin, Bijenička Cesta 8, 10000 Zagreb punomoćnik sudionika u postupku YTTRIUM d.o.o.</item>
    </izvorni_sadrzaj>
    <derivirana_varijabla naziv="DomainObject.Predmet.OstaliListFormatedWithAdress_1">
      <item>Srečko Pičulin, Bijenička Cesta 8, 10000 Zagreb punomoćnik sudionika u postupku YTTRIUM d.o.o.</item>
    </derivirana_varijabla>
  </DomainObject.Predmet.OstaliListFormatedWithAdress>
  <DomainObject.Predmet.OstaliListFormatedWithAdressOIB>
    <izvorni_sadrzaj>
      <item>Srečko Pičulin, OIB 29152097147, Bijenička Cesta 8, 10000 Zagreb punomoćnik sudionika u postupku YTTRIUM d.o.o.</item>
    </izvorni_sadrzaj>
    <derivirana_varijabla naziv="DomainObject.Predmet.OstaliListFormatedWithAdressOIB_1">
      <item>Srečko Pičulin, OIB 29152097147, Bijenička Cesta 8, 10000 Zagreb punomoćnik sudionika u postupku YTTRIUM d.o.o.</item>
    </derivirana_varijabla>
  </DomainObject.Predmet.OstaliListFormatedWithAdressOIB>
  <DomainObject.Predmet.OstaliListNazivFormated>
    <izvorni_sadrzaj>
      <item>Srečko Pičulin</item>
    </izvorni_sadrzaj>
    <derivirana_varijabla naziv="DomainObject.Predmet.OstaliListNazivFormated_1">
      <item>Srečko Pičulin</item>
    </derivirana_varijabla>
  </DomainObject.Predmet.OstaliListNazivFormated>
  <DomainObject.Predmet.OstaliListNazivFormatedOIB>
    <izvorni_sadrzaj>
      <item>Srečko Pičulin, OIB 29152097147</item>
    </izvorni_sadrzaj>
    <derivirana_varijabla naziv="DomainObject.Predmet.OstaliListNazivFormatedOIB_1">
      <item>Srečko Pičulin, OIB 29152097147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YTTRIUM d.o.o.</izvorni_sadrzaj>
    <derivirana_varijabla naziv="DomainObject.Predmet.ProtustrankaIDrugi_1">YTTRIUM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YTTRIUM d.o.o., OIB 17597393833, Bijenička cesta 8, 10000 Zagreb</izvorni_sadrzaj>
    <derivirana_varijabla naziv="DomainObject.Predmet.ProtustrankaIDrugiAdressOIB_1">YTTRIUM d.o.o., OIB 17597393833, Bijenička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YTTRIUM d.o.o.</item>
      <item>Srečko Pičulin</item>
    </izvorni_sadrzaj>
    <derivirana_varijabla naziv="DomainObject.Predmet.SudioniciListNaziv_1">
      <item>FINA Regionalni centar Zagreb</item>
      <item>YTTRIUM d.o.o.</item>
      <item>Srečko Pičulin</item>
    </derivirana_varijabla>
  </DomainObject.Predmet.SudioniciListNaziv>
  <DomainObject.Predmet.SudioniciListAdressOIB>
    <izvorni_sadrzaj>
      <item>FINA Regionalni centar Zagreb, OIB 85821130368, Trg svibanjskih žrtava 1995. 1,10000 Zagreb</item>
      <item>YTTRIUM d.o.o., OIB 17597393833, Bijenička cesta 8,10000 Zagreb</item>
      <item>Srečko Pičulin, OIB 29152097147, Bijenička Cesta 8,10000 Zagreb</item>
    </izvorni_sadrzaj>
    <derivirana_varijabla naziv="DomainObject.Predmet.SudioniciListAdressOIB_1">
      <item>FINA Regionalni centar Zagreb, OIB 85821130368, Trg svibanjskih žrtava 1995. 1,10000 Zagreb</item>
      <item>YTTRIUM d.o.o., OIB 17597393833, Bijenička cesta 8,10000 Zagreb</item>
      <item>Srečko Pičulin, OIB 29152097147, Bijenička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17597393833</item>
      <item>, OIB 29152097147</item>
    </izvorni_sadrzaj>
    <derivirana_varijabla naziv="DomainObject.Predmet.SudioniciListNazivOIB_1">
      <item>, OIB 85821130368</item>
      <item>, OIB 17597393833</item>
      <item>, OIB 29152097147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9B691-177F-4D3B-B3FC-CAC1B1FEE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2016-06-07T09:33:00Z</dcterms:created>
  <dc:creator>Ksenija Nol</dc:creator>
  <cp:lastModifiedBy>Višnja Svečak</cp:lastModifiedBy>
  <cp:lastPrinted>2016-06-07T09:34:00Z</cp:lastPrinted>
  <dcterms:modified xmlns:xsi="http://www.w3.org/2001/XMLSchema-instance" xsi:type="dcterms:W3CDTF">2016-06-07T09:34:00Z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