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d3148" w14:paraId="3fd3148" w:rsidRDefault="00AE649C" w:rsidP="00FA5B5E" w:rsidR="00AE649C" w:rsidRPr="00B76F3C">
      <w:pPr>
        <w:pStyle w:val="Naslov3"/>
        <w15:collapsed w:val="false"/>
      </w:pPr>
    </w:p>
    <w:p w:rsidRDefault="00E768C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768CD" w:rsidP="00E768CD" w:rsidR="00E768CD">
      <w:pPr>
        <w:pStyle w:val="Bezproreda"/>
        <w:ind w:firstLine="708" w:left="5664"/>
        <w:rPr>
          <w:noProof/>
        </w:rPr>
      </w:pPr>
      <w:r>
        <w:rPr>
          <w:noProof/>
        </w:rPr>
        <w:t>1 St-161/2016-8</w:t>
      </w:r>
    </w:p>
    <w:p w:rsidRDefault="00E768CD" w:rsidP="00E768CD" w:rsidR="00E768CD">
      <w:pPr>
        <w:pStyle w:val="Bezproreda"/>
        <w:rPr>
          <w:noProof/>
        </w:rPr>
      </w:pPr>
    </w:p>
    <w:p w:rsidRDefault="00E768CD" w:rsidP="00E768CD" w:rsidR="00E768CD">
      <w:pPr>
        <w:pStyle w:val="Bezproreda"/>
        <w:rPr>
          <w:noProof/>
        </w:rPr>
      </w:pPr>
    </w:p>
    <w:p w:rsidRDefault="00E768CD" w:rsidP="00E768CD" w:rsidR="00E768CD">
      <w:pPr>
        <w:pStyle w:val="Bezproreda"/>
        <w:rPr>
          <w:noProof/>
        </w:rPr>
      </w:pPr>
    </w:p>
    <w:p w:rsidRDefault="00E768CD" w:rsidP="00E768CD" w:rsidR="00E768CD">
      <w:pPr>
        <w:pStyle w:val="Bezproreda"/>
        <w:rPr>
          <w:noProof/>
        </w:rPr>
      </w:pPr>
    </w:p>
    <w:p w:rsidRDefault="00E768CD" w:rsidP="00E768CD" w:rsidR="00E768CD">
      <w:pPr>
        <w:pStyle w:val="Bezproreda"/>
        <w:rPr>
          <w:noProof/>
        </w:rPr>
      </w:pPr>
    </w:p>
    <w:p w:rsidRDefault="00E768CD" w:rsidP="00E768CD" w:rsidR="00E768CD">
      <w:pPr>
        <w:pStyle w:val="Bezproreda"/>
        <w:jc w:val="center"/>
        <w:rPr>
          <w:noProof/>
        </w:rPr>
      </w:pPr>
      <w:r>
        <w:rPr>
          <w:noProof/>
        </w:rPr>
        <w:t>U    I M E    R E P U B L I K E     H R V A T SK E</w:t>
      </w:r>
    </w:p>
    <w:p w:rsidRDefault="00E768CD" w:rsidP="00E768CD" w:rsidR="00E768CD">
      <w:pPr>
        <w:pStyle w:val="Bezproreda"/>
        <w:jc w:val="center"/>
        <w:rPr>
          <w:noProof/>
        </w:rPr>
      </w:pPr>
    </w:p>
    <w:p w:rsidRDefault="00E768CD" w:rsidP="00E768CD" w:rsidR="00E768CD">
      <w:pPr>
        <w:pStyle w:val="Bezproreda"/>
        <w:jc w:val="center"/>
        <w:rPr>
          <w:noProof/>
        </w:rPr>
      </w:pPr>
      <w:r>
        <w:rPr>
          <w:noProof/>
        </w:rPr>
        <w:t>R J E Š E N J E</w:t>
      </w:r>
    </w:p>
    <w:p w:rsidRDefault="00E768CD" w:rsidP="00E768CD" w:rsidR="00E768CD">
      <w:pPr>
        <w:pStyle w:val="Bezproreda"/>
        <w:rPr>
          <w:noProof/>
        </w:rPr>
      </w:pPr>
    </w:p>
    <w:p w:rsidRDefault="00E768CD" w:rsidP="00E768CD" w:rsidR="00E768CD">
      <w:pPr>
        <w:pStyle w:val="Bezproreda"/>
        <w:rPr>
          <w:noProof/>
        </w:rPr>
      </w:pPr>
    </w:p>
    <w:p w:rsidRDefault="00E768CD" w:rsidP="00E768CD" w:rsidR="00E768CD">
      <w:pPr>
        <w:pStyle w:val="Bezproreda"/>
        <w:rPr>
          <w:noProof/>
        </w:rPr>
      </w:pPr>
      <w:r>
        <w:rPr>
          <w:noProof/>
        </w:rPr>
        <w:t xml:space="preserve">TRGOVAČKI SUD U BJELOVARU, po </w:t>
      </w:r>
      <w:r>
        <w:t>suc</w:t>
      </w:r>
      <w:r>
        <w:rPr>
          <w:noProof/>
        </w:rPr>
        <w:t>u Branki Pleskalt,  stečajnom postupku povodom prijedloga predlagatelja Republike Hrvatske, Ministarstva financija, Porezne uprave Područni ured Slavonija i Baranje zastupan po Županijskom državnom odvjetništvu u Bjelovaru,   za otvaranje stečajnog postupka nad trgovačkim društvom  SANDRO TRADE d.o.o. za trgovinu, ugostiteljstvo i usluge iz Slatine, P. Preradovića 38, OIB: 60756989965, dana 24. kolovoza 2016. godine</w:t>
      </w:r>
    </w:p>
    <w:p w:rsidRDefault="00E768CD" w:rsidP="00E768CD" w:rsidR="00E768CD">
      <w:pPr>
        <w:pStyle w:val="Bezproreda"/>
        <w:rPr>
          <w:noProof/>
        </w:rPr>
      </w:pPr>
    </w:p>
    <w:p w:rsidRDefault="00E768CD" w:rsidP="00E768CD" w:rsidR="00E768CD">
      <w:pPr>
        <w:pStyle w:val="Bezproreda"/>
        <w:rPr>
          <w:noProof/>
        </w:rPr>
      </w:pPr>
    </w:p>
    <w:p w:rsidRDefault="00E768CD" w:rsidP="00E768CD" w:rsidR="00E768CD">
      <w:pPr>
        <w:pStyle w:val="Bezproreda"/>
        <w:jc w:val="center"/>
      </w:pPr>
      <w:r>
        <w:t>r i j e š i o      j e</w:t>
      </w:r>
    </w:p>
    <w:p w:rsidRDefault="00E768CD" w:rsidP="00E768CD" w:rsidR="00E768CD">
      <w:pPr>
        <w:pStyle w:val="Bezproreda"/>
      </w:pPr>
    </w:p>
    <w:p w:rsidRDefault="00E768CD" w:rsidP="00E768CD" w:rsidR="00E768CD">
      <w:pPr>
        <w:pStyle w:val="Bezproreda"/>
      </w:pPr>
    </w:p>
    <w:p w:rsidRDefault="00E768CD" w:rsidP="00E768CD" w:rsidR="00E768CD">
      <w:pPr>
        <w:pStyle w:val="Bezproreda"/>
        <w:rPr>
          <w:noProof/>
        </w:rPr>
      </w:pPr>
      <w:r>
        <w:tab/>
        <w:t xml:space="preserve">I Otvara se stečajni postupak nad </w:t>
      </w:r>
      <w:r>
        <w:rPr>
          <w:noProof/>
        </w:rPr>
        <w:t>trgovačkim društvom  SANDRO TRADE d.o.o. za trgovinu, ugostiteljstvo i usluge iz Slatine, P. Preradovića 38, OIB: 60756989965.</w:t>
      </w:r>
    </w:p>
    <w:p w:rsidRDefault="00E768CD" w:rsidP="00E768CD" w:rsidR="00E768CD">
      <w:pPr>
        <w:pStyle w:val="Bezproreda"/>
      </w:pPr>
    </w:p>
    <w:p w:rsidRDefault="00E768CD" w:rsidP="00E768CD" w:rsidR="00E768CD">
      <w:pPr>
        <w:pStyle w:val="Bezproreda"/>
      </w:pPr>
      <w:r>
        <w:tab/>
        <w:t xml:space="preserve">Za stečajnog upravitelja imenuje se </w:t>
      </w:r>
      <w:proofErr w:type="spellStart"/>
      <w:r>
        <w:t>Tanasije</w:t>
      </w:r>
      <w:proofErr w:type="spellEnd"/>
      <w:r>
        <w:t xml:space="preserve"> Marković iz Daruvara, Vrbovac, Vrbovačka cesta 44, OIB: 15362271646.</w:t>
      </w:r>
    </w:p>
    <w:p w:rsidRDefault="00E768CD" w:rsidP="00E768CD" w:rsidR="00E768CD">
      <w:pPr>
        <w:pStyle w:val="Bezproreda"/>
      </w:pPr>
    </w:p>
    <w:p w:rsidRDefault="00E768CD" w:rsidP="00E768CD" w:rsidR="00E768CD">
      <w:pPr>
        <w:pStyle w:val="Bezproreda"/>
      </w:pPr>
      <w:r>
        <w:tab/>
        <w:t>Stečajni postupak otvoren je  dana 24. kolovoza 2016. godine u 11,00 sati.</w:t>
      </w:r>
    </w:p>
    <w:p w:rsidRDefault="00E768CD" w:rsidP="00E768CD" w:rsidR="00E768CD">
      <w:pPr>
        <w:pStyle w:val="Bezproreda"/>
        <w:rPr>
          <w:u w:val="single"/>
        </w:rPr>
      </w:pPr>
    </w:p>
    <w:p w:rsidRDefault="00E768CD" w:rsidP="00E768CD" w:rsidR="00E768CD">
      <w:pPr>
        <w:pStyle w:val="Bezproreda"/>
      </w:pPr>
      <w:r>
        <w:tab/>
        <w:t>Pozivaju se stečajni vjerovnici viših isplatnih redova da u roku od 60 dana računajući</w:t>
      </w:r>
      <w:r>
        <w:rPr>
          <w:color w:val="FF0000"/>
        </w:rPr>
        <w:t xml:space="preserve"> </w:t>
      </w:r>
      <w:r>
        <w:t xml:space="preserve">od proteka osmoga dana od dana objave oglasa o otvaranju stečajnog postupka na e-oglasnoj ploči suda,  prijave svoje tražbine </w:t>
      </w:r>
      <w:r>
        <w:rPr>
          <w:b/>
        </w:rPr>
        <w:t>stečajnom upravitelju</w:t>
      </w:r>
      <w:r>
        <w:t xml:space="preserve"> (na njegovu adresu-Daruvar, Vrbovac, Vrbovačka cesta 44) u skladu s pravilima Stečajnog zakona o prijavi tražbina, u dva primjerka, s priloženim ispravama iz kojih tražbina proizlazi i dokazom o uplati sudske pristojbe u iznosu od 2% od iznosa prijavljene tražbine (ali ne više od 500,00 kn). Pristojba se uplaćuje na račun Državnog proračuna RH IBAN: HR1210010051863000160, model HR64, poziv na broj: 5045-3515-161, svrha uplate: sudska pristojba u predmetu broj: 1 St-161/2016.</w:t>
      </w:r>
    </w:p>
    <w:p w:rsidRDefault="00E768CD" w:rsidP="00E768CD" w:rsidR="00E768CD">
      <w:pPr>
        <w:pStyle w:val="Bezproreda"/>
      </w:pPr>
    </w:p>
    <w:p w:rsidRDefault="00E768CD" w:rsidP="00E768CD" w:rsidR="00E768CD">
      <w:pPr>
        <w:pStyle w:val="Bezproreda"/>
      </w:pPr>
      <w:r>
        <w:t xml:space="preserve">U prijavi je potrebno navesti pravnu osnovu i iznos tražbine u kunama, te broj računa vjerovnika. </w:t>
      </w:r>
    </w:p>
    <w:p w:rsidRDefault="00E768CD" w:rsidP="00E768CD" w:rsidR="00E768CD">
      <w:pPr>
        <w:pStyle w:val="Bezproreda"/>
      </w:pPr>
    </w:p>
    <w:p w:rsidRDefault="00E768CD" w:rsidP="00E768CD" w:rsidR="00E768CD">
      <w:pPr>
        <w:pStyle w:val="Bezproreda"/>
      </w:pPr>
      <w:r>
        <w:t>Ako se prijavljuju tražbine o kojima se vodi parnica, u prijavi treba navesti sud pred kojim se vodi parnica s naznakom broja spisa.</w:t>
      </w:r>
    </w:p>
    <w:p w:rsidRDefault="00E768CD" w:rsidP="00E768CD" w:rsidR="00E768CD">
      <w:pPr>
        <w:pStyle w:val="Bezproreda"/>
      </w:pPr>
    </w:p>
    <w:p w:rsidRDefault="00E768CD" w:rsidP="00E768CD" w:rsidR="00E768CD">
      <w:pPr>
        <w:pStyle w:val="Bezproreda"/>
      </w:pPr>
      <w:r>
        <w:tab/>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E768CD" w:rsidP="00E768CD" w:rsidR="00E768CD">
      <w:pPr>
        <w:pStyle w:val="Bezproreda"/>
      </w:pPr>
      <w:r>
        <w:tab/>
        <w:t xml:space="preserve">Pozivaju se </w:t>
      </w:r>
      <w:r>
        <w:rPr>
          <w:noProof/>
        </w:rPr>
        <w:t>razlučni</w:t>
      </w:r>
      <w:r>
        <w:t xml:space="preserve"> i izlučni vjerovnici da u roku 60 dana računajući od proteka osmoga dana od dana objave oglasa o otvaranju stečajnog postupka na e-oglasnoj ploči suda, podneskom obavijeste stečajnog upravitelja o svojim pravima u skladu s odredbama </w:t>
      </w:r>
      <w:r>
        <w:rPr>
          <w:noProof/>
        </w:rPr>
        <w:t>čl.</w:t>
      </w:r>
      <w:r>
        <w:t xml:space="preserve"> 258. Stečajnog zakona.</w:t>
      </w:r>
    </w:p>
    <w:p w:rsidRDefault="00E768CD" w:rsidP="00E768CD" w:rsidR="00E768CD">
      <w:pPr>
        <w:pStyle w:val="Bezproreda"/>
      </w:pPr>
    </w:p>
    <w:p w:rsidRDefault="00E768CD" w:rsidP="00E768CD" w:rsidR="00E768CD">
      <w:pPr>
        <w:pStyle w:val="Bezproreda"/>
      </w:pPr>
      <w:r>
        <w:tab/>
        <w:t>Pozivaju se dužnikovi dužnici da svoje obveze bez odgode ispunjavaju stečajnom upravitelju za stečajnoga dužnika.</w:t>
      </w:r>
    </w:p>
    <w:p w:rsidRDefault="00E768CD" w:rsidP="00E768CD" w:rsidR="00E768CD">
      <w:pPr>
        <w:pStyle w:val="Bezproreda"/>
      </w:pPr>
    </w:p>
    <w:p w:rsidRDefault="00E768CD" w:rsidP="00E768CD" w:rsidR="00E768CD">
      <w:pPr>
        <w:pStyle w:val="Bezproreda"/>
      </w:pPr>
      <w:r>
        <w:tab/>
        <w:t xml:space="preserve">Određuje se upis rješenja o otvaranju stečajnog postupka u sudski registar Trgovačkog suda u Bjelovaru te u zemljišne knjige Općinskog suda u Slatini, Zemljišnoknjižni odjel i to </w:t>
      </w:r>
      <w:proofErr w:type="spellStart"/>
      <w:r>
        <w:t>zk</w:t>
      </w:r>
      <w:proofErr w:type="spellEnd"/>
      <w:r>
        <w:t xml:space="preserve">. ul. br. 6294 k.o. Podravska Slatina, </w:t>
      </w:r>
      <w:proofErr w:type="spellStart"/>
      <w:r>
        <w:t>čkbr</w:t>
      </w:r>
      <w:proofErr w:type="spellEnd"/>
      <w:r>
        <w:t>. 1506/57 oranica Turbina sa 3597 m</w:t>
      </w:r>
      <w:r>
        <w:rPr>
          <w:vertAlign w:val="superscript"/>
        </w:rPr>
        <w:t>2</w:t>
      </w:r>
      <w:r>
        <w:t>.</w:t>
      </w:r>
    </w:p>
    <w:p w:rsidRDefault="00E768CD" w:rsidP="00E768CD" w:rsidR="00E768CD">
      <w:pPr>
        <w:pStyle w:val="Bezproreda"/>
      </w:pPr>
    </w:p>
    <w:p w:rsidRDefault="00E768CD" w:rsidP="00E768CD" w:rsidR="00E768CD">
      <w:pPr>
        <w:pStyle w:val="Bezproreda"/>
      </w:pPr>
      <w:r>
        <w:t>Ročište vjerovnika na kojem će se ispitati prijavljene tražbine  (Ispitno ročište)</w:t>
      </w:r>
      <w:r>
        <w:rPr>
          <w:b/>
        </w:rPr>
        <w:t xml:space="preserve"> </w:t>
      </w:r>
      <w:r>
        <w:t>određuje se za</w:t>
      </w:r>
    </w:p>
    <w:p w:rsidRDefault="00E768CD" w:rsidP="00E768CD" w:rsidR="00E768CD">
      <w:pPr>
        <w:pStyle w:val="Bezproreda"/>
      </w:pPr>
    </w:p>
    <w:p w:rsidRDefault="00E768CD" w:rsidP="00E768CD" w:rsidR="00E768CD">
      <w:pPr>
        <w:pStyle w:val="Bezproreda"/>
        <w:jc w:val="center"/>
        <w:rPr>
          <w:b/>
        </w:rPr>
      </w:pPr>
      <w:r>
        <w:rPr>
          <w:b/>
        </w:rPr>
        <w:t>dan 14. listopada 2016. godine u 10,00 sati,</w:t>
      </w:r>
    </w:p>
    <w:p w:rsidRDefault="00E768CD" w:rsidP="00E768CD" w:rsidR="00E768CD">
      <w:pPr>
        <w:pStyle w:val="Bezproreda"/>
        <w:jc w:val="center"/>
        <w:rPr>
          <w:b/>
        </w:rPr>
      </w:pPr>
      <w:r>
        <w:rPr>
          <w:b/>
        </w:rPr>
        <w:t>soba br. 4. ovog suda.</w:t>
      </w:r>
    </w:p>
    <w:p w:rsidRDefault="00E768CD" w:rsidP="00E768CD" w:rsidR="00E768CD">
      <w:pPr>
        <w:pStyle w:val="Bezproreda"/>
        <w:rPr>
          <w:b/>
        </w:rPr>
      </w:pPr>
    </w:p>
    <w:p w:rsidRDefault="00E768CD" w:rsidP="00E768CD" w:rsidR="00E768CD">
      <w:pPr>
        <w:pStyle w:val="Bezproreda"/>
      </w:pPr>
      <w:r>
        <w:tab/>
        <w:t>Ročište vjerovnika na kojem će se na temelju izvješća stečajnog upravitelja odlučivati o daljnjem tijeku stečajnog postupka (</w:t>
      </w:r>
      <w:r>
        <w:rPr>
          <w:b/>
        </w:rPr>
        <w:t>Izvještajno ročište</w:t>
      </w:r>
      <w:r>
        <w:t>) određuje se za isti dan u 11,00 sati na istom mjestu.</w:t>
      </w:r>
    </w:p>
    <w:p w:rsidRDefault="00E768CD" w:rsidP="00E768CD" w:rsidR="00E768CD">
      <w:pPr>
        <w:pStyle w:val="Bezproreda"/>
      </w:pPr>
    </w:p>
    <w:p w:rsidRDefault="00E768CD" w:rsidP="00E768CD" w:rsidR="00E768CD">
      <w:pPr>
        <w:pStyle w:val="Bezproreda"/>
      </w:pPr>
    </w:p>
    <w:p w:rsidRDefault="00E768CD" w:rsidP="00E768CD" w:rsidR="00E768CD">
      <w:pPr>
        <w:pStyle w:val="Bezproreda"/>
        <w:jc w:val="center"/>
      </w:pPr>
      <w:r>
        <w:t>Obrazloženje</w:t>
      </w:r>
    </w:p>
    <w:p w:rsidRDefault="00E768CD" w:rsidP="00E768CD" w:rsidR="00E768CD">
      <w:pPr>
        <w:pStyle w:val="Bezproreda"/>
      </w:pPr>
    </w:p>
    <w:p w:rsidRDefault="00E768CD" w:rsidP="00E768CD" w:rsidR="00E768CD">
      <w:pPr>
        <w:pStyle w:val="Bezproreda"/>
        <w:rPr>
          <w:noProof/>
        </w:rPr>
      </w:pPr>
      <w:r>
        <w:t xml:space="preserve">Predlagatelj  Republika Hrvatska, Ministarstvo financija, Porezna uprava, Područni ured Slavonija i Baranja,  podnijela je  prijedlog za otvaranje stečajnog postupka nad </w:t>
      </w:r>
      <w:r>
        <w:rPr>
          <w:noProof/>
        </w:rPr>
        <w:t>trgovačkim društvom SANDRO TRADE d.o.o. za trgovinu, ugostiteljstvo i usluge iz Slatine, P. Preradovića 38, OIB: 60756989965 .</w:t>
      </w:r>
    </w:p>
    <w:p w:rsidRDefault="00E768CD" w:rsidP="00E768CD" w:rsidR="00E768CD">
      <w:pPr>
        <w:pStyle w:val="Bezproreda"/>
        <w:rPr>
          <w:noProof/>
        </w:rPr>
      </w:pPr>
    </w:p>
    <w:p w:rsidRDefault="00E768CD" w:rsidP="00E768CD" w:rsidR="00E768CD">
      <w:pPr>
        <w:pStyle w:val="Bezproreda"/>
        <w:rPr>
          <w:noProof/>
        </w:rPr>
      </w:pPr>
      <w:r>
        <w:rPr>
          <w:noProof/>
        </w:rPr>
        <w:t>Kako je predlagatelj učinio vjerojatnim postojanje svoje tražbine te prezaduženost dužnika kao stečajnog razloga u skladu s odredbom članka 39. st. 3. i temeljem članka 43. st. 1. Stečajnog zakona, sud je donio rješenje o pokretanju prethodnog postupka  te odredio ročište radi utvrđivanja uvjeta i izjašnjenja o prijedlogu za otvaranje  stečajnog postupka nad dužnikom SANDRO TRADE d.o.o. za trgovinu, ugostiteljstvo i usluge iz Slatine, P. Preradovića 38, OIB: 60756989965.</w:t>
      </w:r>
    </w:p>
    <w:p w:rsidRDefault="00E768CD" w:rsidP="00E768CD" w:rsidR="00E768CD">
      <w:pPr>
        <w:pStyle w:val="Bezproreda"/>
        <w:rPr>
          <w:noProof/>
        </w:rPr>
      </w:pPr>
    </w:p>
    <w:p w:rsidRDefault="00E768CD" w:rsidP="00E768CD" w:rsidR="00E768CD">
      <w:pPr>
        <w:pStyle w:val="Bezproreda"/>
        <w:rPr>
          <w:noProof/>
        </w:rPr>
      </w:pPr>
      <w:r>
        <w:rPr>
          <w:noProof/>
        </w:rPr>
        <w:t>Na ročištu održanom dana 15. srpnja 2016. godine punomoćnik predlagatelja ostao je kod prijedloga da se nad dužnikom otvori stečajni postupak budući dužnik ima imovine iz koje se može naplatiti vjerovnikovo potraživanje budući je dužnik vlasnik nekretnina upisanih kod Općinskog suda u Virovitici, Zemljišnoknjžni odjel Slatina u zk. ul. br. 6294 k.o. Podravska Slatina i to čkbr. 1506/57 oranica s 3597 m</w:t>
      </w:r>
      <w:r>
        <w:rPr>
          <w:noProof/>
          <w:vertAlign w:val="superscript"/>
        </w:rPr>
        <w:t>2</w:t>
      </w:r>
      <w:r>
        <w:rPr>
          <w:noProof/>
        </w:rPr>
        <w:t>,  na kojima vjerovnik ima upisano založno pravo.</w:t>
      </w:r>
    </w:p>
    <w:p w:rsidRDefault="00E768CD" w:rsidP="00E768CD" w:rsidR="00E768CD">
      <w:pPr>
        <w:pStyle w:val="Bezproreda"/>
        <w:rPr>
          <w:noProof/>
        </w:rPr>
      </w:pPr>
    </w:p>
    <w:p w:rsidRDefault="00E768CD" w:rsidP="00E768CD" w:rsidR="00E768CD">
      <w:pPr>
        <w:pStyle w:val="Bezproreda"/>
      </w:pPr>
      <w:r>
        <w:lastRenderedPageBreak/>
        <w:t xml:space="preserve">Prema odredbi </w:t>
      </w:r>
      <w:r>
        <w:rPr>
          <w:noProof/>
        </w:rPr>
        <w:t>čl.</w:t>
      </w:r>
      <w:r>
        <w:t xml:space="preserve"> 4. st. 1. Stečajnog zakona („Narodne novine“ broj 44/96, 161/08, 29/99, 129/00, 123/03, 197/03, 187/04, 82/06, 116/10, 25/12, 133/12, dalje:</w:t>
      </w:r>
      <w:r>
        <w:rPr>
          <w:color w:themeColor="text1" w:val="000000"/>
        </w:rPr>
        <w:t xml:space="preserve"> </w:t>
      </w:r>
      <w:r>
        <w:t xml:space="preserve">SZ) stečaj se može otvoriti samo ako se utvrdi postojanje kojeg od zakonom predviđenih stečajnih razloga, dok su prema odredbi </w:t>
      </w:r>
      <w:r>
        <w:rPr>
          <w:noProof/>
        </w:rPr>
        <w:t>čl.</w:t>
      </w:r>
      <w:r>
        <w:t xml:space="preserve"> 4. st. 2. Stečajnog zakona stečajni razlozi nelikvidnost, nesposobnost za plaćanje i prezaduženost.</w:t>
      </w:r>
    </w:p>
    <w:p w:rsidRDefault="00E768CD" w:rsidP="00E768CD" w:rsidR="00E768CD">
      <w:pPr>
        <w:pStyle w:val="Bezproreda"/>
      </w:pPr>
    </w:p>
    <w:p w:rsidRDefault="00E768CD" w:rsidP="00E768CD" w:rsidR="00E768CD">
      <w:pPr>
        <w:pStyle w:val="Bezproreda"/>
      </w:pPr>
      <w:r>
        <w:t xml:space="preserve">Ocjenom isprava u spisu i na temelju rezultata provedenog postupka utvrđeno je da postoji stečajni razlog nesposobnost za plaćanje. Prema potvrdi Financijske agencije od 1.  rujna 2015. godine,  dužnik ima evidentirane neizvršene osnove za plaćanje u razdoblju duljem od 60 dana u iznosu od 171.526,66 kunu,  a koje je trebalo, na temelju valjanih osnova za plaćanje, bez daljnjeg pristanka dužnika naplatiti s bilo kojega od dužnikovih računa pa se na temelju </w:t>
      </w:r>
      <w:r>
        <w:rPr>
          <w:noProof/>
        </w:rPr>
        <w:t>čl.</w:t>
      </w:r>
      <w:r>
        <w:t xml:space="preserve"> 4. st. 7. SZ-a smatra da je dužnik nesposoban za plaćanje.</w:t>
      </w:r>
    </w:p>
    <w:p w:rsidRDefault="00E768CD" w:rsidP="00E768CD" w:rsidR="00E768CD">
      <w:pPr>
        <w:pStyle w:val="Bezproreda"/>
      </w:pPr>
    </w:p>
    <w:p w:rsidRDefault="00E768CD" w:rsidP="00E768CD" w:rsidR="00E768CD">
      <w:pPr>
        <w:pStyle w:val="Bezproreda"/>
      </w:pPr>
      <w:r>
        <w:t xml:space="preserve">S obzirom na to da je utvrđeno da postoji stečajni razlog nesposobnost za plaćanje odlučeno je kao u izreci u skladu s odredbama </w:t>
      </w:r>
      <w:r>
        <w:rPr>
          <w:noProof/>
        </w:rPr>
        <w:t>čl.</w:t>
      </w:r>
      <w:r>
        <w:t xml:space="preserve"> 53., 54. i 55. SZ-a.</w:t>
      </w:r>
    </w:p>
    <w:p w:rsidRDefault="00E768CD" w:rsidP="00E768CD" w:rsidR="00E768CD">
      <w:pPr>
        <w:pStyle w:val="Bezproreda"/>
      </w:pPr>
    </w:p>
    <w:p w:rsidRDefault="00E768CD" w:rsidP="00E768CD" w:rsidR="00E768CD">
      <w:pPr>
        <w:pStyle w:val="Bezproreda"/>
      </w:pPr>
      <w:r>
        <w:t xml:space="preserve">U Bjelovaru, 24. kolovoza  2016. </w:t>
      </w:r>
    </w:p>
    <w:p w:rsidRDefault="00E768CD" w:rsidP="00E768CD" w:rsidR="00E768CD">
      <w:pPr>
        <w:pStyle w:val="Bezproreda"/>
        <w:rPr>
          <w:noProof/>
          <w:color w:val="808080"/>
          <w:shd w:fill="CCFFFF" w:color="auto" w:val="clear"/>
        </w:rPr>
      </w:pPr>
    </w:p>
    <w:p w:rsidRDefault="00E768CD" w:rsidP="00E768CD" w:rsidR="00E768CD">
      <w:pPr>
        <w:pStyle w:val="Bezproreda"/>
        <w:ind w:firstLine="708" w:left="4956"/>
        <w:rPr>
          <w:noProof/>
        </w:rPr>
      </w:pPr>
      <w:r>
        <w:rPr>
          <w:noProof/>
        </w:rPr>
        <w:t>S U D A C</w:t>
      </w:r>
    </w:p>
    <w:p w:rsidRDefault="00E768CD" w:rsidP="00E768CD" w:rsidR="00E768CD">
      <w:pPr>
        <w:pStyle w:val="Bezproreda"/>
        <w:ind w:firstLine="708" w:left="4956"/>
        <w:rPr>
          <w:noProof/>
        </w:rPr>
      </w:pPr>
    </w:p>
    <w:p w:rsidRDefault="00E768CD" w:rsidP="00E768CD" w:rsidR="00E768CD">
      <w:pPr>
        <w:pStyle w:val="Bezproreda"/>
        <w:ind w:firstLine="708" w:left="4248"/>
        <w:rPr>
          <w:noProof/>
        </w:rPr>
      </w:pPr>
      <w:r>
        <w:rPr>
          <w:noProof/>
        </w:rPr>
        <w:t xml:space="preserve">   BRANKA PLESKALT  </w:t>
      </w:r>
    </w:p>
    <w:p w:rsidRDefault="00E768CD" w:rsidP="00E768CD" w:rsidR="00E768CD">
      <w:pPr>
        <w:pStyle w:val="Bezproreda"/>
        <w:ind w:firstLine="708" w:left="4248"/>
        <w:rPr>
          <w:noProof/>
        </w:rPr>
      </w:pPr>
    </w:p>
    <w:p w:rsidRDefault="00E768CD" w:rsidP="00E768CD" w:rsidR="00E768CD">
      <w:pPr>
        <w:pStyle w:val="Bezproreda"/>
        <w:rPr>
          <w:noProof/>
        </w:rPr>
      </w:pPr>
    </w:p>
    <w:p w:rsidRDefault="00E768CD" w:rsidP="00E768CD" w:rsidR="00E768CD">
      <w:pPr>
        <w:pStyle w:val="Bezproreda"/>
        <w:ind w:firstLine="708" w:left="4248"/>
        <w:rPr>
          <w:noProof/>
        </w:rPr>
      </w:pPr>
    </w:p>
    <w:p w:rsidRDefault="00E768CD" w:rsidP="00E768CD" w:rsidR="00E768CD">
      <w:pPr>
        <w:pStyle w:val="Bezproreda"/>
        <w:rPr>
          <w:noProof/>
        </w:rPr>
      </w:pPr>
    </w:p>
    <w:p w:rsidRDefault="00E768CD" w:rsidP="00E768CD" w:rsidR="00E768CD">
      <w:pPr>
        <w:pStyle w:val="Bezproreda"/>
      </w:pPr>
      <w:r>
        <w:t>UPUTA O PRAVNOM LIJEKU</w:t>
      </w:r>
    </w:p>
    <w:p w:rsidRDefault="00E768CD" w:rsidP="00E768CD" w:rsidR="00E768CD">
      <w:pPr>
        <w:pStyle w:val="Bezproreda"/>
      </w:pPr>
      <w:r>
        <w:t xml:space="preserve">Protiv ovog rješenja žalbu može podnijeti osoba koja je bila zastupnik po zakonu dužnika do dana nastupanja pravnih posljedica otvaranja stečajnog postupka </w:t>
      </w:r>
      <w:r>
        <w:rPr>
          <w:noProof/>
        </w:rPr>
        <w:t>(čl.</w:t>
      </w:r>
      <w:r>
        <w:t xml:space="preserve"> 53. stavak 8. u vezi s </w:t>
      </w:r>
      <w:r>
        <w:rPr>
          <w:noProof/>
        </w:rPr>
        <w:t>čl.</w:t>
      </w:r>
      <w:r>
        <w:t xml:space="preserve"> 11. Stečajnog zakona) u roku od osam dana računajući od proteka osmoga dana od dana objave rješenja u Narodnim novinama. Žalba se podnosi ovom sudu u tri primjerka, a o žalbi odlučuje Visoki trgovački sud Republike Hrvatske.</w:t>
      </w:r>
    </w:p>
    <w:p w:rsidRDefault="00E768CD" w:rsidP="00E768CD" w:rsidR="00E768CD">
      <w:pPr>
        <w:pStyle w:val="Bezproreda"/>
      </w:pPr>
    </w:p>
    <w:p w:rsidRDefault="00E768CD" w:rsidP="00E768CD" w:rsidR="00E768CD">
      <w:pPr>
        <w:pStyle w:val="Bezproreda"/>
      </w:pPr>
    </w:p>
    <w:p w:rsidRDefault="00E768CD" w:rsidP="00E768CD" w:rsidR="00E768CD">
      <w:pPr>
        <w:pStyle w:val="Bezproreda"/>
      </w:pPr>
    </w:p>
    <w:p w:rsidRDefault="00E768CD" w:rsidP="00E768CD" w:rsidR="00E768CD">
      <w:pPr>
        <w:pStyle w:val="Bezproreda"/>
      </w:pPr>
    </w:p>
    <w:p w:rsidRDefault="00E768CD" w:rsidP="00E768CD" w:rsidR="00E768CD">
      <w:pPr>
        <w:pStyle w:val="Bezproreda"/>
      </w:pPr>
      <w:proofErr w:type="spellStart"/>
      <w:r>
        <w:t>Rj</w:t>
      </w:r>
      <w:proofErr w:type="spellEnd"/>
      <w:r>
        <w:t>.</w:t>
      </w:r>
    </w:p>
    <w:p w:rsidRDefault="00E768CD" w:rsidP="00E768CD" w:rsidR="00E768CD">
      <w:pPr>
        <w:pStyle w:val="Bezproreda"/>
        <w:rPr>
          <w:noProof/>
          <w:sz w:val="20"/>
        </w:rPr>
      </w:pPr>
      <w:r>
        <w:rPr>
          <w:sz w:val="20"/>
        </w:rPr>
        <w:t xml:space="preserve">DNA: </w:t>
      </w:r>
      <w:r>
        <w:rPr>
          <w:noProof/>
          <w:sz w:val="20"/>
        </w:rPr>
        <w:t>podnositelju prijedloga – putem e-oglasne ploče</w:t>
      </w:r>
    </w:p>
    <w:p w:rsidRDefault="00E768CD" w:rsidP="00E768CD" w:rsidR="00E768CD">
      <w:pPr>
        <w:pStyle w:val="Bezproreda"/>
        <w:rPr>
          <w:sz w:val="20"/>
        </w:rPr>
      </w:pPr>
      <w:r>
        <w:rPr>
          <w:noProof/>
          <w:sz w:val="20"/>
        </w:rPr>
        <w:t>setčajnom upravitelju-putem e-oglasne ploče i putem pošte</w:t>
      </w:r>
    </w:p>
    <w:p w:rsidRDefault="00E768CD" w:rsidP="00E768CD" w:rsidR="00E768CD">
      <w:pPr>
        <w:pStyle w:val="Bezproreda"/>
        <w:rPr>
          <w:noProof/>
          <w:sz w:val="20"/>
        </w:rPr>
      </w:pPr>
      <w:r>
        <w:rPr>
          <w:noProof/>
          <w:sz w:val="20"/>
        </w:rPr>
        <w:t>dužniku – putem e-oglasne ploče</w:t>
      </w:r>
    </w:p>
    <w:p w:rsidRDefault="00E768CD" w:rsidP="00E768CD" w:rsidR="00E768CD">
      <w:pPr>
        <w:pStyle w:val="Bezproreda"/>
        <w:rPr>
          <w:noProof/>
          <w:sz w:val="20"/>
        </w:rPr>
      </w:pPr>
      <w:r>
        <w:rPr>
          <w:noProof/>
          <w:sz w:val="20"/>
        </w:rPr>
        <w:t>z.z. dužnika-putem pošte</w:t>
      </w:r>
    </w:p>
    <w:p w:rsidRDefault="00E768CD" w:rsidP="00E768CD" w:rsidR="00E768CD">
      <w:pPr>
        <w:pStyle w:val="Bezproreda"/>
        <w:rPr>
          <w:noProof/>
          <w:sz w:val="20"/>
        </w:rPr>
      </w:pPr>
      <w:r>
        <w:rPr>
          <w:noProof/>
          <w:sz w:val="20"/>
        </w:rPr>
        <w:t>Općinskom sudu Slatina, Zemljišnoknjižni odjel-putem pošte</w:t>
      </w:r>
    </w:p>
    <w:p w:rsidRDefault="00E768CD" w:rsidP="00E768CD" w:rsidR="00E768CD">
      <w:pPr>
        <w:pStyle w:val="Bezproreda"/>
        <w:rPr>
          <w:noProof/>
          <w:sz w:val="20"/>
        </w:rPr>
      </w:pPr>
      <w:r>
        <w:rPr>
          <w:noProof/>
          <w:sz w:val="20"/>
        </w:rPr>
        <w:t>Financijska agencija – putem e-oglasne ploče</w:t>
      </w:r>
    </w:p>
    <w:p w:rsidRDefault="00E768CD" w:rsidP="00E768CD" w:rsidR="00E768CD">
      <w:pPr>
        <w:pStyle w:val="Bezproreda"/>
        <w:rPr>
          <w:noProof/>
          <w:sz w:val="20"/>
        </w:rPr>
      </w:pPr>
      <w:r>
        <w:rPr>
          <w:noProof/>
          <w:sz w:val="20"/>
        </w:rPr>
        <w:t>Porezna uprava u Slatini – putem e-oglasne ploče</w:t>
      </w:r>
    </w:p>
    <w:p w:rsidRDefault="00E768CD" w:rsidP="00E768CD" w:rsidR="00E768CD">
      <w:pPr>
        <w:pStyle w:val="Bezproreda"/>
        <w:rPr>
          <w:noProof/>
          <w:sz w:val="20"/>
        </w:rPr>
      </w:pPr>
      <w:r>
        <w:rPr>
          <w:noProof/>
          <w:sz w:val="20"/>
        </w:rPr>
        <w:t>ŽDO u Bjelovaru – putem e-oglasne ploče</w:t>
      </w:r>
    </w:p>
    <w:p w:rsidRDefault="00E768CD" w:rsidP="00E768CD" w:rsidR="00E768CD">
      <w:pPr>
        <w:pStyle w:val="Bezproreda"/>
        <w:rPr>
          <w:noProof/>
          <w:sz w:val="20"/>
        </w:rPr>
      </w:pPr>
      <w:r>
        <w:rPr>
          <w:noProof/>
          <w:sz w:val="20"/>
        </w:rPr>
        <w:t>sudskom registru- ovdje</w:t>
      </w:r>
    </w:p>
    <w:p w:rsidRDefault="00E768CD" w:rsidP="00E768CD" w:rsidR="00E768CD">
      <w:pPr>
        <w:pStyle w:val="Bezproreda"/>
        <w:rPr>
          <w:noProof/>
          <w:sz w:val="20"/>
        </w:rPr>
      </w:pPr>
      <w:r>
        <w:rPr>
          <w:noProof/>
          <w:sz w:val="20"/>
        </w:rPr>
        <w:t>kal. ročište</w:t>
      </w:r>
    </w:p>
    <w:p w:rsidRDefault="00E768CD" w:rsidP="00E768CD" w:rsidR="00CB0EA4" w:rsidRPr="00E768CD">
      <w:pPr>
        <w:pStyle w:val="Bezproreda"/>
        <w:rPr>
          <w:noProof/>
          <w:sz w:val="20"/>
        </w:rPr>
      </w:pPr>
      <w:r>
        <w:rPr>
          <w:noProof/>
          <w:sz w:val="20"/>
        </w:rPr>
        <w:t>Bjelovar, 24. 08.  2016.</w:t>
      </w:r>
    </w:p>
    <w:p w:rsidRDefault="00DA0242" w:rsidP="00E768CD"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8CD"/>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01412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St-161/2016-8</izvorni_sadrzaj>
    <derivirana_varijabla naziv="DomainObject.Oznaka_1">St-161/2016-8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St-161/2016</izvorni_sadrzaj>
    <derivirana_varijabla naziv="DomainObject.Predmet.OznakaBroj_1">St-161/2016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SANDRO TRADE društvo s ograničenom odgovornošću za trgovinu, ugostiteljstvo i usluge, Slatina</izvorni_sadrzaj>
    <derivirana_varijabla naziv="DomainObject.Predmet.ProtustrankaFormated_1">  SANDRO TRADE društvo s ograničenom odgovornošću za trgovinu, ugostiteljstvo i usluge, Slatina</derivirana_varijabla>
  </DomainObject.Predmet.ProtustrankaFormated>
  <DomainObject.Predmet.ProtustrankaFormatedOIB>
    <izvorni_sadrzaj>  SANDRO TRADE društvo s ograničenom odgovornošću za trgovinu, ugostiteljstvo i usluge, Slatina, OIB 60756989965</izvorni_sadrzaj>
    <derivirana_varijabla naziv="DomainObject.Predmet.ProtustrankaFormatedOIB_1">  SANDRO TRADE društvo s ograničenom odgovornošću za trgovinu, ugostiteljstvo i usluge, Slatina, OIB 60756989965</derivirana_varijabla>
  </DomainObject.Predmet.ProtustrankaFormatedOIB>
  <DomainObject.Predmet.ProtustrankaFormatedWithAdress>
    <izvorni_sadrzaj> SANDRO TRADE društvo s ograničenom odgovornošću za trgovinu, ugostiteljstvo i usluge, Slatina, P.Preradovića 38, 33520 Slatina</izvorni_sadrzaj>
    <derivirana_varijabla naziv="DomainObject.Predmet.ProtustrankaFormatedWithAdress_1"> SANDRO TRADE društvo s ograničenom odgovornošću za trgovinu, ugostiteljstvo i usluge, Slatina, P.Preradovića 38, 33520 Slatina</derivirana_varijabla>
  </DomainObject.Predmet.ProtustrankaFormatedWithAdress>
  <DomainObject.Predmet.ProtustrankaFormatedWithAdressOIB>
    <izvorni_sadrzaj> SANDRO TRADE društvo s ograničenom odgovornošću za trgovinu, ugostiteljstvo i usluge, Slatina, OIB 60756989965, P.Preradovića 38, 33520 Slatina</izvorni_sadrzaj>
    <derivirana_varijabla naziv="DomainObject.Predmet.ProtustrankaFormatedWithAdressOIB_1"> SANDRO TRADE društvo s ograničenom odgovornošću za trgovinu, ugostiteljstvo i usluge, Slatina, OIB 60756989965, P.Preradovića 38, 33520 Slatina</derivirana_varijabla>
  </DomainObject.Predmet.ProtustrankaFormatedWithAdressOIB>
  <DomainObject.Predmet.ProtustrankaWithAdress>
    <izvorni_sadrzaj>SANDRO TRADE društvo s ograničenom odgovornošću za trgovinu, ugostiteljstvo i usluge, Slatina P.Preradovića 38, 33520 Slatina</izvorni_sadrzaj>
    <derivirana_varijabla naziv="DomainObject.Predmet.ProtustrankaWithAdress_1">SANDRO TRADE društvo s ograničenom odgovornošću za trgovinu, ugostiteljstvo i usluge, Slatina P.Preradovića 38, 33520 Slatina</derivirana_varijabla>
  </DomainObject.Predmet.ProtustrankaWithAdress>
  <DomainObject.Predmet.ProtustrankaWithAdressOIB>
    <izvorni_sadrzaj>SANDRO TRADE društvo s ograničenom odgovornošću za trgovinu, ugostiteljstvo i usluge, Slatina, OIB 60756989965, P.Preradovića 38, 33520 Slatina</izvorni_sadrzaj>
    <derivirana_varijabla naziv="DomainObject.Predmet.ProtustrankaWithAdressOIB_1">SANDRO TRADE društvo s ograničenom odgovornošću za trgovinu, ugostiteljstvo i usluge, Slatina, OIB 60756989965, P.Preradovića 38, 33520 Slatina</derivirana_varijabla>
  </DomainObject.Predmet.ProtustrankaWithAdressOIB>
  <DomainObject.Predmet.ProtustrankaNazivFormated>
    <izvorni_sadrzaj>SANDRO TRADE društvo s ograničenom odgovornošću za trgovinu, ugostiteljstvo i usluge, Slatina</izvorni_sadrzaj>
    <derivirana_varijabla naziv="DomainObject.Predmet.ProtustrankaNazivFormated_1">SANDRO TRADE društvo s ograničenom odgovornošću za trgovinu, ugostiteljstvo i usluge, Slatina</derivirana_varijabla>
  </DomainObject.Predmet.ProtustrankaNazivFormated>
  <DomainObject.Predmet.ProtustrankaNazivFormatedOIB>
    <izvorni_sadrzaj>SANDRO TRADE društvo s ograničenom odgovornošću za trgovinu, ugostiteljstvo i usluge, Slatina, OIB 60756989965</izvorni_sadrzaj>
    <derivirana_varijabla naziv="DomainObject.Predmet.ProtustrankaNazivFormatedOIB_1">SANDRO TRADE društvo s ograničenom odgovornošću za trgovinu, ugostiteljstvo i usluge, Slatina, OIB 60756989965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SANDRO TRADE društvo s ograničenom odgovornošću za trgovinu, ugostiteljstvo i usluge, Slatina</item>
    </izvorni_sadrzaj>
    <derivirana_varijabla naziv="DomainObject.Predmet.ProtuStrankaListFormated_1">
      <item>SANDRO TRADE društvo s ograničenom odgovornošću za trgovinu, ugostiteljstvo i usluge, Slatina</item>
    </derivirana_varijabla>
  </DomainObject.Predmet.ProtuStrankaListFormated>
  <DomainObject.Predmet.ProtuStrankaListFormatedOIB>
    <izvorni_sadrzaj>
      <item>SANDRO TRADE društvo s ograničenom odgovornošću za trgovinu, ugostiteljstvo i usluge, Slatina, OIB 60756989965</item>
    </izvorni_sadrzaj>
    <derivirana_varijabla naziv="DomainObject.Predmet.ProtuStrankaListFormatedOIB_1">
      <item>SANDRO TRADE društvo s ograničenom odgovornošću za trgovinu, ugostiteljstvo i usluge, Slatina, OIB 60756989965</item>
    </derivirana_varijabla>
  </DomainObject.Predmet.ProtuStrankaListFormatedOIB>
  <DomainObject.Predmet.ProtuStrankaListFormatedWithAdress>
    <izvorni_sadrzaj>
      <item>SANDRO TRADE društvo s ograničenom odgovornošću za trgovinu, ugostiteljstvo i usluge, Slatina, P.Preradovića 38, 33520 Slatina</item>
    </izvorni_sadrzaj>
    <derivirana_varijabla naziv="DomainObject.Predmet.ProtuStrankaListFormatedWithAdress_1">
      <item>SANDRO TRADE društvo s ograničenom odgovornošću za trgovinu, ugostiteljstvo i usluge, Slatina, P.Preradovića 38, 33520 Slatina</item>
    </derivirana_varijabla>
  </DomainObject.Predmet.ProtuStrankaListFormatedWithAdress>
  <DomainObject.Predmet.ProtuStrankaListFormatedWithAdressOIB>
    <izvorni_sadrzaj>
      <item>SANDRO TRADE društvo s ograničenom odgovornošću za trgovinu, ugostiteljstvo i usluge, Slatina, OIB 60756989965, P.Preradovića 38, 33520 Slatina</item>
    </izvorni_sadrzaj>
    <derivirana_varijabla naziv="DomainObject.Predmet.ProtuStrankaListFormatedWithAdressOIB_1">
      <item>SANDRO TRADE društvo s ograničenom odgovornošću za trgovinu, ugostiteljstvo i usluge, Slatina, OIB 60756989965, P.Preradovića 38, 33520 Slatina</item>
    </derivirana_varijabla>
  </DomainObject.Predmet.ProtuStrankaListFormatedWithAdressOIB>
  <DomainObject.Predmet.ProtuStrankaListNazivFormated>
    <izvorni_sadrzaj>
      <item>SANDRO TRADE društvo s ograničenom odgovornošću za trgovinu, ugostiteljstvo i usluge, Slatina</item>
    </izvorni_sadrzaj>
    <derivirana_varijabla naziv="DomainObject.Predmet.ProtuStrankaListNazivFormated_1">
      <item>SANDRO TRADE društvo s ograničenom odgovornošću za trgovinu, ugostiteljstvo i usluge, Slatina</item>
    </derivirana_varijabla>
  </DomainObject.Predmet.ProtuStrankaListNazivFormated>
  <DomainObject.Predmet.ProtuStrankaListNazivFormatedOIB>
    <izvorni_sadrzaj>
      <item>SANDRO TRADE društvo s ograničenom odgovornošću za trgovinu, ugostiteljstvo i usluge, Slatina, OIB 60756989965</item>
    </izvorni_sadrzaj>
    <derivirana_varijabla naziv="DomainObject.Predmet.ProtuStrankaListNazivFormatedOIB_1">
      <item>SANDRO TRADE društvo s ograničenom odgovornošću za trgovinu, ugostiteljstvo i usluge, Slatina, OIB 60756989965</item>
    </derivirana_varijabla>
  </DomainObject.Predmet.ProtuStrankaListNazivFormatedOIB>
  <DomainObject.Predmet.OstaliListFormated>
    <izvorni_sadrzaj>
      <item>SANDRO ZVER</item>
      <item>ŽUPANIJSKO DRŽAVNO ODVJETNIŠTVO U BJELOVARU punomoćnik sudionika u postupku RH, Ministarstvo financija, Porezna uprava, Područni ured Slavonija i Baranja</item>
    </izvorni_sadrzaj>
    <derivirana_varijabla naziv="DomainObject.Predmet.OstaliListFormated_1">
      <item>SANDRO ZVER</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SANDRO ZVER, OIB 23497942863</item>
      <item>ŽUPANIJSKO DRŽAVNO ODVJETNIŠTVO U BJELOVARU punomoćnik sudionika u postupku RH, Ministarstvo financija, Porezna uprava, Područni ured Slavonija i Baranja</item>
    </izvorni_sadrzaj>
    <derivirana_varijabla naziv="DomainObject.Predmet.OstaliListFormatedOIB_1">
      <item>SANDRO ZVER, OIB 23497942863</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SANDRO ZVER, P. Preradovića 38, 33520 Slatina</item>
      <item>ŽUPANIJSKO DRŽAVNO ODVJETNIŠTVO U BJELOVARU punomoćnik sudionika u postupku RH, Ministarstvo financija, Porezna uprava, Područni ured Slavonija i Baranja</item>
    </izvorni_sadrzaj>
    <derivirana_varijabla naziv="DomainObject.Predmet.OstaliListFormatedWithAdress_1">
      <item>SANDRO ZVER, P. Preradovića 38, 33520 Slatina</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SANDRO ZVER, OIB 23497942863, P. Preradovića 38, 33520 Slatina</item>
      <item>ŽUPANIJSKO DRŽAVNO ODVJETNIŠTVO U BJELOVARU punomoćnik sudionika u postupku RH, Ministarstvo financija, Porezna uprava, Područni ured Slavonija i Baranja</item>
    </izvorni_sadrzaj>
    <derivirana_varijabla naziv="DomainObject.Predmet.OstaliListFormatedWithAdressOIB_1">
      <item>SANDRO ZVER, OIB 23497942863, P. Preradovića 38, 33520 Slatina</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SANDRO ZVER</item>
      <item>ŽUPANIJSKO DRŽAVNO ODVJETNIŠTVO U BJELOVARU</item>
    </izvorni_sadrzaj>
    <derivirana_varijabla naziv="DomainObject.Predmet.OstaliListNazivFormated_1">
      <item>SANDRO ZVER</item>
      <item>ŽUPANIJSKO DRŽAVNO ODVJETNIŠTVO U BJELOVARU</item>
    </derivirana_varijabla>
  </DomainObject.Predmet.OstaliListNazivFormated>
  <DomainObject.Predmet.OstaliListNazivFormatedOIB>
    <izvorni_sadrzaj>
      <item>SANDRO ZVER, OIB 23497942863</item>
      <item>ŽUPANIJSKO DRŽAVNO ODVJETNIŠTVO U BJELOVARU</item>
    </izvorni_sadrzaj>
    <derivirana_varijabla naziv="DomainObject.Predmet.OstaliListNazivFormatedOIB_1">
      <item>SANDRO ZVER, OIB 23497942863</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St-161/2016-8</izvorni_sadrzaj>
    <derivirana_varijabla naziv="DomainObject.PoslovniBrojDokumenta_1">St-161/2016-8</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SANDRO TRADE društvo s ograničenom odgovornošću za trgovinu, ugostiteljstvo i usluge, Slatina</izvorni_sadrzaj>
    <derivirana_varijabla naziv="DomainObject.Predmet.ProtustrankaIDrugi_1">SANDRO TRADE društvo s ograničenom odgovornošću za trgovinu, ugostiteljstvo i usluge, Slatina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SANDRO TRADE društvo s ograničenom odgovornošću za trgovinu, ugostiteljstvo i usluge, Slatina, OIB 60756989965, P.Preradovića 38, 33520 Slatina</izvorni_sadrzaj>
    <derivirana_varijabla naziv="DomainObject.Predmet.ProtustrankaIDrugiAdressOIB_1">SANDRO TRADE društvo s ograničenom odgovornošću za trgovinu, ugostiteljstvo i usluge, Slatina, OIB 60756989965, P.Preradovića 38,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TRADE društvo s ograničenom odgovornošću za trgovinu, ugostiteljstvo i usluge, Slatina</item>
      <item>SANDRO ZVER</item>
      <item>RH, Ministarstvo financija, Porezna uprava, Područni ured Slavonija i Baranja</item>
      <item>ŽUPANIJSKO DRŽAVNO ODVJETNIŠTVO U BJELOVARU</item>
    </izvorni_sadrzaj>
    <derivirana_varijabla naziv="DomainObject.Predmet.SudioniciListNaziv_1">
      <item>SANDRO TRADE društvo s ograničenom odgovornošću za trgovinu, ugostiteljstvo i usluge, Slatina</item>
      <item>SANDRO ZVER</item>
      <item>RH, Ministarstvo financija, Porezna uprava, Područni ured Slavonija i Baranja</item>
      <item>ŽUPANIJSKO DRŽAVNO ODVJETNIŠTVO U BJELOVARU</item>
    </derivirana_varijabla>
  </DomainObject.Predmet.SudioniciListNaziv>
  <DomainObject.Predmet.SudioniciListAdressOIB>
    <izvorni_sadrzaj>
      <item>SANDRO TRADE društvo s ograničenom odgovornošću za trgovinu, ugostiteljstvo i usluge, Slatina, OIB 60756989965, P.Preradovića 38,33520 Slatina</item>
      <item>SANDRO ZVER, OIB 23497942863, P. Preradovića 38,33520 Slatina</item>
      <item>RH, Ministarstvo financija, Porezna uprava, Područni ured Slavonija i Baranja, OIB 52634238587</item>
      <item>ŽUPANIJSKO DRŽAVNO ODVJETNIŠTVO U BJELOVARU</item>
    </izvorni_sadrzaj>
    <derivirana_varijabla naziv="DomainObject.Predmet.SudioniciListAdressOIB_1">
      <item>SANDRO TRADE društvo s ograničenom odgovornošću za trgovinu, ugostiteljstvo i usluge, Slatina, OIB 60756989965, P.Preradovića 38,33520 Slatina</item>
      <item>SANDRO ZVER, OIB 23497942863, P. Preradovića 38,33520 Slatina</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97809F-3818-4D36-B3AE-019893C36D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5494</properties:Characters>
  <properties:Lines>142</properties:Lines>
  <properties:Paragraphs>43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2016-08-24T08:58:00Z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St-161/2016-8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