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4cd0" w14:paraId="0124cd0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40573" w:rsidRPr="00440573">
        <w:rPr>
          <w:rFonts w:hAnsi="Times New Roman" w:ascii="Times New Roman"/>
          <w:szCs w:val="24"/>
          <w:lang w:val="hr-HR"/>
        </w:rPr>
        <w:t>KAT NA KAT d.o.o., za građenje i usluge, Zagreb, Januševečka 16, OIB 57688324155</w:t>
      </w:r>
      <w:r w:rsidR="00FE5E1F" w:rsidRPr="00440573">
        <w:rPr>
          <w:rFonts w:hAnsi="Times New Roman" w:ascii="Times New Roman"/>
          <w:szCs w:val="24"/>
          <w:lang w:val="hr-HR"/>
        </w:rPr>
        <w:t>,</w:t>
      </w:r>
      <w:r w:rsidR="00951D00" w:rsidRPr="00440573">
        <w:rPr>
          <w:rFonts w:hAnsi="Times New Roman" w:ascii="Times New Roman"/>
          <w:szCs w:val="24"/>
          <w:lang w:val="hr-HR"/>
        </w:rPr>
        <w:t xml:space="preserve"> dana</w:t>
      </w:r>
      <w:r w:rsidR="00F2310C" w:rsidRPr="00440573">
        <w:rPr>
          <w:rFonts w:hAnsi="Times New Roman" w:ascii="Times New Roman"/>
          <w:szCs w:val="24"/>
          <w:lang w:val="hr-HR"/>
        </w:rPr>
        <w:t xml:space="preserve"> </w:t>
      </w:r>
      <w:r w:rsidR="00440573" w:rsidRPr="00440573">
        <w:rPr>
          <w:rFonts w:hAnsi="Times New Roman" w:ascii="Times New Roman"/>
          <w:szCs w:val="24"/>
          <w:lang w:val="hr-HR"/>
        </w:rPr>
        <w:t>17</w:t>
      </w:r>
      <w:r w:rsidR="00995579" w:rsidRPr="00440573">
        <w:rPr>
          <w:rFonts w:hAnsi="Times New Roman" w:ascii="Times New Roman"/>
          <w:szCs w:val="24"/>
          <w:lang w:val="hr-HR"/>
        </w:rPr>
        <w:t xml:space="preserve">. </w:t>
      </w:r>
      <w:r w:rsidR="00440573" w:rsidRPr="00440573">
        <w:rPr>
          <w:rFonts w:hAnsi="Times New Roman" w:ascii="Times New Roman"/>
          <w:szCs w:val="24"/>
          <w:lang w:val="hr-HR"/>
        </w:rPr>
        <w:t>ožujka</w:t>
      </w:r>
      <w:r w:rsidR="00995579" w:rsidRPr="00440573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40573" w:rsidRPr="00440573">
        <w:rPr>
          <w:rFonts w:hAnsi="Times New Roman" w:ascii="Times New Roman"/>
          <w:szCs w:val="24"/>
          <w:lang w:val="hr-HR"/>
        </w:rPr>
        <w:t>KAT NA KAT d.o.o., za građenje i usluge, Zagreb, Januševečka 16, OIB 57688324155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440573">
        <w:rPr>
          <w:rFonts w:hAnsi="Times New Roman" w:ascii="Times New Roman"/>
          <w:szCs w:val="24"/>
          <w:lang w:val="hr-HR"/>
        </w:rPr>
        <w:t>od</w:t>
      </w:r>
      <w:r w:rsidR="00916A22" w:rsidRPr="00440573">
        <w:rPr>
          <w:rFonts w:hAnsi="Times New Roman" w:ascii="Times New Roman"/>
          <w:szCs w:val="24"/>
          <w:lang w:val="hr-HR"/>
        </w:rPr>
        <w:t xml:space="preserve"> </w:t>
      </w:r>
      <w:r w:rsidR="00440573" w:rsidRPr="00440573">
        <w:rPr>
          <w:rFonts w:hAnsi="Times New Roman" w:ascii="Times New Roman"/>
          <w:szCs w:val="24"/>
          <w:u w:val="single"/>
          <w:lang w:val="hr-HR"/>
        </w:rPr>
        <w:t>32</w:t>
      </w:r>
      <w:r w:rsidR="002A7AD5" w:rsidRPr="00440573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44057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440573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440573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440573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440573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440573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440573" w:rsidRPr="00440573">
        <w:rPr>
          <w:rFonts w:hAnsi="Times New Roman" w:ascii="Times New Roman"/>
          <w:b/>
          <w:i/>
          <w:szCs w:val="24"/>
          <w:lang w:val="hr-HR"/>
        </w:rPr>
        <w:t>263916</w:t>
      </w:r>
      <w:r w:rsidR="00F80734" w:rsidRPr="00440573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40573">
        <w:rPr>
          <w:rFonts w:hAnsi="Times New Roman" w:ascii="Times New Roman"/>
          <w:szCs w:val="24"/>
          <w:lang w:val="hr-HR"/>
        </w:rPr>
        <w:t>17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40573">
        <w:rPr>
          <w:rFonts w:hAnsi="Times New Roman" w:ascii="Times New Roman"/>
          <w:szCs w:val="24"/>
          <w:lang w:val="hr-HR"/>
        </w:rPr>
        <w:t>ožujka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A80EB0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A80EB0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80EB0" w:rsidP="00324504" w:rsidR="00A80EB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80EB0" w:rsidP="00324504" w:rsidR="00A80EB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80EB0" w:rsidP="00E335E3" w:rsidR="00A80EB0" w:rsidRPr="00A80EB0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527ED1" w:rsidP="00FD786C" w:rsidR="005A5053" w:rsidRPr="00A80EB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0EB0">
        <w:rPr>
          <w:rFonts w:hAnsi="Times New Roman" w:ascii="Times New Roman"/>
          <w:color w:val="FFFFFF"/>
          <w:szCs w:val="24"/>
          <w:lang w:val="hr-HR"/>
        </w:rPr>
        <w:tab/>
      </w:r>
    </w:p>
    <w:p w:rsidRDefault="008E66CE" w:rsidP="00EC0E18" w:rsidR="00EC0E18" w:rsidRPr="00A80EB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0EB0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A80EB0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A80E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A80EB0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A80EB0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A80EB0">
        <w:rPr>
          <w:rFonts w:hAnsi="Times New Roman" w:ascii="Times New Roman"/>
          <w:color w:val="FFFFFF"/>
          <w:szCs w:val="24"/>
          <w:lang w:val="hr-HR"/>
        </w:rPr>
        <w:t>Oglasna ploča ovog suda</w:t>
      </w:r>
    </w:p>
    <w:p w:rsidRDefault="00325DDC" w:rsidP="005122CA" w:rsidR="00325DDC" w:rsidRPr="00A80EB0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A80EB0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A80EB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440573">
      <w:rPr>
        <w:rFonts w:hAnsi="Times New Roman" w:ascii="Times New Roman"/>
        <w:szCs w:val="24"/>
        <w:lang w:val="hr-HR"/>
      </w:rPr>
      <w:t>2639/16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440573">
      <w:rPr>
        <w:rFonts w:hAnsi="Times New Roman" w:ascii="Times New Roman"/>
        <w:szCs w:val="24"/>
        <w:lang w:val="hr-HR"/>
      </w:rPr>
      <w:t>2639/16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0573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1FF8"/>
    <w:rsid w:val="00A421CD"/>
    <w:rsid w:val="00A512FD"/>
    <w:rsid w:val="00A53351"/>
    <w:rsid w:val="00A615C2"/>
    <w:rsid w:val="00A67709"/>
    <w:rsid w:val="00A71300"/>
    <w:rsid w:val="00A71D26"/>
    <w:rsid w:val="00A80EB0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0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E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E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E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E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0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E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E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E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E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2639</izvorni_sadrzaj>
    <derivirana_varijabla naziv="DomainObject.Predmet.Broj_1">2639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St-2639/2016</izvorni_sadrzaj>
    <derivirana_varijabla naziv="DomainObject.Predmet.OznakaBroj_1">St-2639/2016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 NA KAT d.o.o. za građenje i usluge zastupanog po punomoćniku Pero Marčinković; IRENA KELAVA</izvorni_sadrzaj>
    <derivirana_varijabla naziv="DomainObject.Predmet.ProtustrankaFormated_1">  KAT NA KAT d.o.o. za građenje i usluge zastupanog po punomoćniku Pero Marčinković; IRENA KELAVA</derivirana_varijabla>
  </DomainObject.Predmet.ProtustrankaFormated>
  <DomainObject.Predmet.ProtustrankaFormatedOIB>
    <izvorni_sadrzaj>  KAT NA KAT d.o.o. za građenje i usluge, OIB 57688324155 zastupanog po punomoćniku Pero Marčinković; IRENA KELAVA</izvorni_sadrzaj>
    <derivirana_varijabla naziv="DomainObject.Predmet.ProtustrankaFormatedOIB_1">  KAT NA KAT d.o.o. za građenje i usluge, OIB 57688324155 zastupanog po punomoćniku Pero Marčinković; IRENA KELAVA</derivirana_varijabla>
  </DomainObject.Predmet.ProtustrankaFormatedOIB>
  <DomainObject.Predmet.ProtustrankaFormatedWithAdress>
    <izvorni_sadrzaj> KAT NA KAT d.o.o. za građenje i usluge, Petrinjska 32 a, 10000 Zagreb zastupanog po punomoćniku Pero Marčinković; IRENA KELAVA</izvorni_sadrzaj>
    <derivirana_varijabla naziv="DomainObject.Predmet.ProtustrankaFormatedWithAdress_1"> KAT NA KAT d.o.o. za građenje i usluge, Petrinjska 32 a, 10000 Zagreb zastupanog po punomoćniku Pero Marčinković; IRENA KELAVA</derivirana_varijabla>
  </DomainObject.Predmet.ProtustrankaFormatedWithAdress>
  <DomainObject.Predmet.ProtustrankaFormatedWithAdressOIB>
    <izvorni_sadrzaj> KAT NA KAT d.o.o. za građenje i usluge, OIB 57688324155, Petrinjska 32 a, 10000 Zagreb zastupanog po punomoćniku Pero Marčinković; IRENA KELAVA</izvorni_sadrzaj>
    <derivirana_varijabla naziv="DomainObject.Predmet.ProtustrankaFormatedWithAdressOIB_1"> KAT NA KAT d.o.o. za građenje i usluge, OIB 57688324155, Petrinjska 32 a, 10000 Zagreb zastupanog po punomoćniku Pero Marčinković; IRENA KELAVA</derivirana_varijabla>
  </DomainObject.Predmet.ProtustrankaFormatedWithAdressOIB>
  <DomainObject.Predmet.ProtustrankaWithAdress>
    <izvorni_sadrzaj>KAT NA KAT d.o.o. za građenje i usluge Petrinjska 32 a, 10000 Zagreb</izvorni_sadrzaj>
    <derivirana_varijabla naziv="DomainObject.Predmet.ProtustrankaWithAdress_1">KAT NA KAT d.o.o. za građenje i usluge Petrinjska 32 a, 10000 Zagreb</derivirana_varijabla>
  </DomainObject.Predmet.ProtustrankaWithAdress>
  <DomainObject.Predmet.ProtustrankaWithAdressOIB>
    <izvorni_sadrzaj>KAT NA KAT d.o.o. za građenje i usluge, OIB 57688324155, Petrinjska 32 a, 10000 Zagreb</izvorni_sadrzaj>
    <derivirana_varijabla naziv="DomainObject.Predmet.ProtustrankaWithAdressOIB_1">KAT NA KAT d.o.o. za građenje i usluge, OIB 57688324155, Petrinjska 32 a, 10000 Zagreb</derivirana_varijabla>
  </DomainObject.Predmet.ProtustrankaWithAdressOIB>
  <DomainObject.Predmet.ProtustrankaNazivFormated>
    <izvorni_sadrzaj>KAT NA KAT d.o.o. za građenje i usluge</izvorni_sadrzaj>
    <derivirana_varijabla naziv="DomainObject.Predmet.ProtustrankaNazivFormated_1">KAT NA KAT d.o.o. za građenje i usluge</derivirana_varijabla>
  </DomainObject.Predmet.ProtustrankaNazivFormated>
  <DomainObject.Predmet.ProtustrankaNazivFormatedOIB>
    <izvorni_sadrzaj>KAT NA KAT d.o.o. za građenje i usluge, OIB 57688324155</izvorni_sadrzaj>
    <derivirana_varijabla naziv="DomainObject.Predmet.ProtustrankaNazivFormatedOIB_1">KAT NA KAT d.o.o. za građenje i usluge, OIB 57688324155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 NA KAT d.o.o. za građenje i usluge zastupanog po punomoćniku Pero Marčinković; IRENA KELAVA</item>
    </izvorni_sadrzaj>
    <derivirana_varijabla naziv="DomainObject.Predmet.ProtuStrankaListFormated_1">
      <item>KAT NA KAT d.o.o. za građenje i usluge zastupanog po punomoćniku Pero Marčinković; IRENA KELAVA</item>
    </derivirana_varijabla>
  </DomainObject.Predmet.ProtuStrankaListFormated>
  <DomainObject.Predmet.ProtuStrankaListFormatedOIB>
    <izvorni_sadrzaj>
      <item>KAT NA KAT d.o.o. za građenje i usluge, OIB 57688324155 zastupanog po punomoćniku Pero Marčinković; IRENA KELAVA</item>
    </izvorni_sadrzaj>
    <derivirana_varijabla naziv="DomainObject.Predmet.ProtuStrankaListFormatedOIB_1">
      <item>KAT NA KAT d.o.o. za građenje i usluge, OIB 57688324155 zastupanog po punomoćniku Pero Marčinković; IRENA KELAVA</item>
    </derivirana_varijabla>
  </DomainObject.Predmet.ProtuStrankaListFormatedOIB>
  <DomainObject.Predmet.ProtuStrankaListFormatedWithAdress>
    <izvorni_sadrzaj>
      <item>KAT NA KAT d.o.o. za građenje i usluge, Petrinjska 32 a, 10000 Zagreb zastupanog po punomoćniku Pero Marčinković; IRENA KELAVA</item>
    </izvorni_sadrzaj>
    <derivirana_varijabla naziv="DomainObject.Predmet.ProtuStrankaListFormatedWithAdress_1">
      <item>KAT NA KAT d.o.o. za građenje i usluge, Petrinjska 32 a, 10000 Zagreb zastupanog po punomoćniku Pero Marčinković; IRENA KELAVA</item>
    </derivirana_varijabla>
  </DomainObject.Predmet.ProtuStrankaListFormatedWithAdress>
  <DomainObject.Predmet.ProtuStrankaListFormatedWithAdressOIB>
    <izvorni_sadrzaj>
      <item>KAT NA KAT d.o.o. za građenje i usluge, OIB 57688324155, Petrinjska 32 a, 10000 Zagreb zastupanog po punomoćniku Pero Marčinković; IRENA KELAVA</item>
    </izvorni_sadrzaj>
    <derivirana_varijabla naziv="DomainObject.Predmet.ProtuStrankaListFormatedWithAdressOIB_1">
      <item>KAT NA KAT d.o.o. za građenje i usluge, OIB 57688324155, Petrinjska 32 a, 10000 Zagreb zastupanog po punomoćniku Pero Marčinković; IRENA KELAVA</item>
    </derivirana_varijabla>
  </DomainObject.Predmet.ProtuStrankaListFormatedWithAdressOIB>
  <DomainObject.Predmet.ProtuStrankaListNazivFormated>
    <izvorni_sadrzaj>
      <item>KAT NA KAT d.o.o. za građenje i usluge</item>
    </izvorni_sadrzaj>
    <derivirana_varijabla naziv="DomainObject.Predmet.ProtuStrankaListNazivFormated_1">
      <item>KAT NA KAT d.o.o. za građenje i usluge</item>
    </derivirana_varijabla>
  </DomainObject.Predmet.ProtuStrankaListNazivFormated>
  <DomainObject.Predmet.ProtuStrankaListNazivFormatedOIB>
    <izvorni_sadrzaj>
      <item>KAT NA KAT d.o.o. za građenje i usluge, OIB 57688324155</item>
    </izvorni_sadrzaj>
    <derivirana_varijabla naziv="DomainObject.Predmet.ProtuStrankaListNazivFormatedOIB_1">
      <item>KAT NA KAT d.o.o. za građenje i usluge, OIB 57688324155</item>
    </derivirana_varijabla>
  </DomainObject.Predmet.ProtuStrankaListNazivFormatedOIB>
  <DomainObject.Predmet.OstaliListFormated>
    <izvorni_sadrzaj>
      <item>Pero Marčinković punomoćnik sudionika u postupku KAT NA KAT d.o.o. za građenje i usluge</item>
      <item>IRENA KELAVA punomoćnik sudionika u postupku KAT NA KAT d.o.o. za građenje i usluge</item>
    </izvorni_sadrzaj>
    <derivirana_varijabla naziv="DomainObject.Predmet.OstaliListFormated_1">
      <item>Pero Marčinković punomoćnik sudionika u postupku KAT NA KAT d.o.o. za građenje i usluge</item>
      <item>IRENA KELAVA punomoćnik sudionika u postupku KAT NA KAT d.o.o. za građenje i usluge</item>
    </derivirana_varijabla>
  </DomainObject.Predmet.OstaliListFormated>
  <DomainObject.Predmet.OstaliListFormatedOIB>
    <izvorni_sadrzaj>
      <item>Pero Marčinković, OIB 57273978224 punomoćnik sudionika u postupku KAT NA KAT d.o.o. za građenje i usluge</item>
      <item>IRENA KELAVA punomoćnik sudionika u postupku KAT NA KAT d.o.o. za građenje i usluge</item>
    </izvorni_sadrzaj>
    <derivirana_varijabla naziv="DomainObject.Predmet.OstaliListFormatedOIB_1">
      <item>Pero Marčinković, OIB 57273978224 punomoćnik sudionika u postupku KAT NA KAT d.o.o. za građenje i usluge</item>
      <item>IRENA KELAVA punomoćnik sudionika u postupku KAT NA KAT d.o.o. za građenje i usluge</item>
    </derivirana_varijabla>
  </DomainObject.Predmet.OstaliListFormatedOIB>
  <DomainObject.Predmet.OstaliListFormatedWithAdress>
    <izvorni_sadrzaj>
      <item>Pero Marčinković, Širokobriška Ulica 28, 10000 Zagreb punomoćnik sudionika u postupku KAT NA KAT d.o.o. za građenje i usluge</item>
      <item>IRENA KELAVA, Gredička 23, 10000 Zagreb punomoćnik sudionika u postupku KAT NA KAT d.o.o. za građenje i usluge</item>
    </izvorni_sadrzaj>
    <derivirana_varijabla naziv="DomainObject.Predmet.OstaliListFormatedWithAdress_1">
      <item>Pero Marčinković, Širokobriška Ulica 28, 10000 Zagreb punomoćnik sudionika u postupku KAT NA KAT d.o.o. za građenje i usluge</item>
      <item>IRENA KELAVA, Gredička 23, 10000 Zagreb punomoćnik sudionika u postupku KAT NA KAT d.o.o. za građenje i usluge</item>
    </derivirana_varijabla>
  </DomainObject.Predmet.OstaliListFormatedWithAdress>
  <DomainObject.Predmet.OstaliListFormatedWithAdressOIB>
    <izvorni_sadrzaj>
      <item>Pero Marčinković, OIB 57273978224, Širokobriška Ulica 28, 10000 Zagreb punomoćnik sudionika u postupku KAT NA KAT d.o.o. za građenje i usluge</item>
      <item>IRENA KELAVA, Gredička 23, 10000 Zagreb punomoćnik sudionika u postupku KAT NA KAT d.o.o. za građenje i usluge</item>
    </izvorni_sadrzaj>
    <derivirana_varijabla naziv="DomainObject.Predmet.OstaliListFormatedWithAdressOIB_1">
      <item>Pero Marčinković, OIB 57273978224, Širokobriška Ulica 28, 10000 Zagreb punomoćnik sudionika u postupku KAT NA KAT d.o.o. za građenje i usluge</item>
      <item>IRENA KELAVA, Gredička 23, 10000 Zagreb punomoćnik sudionika u postupku KAT NA KAT d.o.o. za građenje i usluge</item>
    </derivirana_varijabla>
  </DomainObject.Predmet.OstaliListFormatedWithAdressOIB>
  <DomainObject.Predmet.OstaliListNazivFormated>
    <izvorni_sadrzaj>
      <item>Pero Marčinković</item>
      <item>IRENA KELAVA</item>
    </izvorni_sadrzaj>
    <derivirana_varijabla naziv="DomainObject.Predmet.OstaliListNazivFormated_1">
      <item>Pero Marčinković</item>
      <item>IRENA KELAVA</item>
    </derivirana_varijabla>
  </DomainObject.Predmet.OstaliListNazivFormated>
  <DomainObject.Predmet.OstaliListNazivFormatedOIB>
    <izvorni_sadrzaj>
      <item>Pero Marčinković, OIB 57273978224</item>
      <item>IRENA KELAVA</item>
    </izvorni_sadrzaj>
    <derivirana_varijabla naziv="DomainObject.Predmet.OstaliListNazivFormatedOIB_1">
      <item>Pero Marčinković, OIB 57273978224</item>
      <item>IRENA KELAVA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 NA KAT d.o.o. za građenje i usluge</izvorni_sadrzaj>
    <derivirana_varijabla naziv="DomainObject.Predmet.ProtustrankaIDrugi_1">KAT NA KAT d.o.o.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 NA KAT d.o.o. za građenje i usluge, OIB 57688324155, Petrinjska 32 a, 10000 Zagreb</izvorni_sadrzaj>
    <derivirana_varijabla naziv="DomainObject.Predmet.ProtustrankaIDrugiAdressOIB_1">KAT NA KAT d.o.o. za građenje i usluge, OIB 57688324155, Petrinjska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 NA KAT d.o.o. za građenje i usluge</item>
      <item>Pero Marčinković</item>
      <item>IRENA KELAVA</item>
    </izvorni_sadrzaj>
    <derivirana_varijabla naziv="DomainObject.Predmet.SudioniciListNaziv_1">
      <item>FINA Regionalni centar Zagreb</item>
      <item>KAT NA KAT d.o.o. za građenje i usluge</item>
      <item>Pero Marčinković</item>
      <item>IRENA KELAVA</item>
    </derivirana_varijabla>
  </DomainObject.Predmet.SudioniciListNaziv>
  <DomainObject.Predmet.SudioniciListAdressOIB>
    <izvorni_sadrzaj>
      <item>FINA Regionalni centar Zagreb, OIB 85821130368, Trg svibanjskih žrtava 1995. 1,10000 Zagreb</item>
      <item>KAT NA KAT d.o.o. za građenje i usluge, OIB 57688324155, Petrinjska 32 a,10000 Zagreb</item>
      <item>Pero Marčinković, OIB 57273978224, Širokobriška Ulica 28,10000 Zagreb</item>
      <item>IRENA KELAVA, Gredička 23,10000 Zagreb</item>
    </izvorni_sadrzaj>
    <derivirana_varijabla naziv="DomainObject.Predmet.SudioniciListAdressOIB_1">
      <item>FINA Regionalni centar Zagreb, OIB 85821130368, Trg svibanjskih žrtava 1995. 1,10000 Zagreb</item>
      <item>KAT NA KAT d.o.o. za građenje i usluge, OIB 57688324155, Petrinjska 32 a,10000 Zagreb</item>
      <item>Pero Marčinković, OIB 57273978224, Širokobriška Ulica 28,10000 Zagreb</item>
      <item>IRENA KELAVA,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57688324155</item>
      <item>, OIB 57273978224</item>
      <item>, OIB null</item>
    </izvorni_sadrzaj>
    <derivirana_varijabla naziv="DomainObject.Predmet.SudioniciListNazivOIB_1">
      <item>, OIB 85821130368</item>
      <item>, OIB 57688324155</item>
      <item>, OIB 57273978224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2901</properties:Characters>
  <properties:Lines>81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2017-03-17T08:53:00Z</dcterms:created>
  <dc:creator>rsticn</dc:creator>
  <cp:lastModifiedBy>Monika Grbac</cp:lastModifiedBy>
  <cp:lastPrinted>2017-01-24T09:27:00Z</cp:lastPrinted>
  <dcterms:modified xmlns:xsi="http://www.w3.org/2001/XMLSchema-instance" xsi:type="dcterms:W3CDTF">2017-03-17T08:57:00Z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