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ec949" w14:paraId="a6ec949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095302" w:rsidRPr="00095302">
        <w:t>DOBAR KROV AURIGA, d.o.o.</w:t>
      </w:r>
      <w:r>
        <w:rPr>
          <w:lang w:val="hr-HR"/>
        </w:rPr>
        <w:t>,</w:t>
      </w:r>
      <w:r w:rsidR="00095302">
        <w:rPr>
          <w:lang w:val="hr-HR"/>
        </w:rPr>
        <w:t xml:space="preserve"> Trg Hrvatske Bratske Zajednice 3A, Split, OIB: </w:t>
      </w:r>
      <w:r w:rsidR="00095302" w:rsidRPr="00095302">
        <w:rPr>
          <w:lang w:val="hr-HR"/>
        </w:rPr>
        <w:t>72531456079</w:t>
      </w:r>
      <w:r w:rsidR="00095302">
        <w:rPr>
          <w:lang w:val="hr-HR"/>
        </w:rPr>
        <w:t>,</w:t>
      </w:r>
      <w:r>
        <w:rPr>
          <w:lang w:val="hr-HR"/>
        </w:rPr>
        <w:t xml:space="preserve"> dana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95302" w:rsidRPr="00095302">
        <w:t>DOBAR KROV AURIGA, d.o.o.</w:t>
      </w:r>
      <w:r w:rsidR="00095302">
        <w:rPr>
          <w:lang w:val="hr-HR"/>
        </w:rPr>
        <w:t xml:space="preserve">, Trg Hrvatske Bratske Zajednice 3A, Split, OIB: </w:t>
      </w:r>
      <w:r w:rsidR="00095302" w:rsidRPr="00095302">
        <w:rPr>
          <w:lang w:val="hr-HR"/>
        </w:rPr>
        <w:t>72531456079</w:t>
      </w:r>
      <w:r w:rsidR="00095302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095302">
        <w:rPr>
          <w:lang w:val="hr-HR"/>
        </w:rPr>
        <w:t>01. rujna 2015</w:t>
      </w:r>
      <w:r>
        <w:rPr>
          <w:lang w:val="hr-HR"/>
        </w:rPr>
        <w:t xml:space="preserve">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095302">
        <w:rPr>
          <w:lang w:val="hr-HR"/>
        </w:rPr>
        <w:t>436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095302">
        <w:rPr>
          <w:lang w:val="hr-HR"/>
        </w:rPr>
        <w:t>43.825,39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2F1189" w:rsidP="00B157B2" w:rsidR="002F118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B0FE2" w:rsidRPr="00FB0F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227C19" w:rsidR="00473132">
    <w:pPr>
      <w:pStyle w:val="Zaglavlje"/>
      <w:jc w:val="center"/>
    </w:pPr>
  </w:p>
  <w:p w:rsidRDefault="00227C19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095302">
      <w:t>2759/2015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90B2C"/>
    <w:rsid w:val="00095302"/>
    <w:rsid w:val="000B4D96"/>
    <w:rsid w:val="000F03A8"/>
    <w:rsid w:val="00227C19"/>
    <w:rsid w:val="00291D1D"/>
    <w:rsid w:val="002E32EA"/>
    <w:rsid w:val="002F1189"/>
    <w:rsid w:val="003652A6"/>
    <w:rsid w:val="00394F80"/>
    <w:rsid w:val="003C2F22"/>
    <w:rsid w:val="003D4855"/>
    <w:rsid w:val="00417EA6"/>
    <w:rsid w:val="00455956"/>
    <w:rsid w:val="004F1BAF"/>
    <w:rsid w:val="004F4530"/>
    <w:rsid w:val="005A61D0"/>
    <w:rsid w:val="005D2AF5"/>
    <w:rsid w:val="005E4A3B"/>
    <w:rsid w:val="00684A08"/>
    <w:rsid w:val="00693AB7"/>
    <w:rsid w:val="00705DD8"/>
    <w:rsid w:val="0071519E"/>
    <w:rsid w:val="007F7A84"/>
    <w:rsid w:val="00814EDB"/>
    <w:rsid w:val="00815142"/>
    <w:rsid w:val="00853B3E"/>
    <w:rsid w:val="008D2D97"/>
    <w:rsid w:val="009304E6"/>
    <w:rsid w:val="009771F7"/>
    <w:rsid w:val="00981D37"/>
    <w:rsid w:val="009B56F1"/>
    <w:rsid w:val="00A429D1"/>
    <w:rsid w:val="00A51DE9"/>
    <w:rsid w:val="00B12DB9"/>
    <w:rsid w:val="00B157B2"/>
    <w:rsid w:val="00B45E79"/>
    <w:rsid w:val="00B7506F"/>
    <w:rsid w:val="00BB32B9"/>
    <w:rsid w:val="00D54741"/>
    <w:rsid w:val="00DD0D50"/>
    <w:rsid w:val="00EA4F9E"/>
    <w:rsid w:val="00EB6A52"/>
    <w:rsid w:val="00F2599E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7C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7C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7C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7C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7C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7C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7C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7C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7C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7C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2759</izvorni_sadrzaj>
    <derivirana_varijabla naziv="DomainObject.Predmet.Broj_1">2759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St-2759/2015</izvorni_sadrzaj>
    <derivirana_varijabla naziv="DomainObject.Predmet.OznakaBroj_1">St-2759/2015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DOBAR KROV AURIGA, društvo s ograničenom odgovornošću za građevinarstvo, trgovinu, ugostiteljstvo i turizam</izvorni_sadrzaj>
    <derivirana_varijabla naziv="DomainObject.Predmet.ProtustrankaFormated_1">  DOBAR KROV AURIGA, društvo s ograničenom odgovornošću za građevinarstvo, trgovinu, ugostiteljstvo i turizam</derivirana_varijabla>
  </DomainObject.Predmet.ProtustrankaFormated>
  <DomainObject.Predmet.ProtustrankaFormatedOIB>
    <izvorni_sadrzaj>  DOBAR KROV AURIGA, društvo s ograničenom odgovornošću za građevinarstvo, trgovinu, ugostiteljstvo i turizam, OIB 72531456079</izvorni_sadrzaj>
    <derivirana_varijabla naziv="DomainObject.Predmet.ProtustrankaFormatedOIB_1">  DOBAR KROV AURIGA, društvo s ograničenom odgovornošću za građevinarstvo, trgovinu, ugostiteljstvo i turizam, OIB 72531456079</derivirana_varijabla>
  </DomainObject.Predmet.ProtustrankaFormatedOIB>
  <DomainObject.Predmet.ProtustrankaFormatedWithAdress>
    <izvorni_sadrzaj> DOBAR KROV AURIGA, društvo s ograničenom odgovornošću za građevinarstvo, trgovinu, ugostiteljstvo i turizam, Trg Hrv.Brat.Zaj. 3/A, 21000 Split</izvorni_sadrzaj>
    <derivirana_varijabla naziv="DomainObject.Predmet.ProtustrankaFormatedWithAdress_1"> DOBAR KROV AURIGA, društvo s ograničenom odgovornošću za građevinarstvo, trgovinu, ugostiteljstvo i turizam, Trg Hrv.Brat.Zaj. 3/A, 21000 Split</derivirana_varijabla>
  </DomainObject.Predmet.ProtustrankaFormatedWithAdress>
  <DomainObject.Predmet.ProtustrankaFormatedWithAdressOIB>
    <izvorni_sadrzaj> DOBAR KROV AURIGA, društvo s ograničenom odgovornošću za građevinarstvo, trgovinu, ugostiteljstvo i turizam, OIB 72531456079, Trg Hrv.Brat.Zaj. 3/A, 21000 Split</izvorni_sadrzaj>
    <derivirana_varijabla naziv="DomainObject.Predmet.ProtustrankaFormatedWithAdressOIB_1"> DOBAR KROV AURIGA, društvo s ograničenom odgovornošću za građevinarstvo, trgovinu, ugostiteljstvo i turizam, OIB 72531456079, Trg Hrv.Brat.Zaj. 3/A, 21000 Split</derivirana_varijabla>
  </DomainObject.Predmet.ProtustrankaFormatedWithAdressOIB>
  <DomainObject.Predmet.ProtustrankaWithAdress>
    <izvorni_sadrzaj>DOBAR KROV AURIGA, društvo s ograničenom odgovornošću za građevinarstvo, trgovinu, ugostiteljstvo i turizam Trg Hrv.Brat.Zaj. 3/A, 21000 Split</izvorni_sadrzaj>
    <derivirana_varijabla naziv="DomainObject.Predmet.ProtustrankaWithAdress_1">DOBAR KROV AURIGA, društvo s ograničenom odgovornošću za građevinarstvo, trgovinu, ugostiteljstvo i turizam Trg Hrv.Brat.Zaj. 3/A, 21000 Split</derivirana_varijabla>
  </DomainObject.Predmet.ProtustrankaWithAdress>
  <DomainObject.Predmet.ProtustrankaWithAdressOIB>
    <izvorni_sadrzaj>DOBAR KROV AURIGA, društvo s ograničenom odgovornošću za građevinarstvo, trgovinu, ugostiteljstvo i turizam, OIB 72531456079, Trg Hrv.Brat.Zaj. 3/A, 21000 Split</izvorni_sadrzaj>
    <derivirana_varijabla naziv="DomainObject.Predmet.ProtustrankaWithAdressOIB_1">DOBAR KROV AURIGA, društvo s ograničenom odgovornošću za građevinarstvo, trgovinu, ugostiteljstvo i turizam, OIB 72531456079, Trg Hrv.Brat.Zaj. 3/A, 21000 Split</derivirana_varijabla>
  </DomainObject.Predmet.ProtustrankaWithAdressOIB>
  <DomainObject.Predmet.ProtustrankaNazivFormated>
    <izvorni_sadrzaj>DOBAR KROV AURIGA, društvo s ograničenom odgovornošću za građevinarstvo, trgovinu, ugostiteljstvo i turizam</izvorni_sadrzaj>
    <derivirana_varijabla naziv="DomainObject.Predmet.ProtustrankaNazivFormated_1">DOBAR KROV AURIGA, društvo s ograničenom odgovornošću za građevinarstvo, trgovinu, ugostiteljstvo i turizam</derivirana_varijabla>
  </DomainObject.Predmet.ProtustrankaNazivFormated>
  <DomainObject.Predmet.ProtustrankaNazivFormatedOIB>
    <izvorni_sadrzaj>DOBAR KROV AURIGA, društvo s ograničenom odgovornošću za građevinarstvo, trgovinu, ugostiteljstvo i turizam, OIB 72531456079</izvorni_sadrzaj>
    <derivirana_varijabla naziv="DomainObject.Predmet.ProtustrankaNazivFormatedOIB_1">DOBAR KROV AURIGA, društvo s ograničenom odgovornošću za građevinarstvo, trgovinu, ugostiteljstvo i turizam, OIB 72531456079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43825.39</izvorni_sadrzaj>
    <derivirana_varijabla naziv="DomainObject.Predmet.TrenutnaVrijednost_1">43825.39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DOBAR KROV AURIGA, društvo s ograničenom odgovornošću za građevinarstvo, trgovinu, ugostiteljstvo i turizam</item>
    </izvorni_sadrzaj>
    <derivirana_varijabla naziv="DomainObject.Predmet.ProtuStrankaListFormated_1">
      <item>DOBAR KROV AURIGA, društvo s ograničenom odgovornošću za građevinarstvo, trgovinu, ugostiteljstvo i turizam</item>
    </derivirana_varijabla>
  </DomainObject.Predmet.ProtuStrankaListFormated>
  <DomainObject.Predmet.ProtuStrankaListFormatedOIB>
    <izvorni_sadrzaj>
      <item>DOBAR KROV AURIGA, društvo s ograničenom odgovornošću za građevinarstvo, trgovinu, ugostiteljstvo i turizam, OIB 72531456079</item>
    </izvorni_sadrzaj>
    <derivirana_varijabla naziv="DomainObject.Predmet.ProtuStrankaListFormatedOIB_1">
      <item>DOBAR KROV AURIGA, društvo s ograničenom odgovornošću za građevinarstvo, trgovinu, ugostiteljstvo i turizam, OIB 72531456079</item>
    </derivirana_varijabla>
  </DomainObject.Predmet.ProtuStrankaListFormatedOIB>
  <DomainObject.Predmet.ProtuStrankaListFormatedWithAdress>
    <izvorni_sadrzaj>
      <item>DOBAR KROV AURIGA, društvo s ograničenom odgovornošću za građevinarstvo, trgovinu, ugostiteljstvo i turizam, Trg Hrv.Brat.Zaj. 3/A, 21000 Split</item>
    </izvorni_sadrzaj>
    <derivirana_varijabla naziv="DomainObject.Predmet.ProtuStrankaListFormatedWithAdress_1">
      <item>DOBAR KROV AURIGA, društvo s ograničenom odgovornošću za građevinarstvo, trgovinu, ugostiteljstvo i turizam, Trg Hrv.Brat.Zaj. 3/A, 21000 Split</item>
    </derivirana_varijabla>
  </DomainObject.Predmet.ProtuStrankaListFormatedWithAdress>
  <DomainObject.Predmet.ProtuStrankaListFormatedWithAdressOIB>
    <izvorni_sadrzaj>
      <item>DOBAR KROV AURIGA, društvo s ograničenom odgovornošću za građevinarstvo, trgovinu, ugostiteljstvo i turizam, OIB 72531456079, Trg Hrv.Brat.Zaj. 3/A, 21000 Split</item>
    </izvorni_sadrzaj>
    <derivirana_varijabla naziv="DomainObject.Predmet.ProtuStrankaListFormatedWithAdressOIB_1">
      <item>DOBAR KROV AURIGA, društvo s ograničenom odgovornošću za građevinarstvo, trgovinu, ugostiteljstvo i turizam, OIB 72531456079, Trg Hrv.Brat.Zaj. 3/A, 21000 Split</item>
    </derivirana_varijabla>
  </DomainObject.Predmet.ProtuStrankaListFormatedWithAdressOIB>
  <DomainObject.Predmet.ProtuStrankaListNazivFormated>
    <izvorni_sadrzaj>
      <item>DOBAR KROV AURIGA, društvo s ograničenom odgovornošću za građevinarstvo, trgovinu, ugostiteljstvo i turizam</item>
    </izvorni_sadrzaj>
    <derivirana_varijabla naziv="DomainObject.Predmet.ProtuStrankaListNazivFormated_1">
      <item>DOBAR KROV AURIGA, društvo s ograničenom odgovornošću za građevinarstvo, trgovinu, ugostiteljstvo i turizam</item>
    </derivirana_varijabla>
  </DomainObject.Predmet.ProtuStrankaListNazivFormated>
  <DomainObject.Predmet.ProtuStrankaListNazivFormatedOIB>
    <izvorni_sadrzaj>
      <item>DOBAR KROV AURIGA, društvo s ograničenom odgovornošću za građevinarstvo, trgovinu, ugostiteljstvo i turizam, OIB 72531456079</item>
    </izvorni_sadrzaj>
    <derivirana_varijabla naziv="DomainObject.Predmet.ProtuStrankaListNazivFormatedOIB_1">
      <item>DOBAR KROV AURIGA, društvo s ograničenom odgovornošću za građevinarstvo, trgovinu, ugostiteljstvo i turizam, OIB 72531456079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DOBAR KROV AURIGA, društvo s ograničenom odgovornošću za građevinarstvo, trgovinu, ugostiteljstvo i turizam</izvorni_sadrzaj>
    <derivirana_varijabla naziv="DomainObject.Predmet.ProtustrankaIDrugi_1">DOBAR KROV AURIGA, društvo s ograničenom odgovornošću za građevinarstvo,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DOBAR KROV AURIGA, društvo s ograničenom odgovornošću za građevinarstvo, trgovinu, ugostiteljstvo i turizam, OIB 72531456079, Trg Hrv.Brat.Zaj. 3/A, 21000 Split</izvorni_sadrzaj>
    <derivirana_varijabla naziv="DomainObject.Predmet.ProtustrankaIDrugiAdressOIB_1">DOBAR KROV AURIGA, društvo s ograničenom odgovornošću za građevinarstvo, trgovinu, ugostiteljstvo i turizam, OIB 72531456079, Trg Hrv.Brat.Zaj. 3/A,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DOBAR KROV AURIGA, društvo s ograničenom odgovornošću za građevinarstvo, trgovinu, ugostiteljstvo i turizam</item>
      <item>FINANCIJSKA AGENCIJA, RC SPLIT</item>
    </izvorni_sadrzaj>
    <derivirana_varijabla naziv="DomainObject.Predmet.SudioniciListNaziv_1">
      <item>DOBAR KROV AURIGA, društvo s ograničenom odgovornošću za građevinarstvo, trgovinu, ugostiteljstvo i turizam</item>
      <item>FINANCIJSKA AGENCIJA, RC SPLIT</item>
    </derivirana_varijabla>
  </DomainObject.Predmet.SudioniciListNaziv>
  <DomainObject.Predmet.SudioniciListAdressOIB>
    <izvorni_sadrzaj>
      <item>DOBAR KROV AURIGA, društvo s ograničenom odgovornošću za građevinarstvo, trgovinu, ugostiteljstvo i turizam, OIB 72531456079, Trg Hrv.Brat.Zaj. 3/A,21000 Split</item>
      <item>FINANCIJSKA AGENCIJA, RC SPLIT, OIB 85821130368, Mažuranićevo šetalište 24 b,21000 Split</item>
    </izvorni_sadrzaj>
    <derivirana_varijabla naziv="DomainObject.Predmet.SudioniciListAdressOIB_1">
      <item>DOBAR KROV AURIGA, društvo s ograničenom odgovornošću za građevinarstvo, trgovinu, ugostiteljstvo i turizam, OIB 72531456079, Trg Hrv.Brat.Zaj. 3/A,21000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72531456079</item>
      <item>, OIB 85821130368</item>
    </izvorni_sadrzaj>
    <derivirana_varijabla naziv="DomainObject.Predmet.SudioniciListNazivOIB_1">
      <item>, OIB 72531456079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1790</properties:Characters>
  <properties:Lines>45</properties:Lines>
  <properties:Paragraphs>15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2017-03-02T11:58:00Z</cp:lastPrinted>
  <dcterms:modified xmlns:xsi="http://www.w3.org/2001/XMLSchema-instance" xsi:type="dcterms:W3CDTF">2017-03-02T12:43:00Z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