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0553" w14:paraId="5b4055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76CB" w:rsidP="00E676CB" w:rsidR="00E676CB" w:rsidRPr="00E676C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676C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E676CB">
        <w:rPr>
          <w:rFonts w:cs="Times New Roman" w:eastAsia="Times New Roman"/>
          <w:lang w:eastAsia="hr-HR"/>
        </w:rPr>
        <w:t>Broj: 14. St-1582/2015.</w:t>
      </w:r>
    </w:p>
    <w:p w:rsidRDefault="00E676CB" w:rsidP="00E676CB" w:rsidR="00E676CB" w:rsidRPr="00E676CB">
      <w:pPr>
        <w:spacing w:after="0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676CB" w:rsidP="00E676CB" w:rsidR="00E676CB" w:rsidRPr="00E676CB">
      <w:pPr>
        <w:spacing w:after="0"/>
        <w:rPr>
          <w:rFonts w:cs="Times New Roman" w:eastAsia="Times New Roman"/>
          <w:b/>
          <w:lang w:eastAsia="hr-HR"/>
        </w:rPr>
      </w:pPr>
      <w:r w:rsidRPr="00E676C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76C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76CB">
        <w:rPr>
          <w:rFonts w:cs="Times New Roman" w:eastAsia="Times New Roman"/>
          <w:b/>
          <w:lang w:eastAsia="hr-HR"/>
        </w:rPr>
        <w:t>R J E Š E NJ E</w:t>
      </w: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b/>
          <w:lang w:eastAsia="hr-HR"/>
        </w:rPr>
        <w:tab/>
      </w:r>
      <w:r w:rsidRPr="00E676C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LIMENKO, d.o.o., za klimatizaciju, ventilaciju i izolaciju, Solin, Oko Sv. Kaje 94., OIB: 357141444450., MBS: 060216268., dana 03. lipnja 2016. godine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r i j e š i o  j e</w:t>
      </w: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Otvara se skraćeni stečajni postupak nad Dužnikom: LIMENKO, d.o.o., za klimatizaciju, ventilaciju i izolaciju, Solin, Oko Sv. Kaje 94., OIB: 357141444450., MBS: 060216268. Skraćeni stečajni postupak je otvoren dana 03. lipnja 2016. godine u 12,10 sati, kada je ovo rješenje objavljeno na mrežnoj stranici e-Oglasna ploča sudova.</w:t>
      </w:r>
    </w:p>
    <w:p w:rsidRDefault="00E676CB" w:rsidP="00E676CB" w:rsidR="00E676CB" w:rsidRPr="00E676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Za stečajnog upravitelja imenuje se Dinka Trumbić, Lovretska 10, Split, OIB: 43468134790.</w:t>
      </w:r>
    </w:p>
    <w:p w:rsidRDefault="00E676CB" w:rsidP="00E676CB" w:rsidR="00E676CB" w:rsidRPr="00E676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Zaključuje se skraćeni stečajni postupak nad Dužnikom LIMENKO, d.o.o., za klimatizaciju, ventilaciju i izolaciju, Solin, Oko Sv. Kaje 94., OIB: 357141444450., MBS: 060216268.</w:t>
      </w:r>
    </w:p>
    <w:p w:rsidRDefault="00E676CB" w:rsidP="00E676CB" w:rsidR="00E676CB" w:rsidRPr="00E676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676CB" w:rsidP="00E676CB" w:rsidR="00E676CB" w:rsidRPr="00E676C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Obrazloženje</w:t>
      </w:r>
    </w:p>
    <w:p w:rsidRDefault="00E676CB" w:rsidP="00E676CB" w:rsidR="00E676CB" w:rsidRPr="00E676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LIMENKO, d.o.o., za klimatizaciju, ventilaciju i izolaciju, Solin, Oko Sv. Kaje 94.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1183. dana, u ukupnom iznosu od: 58.845,98 kn, kao i da prema podacima koji su dostavljeni od Hrvatskog zavoda za mirovinskog osiguranje, Dužnik nema zaposlenih.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676C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E676CB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E676CB">
        <w:rPr>
          <w:rFonts w:cs="Times New Roman" w:eastAsia="Times New Roman"/>
          <w:b/>
          <w:lang w:eastAsia="hr-HR" w:val="en-AU"/>
        </w:rPr>
        <w:t xml:space="preserve">Broj: 14. </w:t>
      </w:r>
      <w:r w:rsidRPr="00E676CB">
        <w:rPr>
          <w:rFonts w:cs="Times New Roman" w:eastAsia="Times New Roman"/>
          <w:b/>
          <w:lang w:eastAsia="hr-HR"/>
        </w:rPr>
        <w:t>St-1582/2015.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čime su bile ispunjene pretpostavke iz čl. 428. Stečajnog zakona (</w:t>
      </w:r>
      <w:r w:rsidRPr="00E676CB">
        <w:rPr>
          <w:rFonts w:cs="Times New Roman" w:eastAsia="Times New Roman"/>
          <w:i/>
          <w:lang w:eastAsia="hr-HR"/>
        </w:rPr>
        <w:t>Narodne novine</w:t>
      </w:r>
      <w:r w:rsidRPr="00E676CB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ab/>
      </w: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U Splitu, 03. lipnja 2016. godine</w:t>
      </w:r>
    </w:p>
    <w:p w:rsidRDefault="00E676CB" w:rsidP="00E676CB" w:rsidR="00E676CB" w:rsidRPr="00E676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S U D A C</w:t>
      </w:r>
    </w:p>
    <w:p w:rsidRDefault="00E676CB" w:rsidP="00E676CB" w:rsidR="00E676CB" w:rsidRPr="00E676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Jozo Ćaleta</w:t>
      </w:r>
    </w:p>
    <w:p w:rsidRDefault="00E676CB" w:rsidP="00E676CB" w:rsidR="00E676CB" w:rsidRPr="00E676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676C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676CB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E676CB">
        <w:rPr>
          <w:rFonts w:cs="Times New Roman" w:eastAsia="Times New Roman"/>
          <w:b/>
          <w:lang w:eastAsia="hr-HR" w:val="en-AU"/>
        </w:rPr>
        <w:t xml:space="preserve">Broj: 14. </w:t>
      </w:r>
      <w:r w:rsidRPr="00E676CB">
        <w:rPr>
          <w:rFonts w:cs="Times New Roman" w:eastAsia="Times New Roman"/>
          <w:b/>
          <w:lang w:eastAsia="hr-HR"/>
        </w:rPr>
        <w:t>St-1582/2015.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POUKA O PRAVNOM LIJEKU: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DNA: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Dužniku,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 xml:space="preserve">stečajnom upravitelju Dinka Trumbić, Lovretska 10, Split, 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Županijsko državno odvjetništvo Split,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 xml:space="preserve">Porezna uprava Split, 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e-Oglasna ploča Suda – rok 20. dana,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sudski registar – nakon pravomoćnosti</w:t>
      </w:r>
    </w:p>
    <w:p w:rsidRDefault="00E676CB" w:rsidP="00E676CB" w:rsidR="00E676CB" w:rsidRPr="00E676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76CB">
        <w:rPr>
          <w:rFonts w:cs="Times New Roman" w:eastAsia="Times New Roman"/>
          <w:lang w:eastAsia="hr-HR"/>
        </w:rPr>
        <w:t>u spis.</w:t>
      </w: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6CB" w:rsidP="00E676CB" w:rsidR="00E676CB" w:rsidRPr="00E676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6CB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05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St-1582/2015-5</izvorni_sadrzaj>
    <derivirana_varijabla naziv="DomainObject.Oznaka_1">St-1582/2015-5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St-1582/2015</izvorni_sadrzaj>
    <derivirana_varijabla naziv="DomainObject.Predmet.OznakaBroj_1">St-1582/2015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LIMENKO d.o.o. za klimatizaciju, ventilaciju i izolaciju</izvorni_sadrzaj>
    <derivirana_varijabla naziv="DomainObject.Predmet.ProtustrankaFormated_1">  LIMENKO d.o.o. za klimatizaciju, ventilaciju i izolaciju</derivirana_varijabla>
  </DomainObject.Predmet.ProtustrankaFormated>
  <DomainObject.Predmet.ProtustrankaFormatedOIB>
    <izvorni_sadrzaj>  LIMENKO d.o.o. za klimatizaciju, ventilaciju i izolaciju, OIB 35714144450</izvorni_sadrzaj>
    <derivirana_varijabla naziv="DomainObject.Predmet.ProtustrankaFormatedOIB_1">  LIMENKO d.o.o. za klimatizaciju, ventilaciju i izolaciju, OIB 35714144450</derivirana_varijabla>
  </DomainObject.Predmet.ProtustrankaFormatedOIB>
  <DomainObject.Predmet.ProtustrankaFormatedWithAdress>
    <izvorni_sadrzaj> LIMENKO d.o.o. za klimatizaciju, ventilaciju i izolaciju, Oko Sv.Kaje/94, 21210 Solin</izvorni_sadrzaj>
    <derivirana_varijabla naziv="DomainObject.Predmet.ProtustrankaFormatedWithAdress_1"> LIMENKO d.o.o. za klimatizaciju, ventilaciju i izolaciju, Oko Sv.Kaje/94, 21210 Solin</derivirana_varijabla>
  </DomainObject.Predmet.ProtustrankaFormatedWithAdress>
  <DomainObject.Predmet.ProtustrankaFormatedWithAdressOIB>
    <izvorni_sadrzaj> LIMENKO d.o.o. za klimatizaciju, ventilaciju i izolaciju, OIB 35714144450, Oko Sv.Kaje/94, 21210 Solin</izvorni_sadrzaj>
    <derivirana_varijabla naziv="DomainObject.Predmet.ProtustrankaFormatedWithAdressOIB_1"> LIMENKO d.o.o. za klimatizaciju, ventilaciju i izolaciju, OIB 35714144450, Oko Sv.Kaje/94, 21210 Solin</derivirana_varijabla>
  </DomainObject.Predmet.ProtustrankaFormatedWithAdressOIB>
  <DomainObject.Predmet.ProtustrankaWithAdress>
    <izvorni_sadrzaj>LIMENKO d.o.o. za klimatizaciju, ventilaciju i izolaciju Oko Sv.Kaje/94, 21210 Solin</izvorni_sadrzaj>
    <derivirana_varijabla naziv="DomainObject.Predmet.ProtustrankaWithAdress_1">LIMENKO d.o.o. za klimatizaciju, ventilaciju i izolaciju Oko Sv.Kaje/94, 21210 Solin</derivirana_varijabla>
  </DomainObject.Predmet.ProtustrankaWithAdress>
  <DomainObject.Predmet.ProtustrankaWithAdressOIB>
    <izvorni_sadrzaj>LIMENKO d.o.o. za klimatizaciju, ventilaciju i izolaciju, OIB 35714144450, Oko Sv.Kaje/94, 21210 Solin</izvorni_sadrzaj>
    <derivirana_varijabla naziv="DomainObject.Predmet.ProtustrankaWithAdressOIB_1">LIMENKO d.o.o. za klimatizaciju, ventilaciju i izolaciju, OIB 35714144450, Oko Sv.Kaje/94, 21210 Solin</derivirana_varijabla>
  </DomainObject.Predmet.ProtustrankaWithAdressOIB>
  <DomainObject.Predmet.ProtustrankaNazivFormated>
    <izvorni_sadrzaj>LIMENKO d.o.o. za klimatizaciju, ventilaciju i izolaciju</izvorni_sadrzaj>
    <derivirana_varijabla naziv="DomainObject.Predmet.ProtustrankaNazivFormated_1">LIMENKO d.o.o. za klimatizaciju, ventilaciju i izolaciju</derivirana_varijabla>
  </DomainObject.Predmet.ProtustrankaNazivFormated>
  <DomainObject.Predmet.ProtustrankaNazivFormatedOIB>
    <izvorni_sadrzaj>LIMENKO d.o.o. za klimatizaciju, ventilaciju i izolaciju, OIB 35714144450</izvorni_sadrzaj>
    <derivirana_varijabla naziv="DomainObject.Predmet.ProtustrankaNazivFormatedOIB_1">LIMENKO d.o.o. za klimatizaciju, ventilaciju i izolaciju, OIB 35714144450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58845.98</izvorni_sadrzaj>
    <derivirana_varijabla naziv="DomainObject.Predmet.TrenutnaVrijednost_1">58845.98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LIMENKO d.o.o. za klimatizaciju, ventilaciju i izolaciju</item>
    </izvorni_sadrzaj>
    <derivirana_varijabla naziv="DomainObject.Predmet.ProtuStrankaListFormated_1">
      <item>LIMENKO d.o.o. za klimatizaciju, ventilaciju i izolaciju</item>
    </derivirana_varijabla>
  </DomainObject.Predmet.ProtuStrankaListFormated>
  <DomainObject.Predmet.ProtuStrankaListFormatedOIB>
    <izvorni_sadrzaj>
      <item>LIMENKO d.o.o. za klimatizaciju, ventilaciju i izolaciju, OIB 35714144450</item>
    </izvorni_sadrzaj>
    <derivirana_varijabla naziv="DomainObject.Predmet.ProtuStrankaListFormatedOIB_1">
      <item>LIMENKO d.o.o. za klimatizaciju, ventilaciju i izolaciju, OIB 35714144450</item>
    </derivirana_varijabla>
  </DomainObject.Predmet.ProtuStrankaListFormatedOIB>
  <DomainObject.Predmet.ProtuStrankaListFormatedWithAdress>
    <izvorni_sadrzaj>
      <item>LIMENKO d.o.o. za klimatizaciju, ventilaciju i izolaciju, Oko Sv.Kaje/94, 21210 Solin</item>
    </izvorni_sadrzaj>
    <derivirana_varijabla naziv="DomainObject.Predmet.ProtuStrankaListFormatedWithAdress_1">
      <item>LIMENKO d.o.o. za klimatizaciju, ventilaciju i izolaciju, Oko Sv.Kaje/94, 21210 Solin</item>
    </derivirana_varijabla>
  </DomainObject.Predmet.ProtuStrankaListFormatedWithAdress>
  <DomainObject.Predmet.ProtuStrankaListFormatedWithAdressOIB>
    <izvorni_sadrzaj>
      <item>LIMENKO d.o.o. za klimatizaciju, ventilaciju i izolaciju, OIB 35714144450, Oko Sv.Kaje/94, 21210 Solin</item>
    </izvorni_sadrzaj>
    <derivirana_varijabla naziv="DomainObject.Predmet.ProtuStrankaListFormatedWithAdressOIB_1">
      <item>LIMENKO d.o.o. za klimatizaciju, ventilaciju i izolaciju, OIB 35714144450, Oko Sv.Kaje/94, 21210 Solin</item>
    </derivirana_varijabla>
  </DomainObject.Predmet.ProtuStrankaListFormatedWithAdressOIB>
  <DomainObject.Predmet.ProtuStrankaListNazivFormated>
    <izvorni_sadrzaj>
      <item>LIMENKO d.o.o. za klimatizaciju, ventilaciju i izolaciju</item>
    </izvorni_sadrzaj>
    <derivirana_varijabla naziv="DomainObject.Predmet.ProtuStrankaListNazivFormated_1">
      <item>LIMENKO d.o.o. za klimatizaciju, ventilaciju i izolaciju</item>
    </derivirana_varijabla>
  </DomainObject.Predmet.ProtuStrankaListNazivFormated>
  <DomainObject.Predmet.ProtuStrankaListNazivFormatedOIB>
    <izvorni_sadrzaj>
      <item>LIMENKO d.o.o. za klimatizaciju, ventilaciju i izolaciju, OIB 35714144450</item>
    </izvorni_sadrzaj>
    <derivirana_varijabla naziv="DomainObject.Predmet.ProtuStrankaListNazivFormatedOIB_1">
      <item>LIMENKO d.o.o. za klimatizaciju, ventilaciju i izolaciju, OIB 35714144450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St-1582/2015-5</izvorni_sadrzaj>
    <derivirana_varijabla naziv="DomainObject.PoslovniBrojDokumenta_1">St-1582/2015-5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LIMENKO d.o.o. za klimatizaciju, ventilaciju i izolaciju</izvorni_sadrzaj>
    <derivirana_varijabla naziv="DomainObject.Predmet.ProtustrankaIDrugi_1">LIMENKO d.o.o. za klimatizaciju, ventilaciju i izolaciju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LIMENKO d.o.o. za klimatizaciju, ventilaciju i izolaciju, OIB 35714144450, Oko Sv.Kaje/94, 21210 Solin</izvorni_sadrzaj>
    <derivirana_varijabla naziv="DomainObject.Predmet.ProtustrankaIDrugiAdressOIB_1">LIMENKO d.o.o. za klimatizaciju, ventilaciju i izolaciju, OIB 35714144450, Oko Sv.Kaje/94,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LIMENKO d.o.o. za klimatizaciju, ventilaciju i izolaciju</item>
    </izvorni_sadrzaj>
    <derivirana_varijabla naziv="DomainObject.Predmet.SudioniciListNaziv_1">
      <item>FINANCIJSKA AGENCIJA RC SPLIT</item>
      <item>LIMENKO d.o.o. za klimatizaciju, ventilaciju i izolaciju</item>
    </derivirana_varijabla>
  </DomainObject.Predmet.SudioniciListNaziv>
  <DomainObject.Predmet.SudioniciListAdressOIB>
    <izvorni_sadrzaj>
      <item>FINANCIJSKA AGENCIJA RC SPLIT, OIB 85821130368, Mažuranićeva 24b,21000 Split</item>
      <item>LIMENKO d.o.o. za klimatizaciju, ventilaciju i izolaciju, OIB 35714144450, Oko Sv.Kaje/94,21210 Solin</item>
    </izvorni_sadrzaj>
    <derivirana_varijabla naziv="DomainObject.Predmet.SudioniciListAdressOIB_1">
      <item>FINANCIJSKA AGENCIJA RC SPLIT, OIB 85821130368, Mažuranićeva 24b,21000 Split</item>
      <item>LIMENKO d.o.o. za klimatizaciju, ventilaciju i izolaciju, OIB 35714144450, Oko Sv.Kaje/94,21210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147E0-65B3-49EE-A673-1D3B9B052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4272</properties:Characters>
  <properties:Lines>138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2016-06-03T10:04:00Z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St-1582/2015-5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