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422d6" w14:paraId="0d422d6" w:rsidRDefault="00284AB5" w:rsidP="00284AB5" w:rsidR="00284AB5">
      <w:pPr>
        <w:jc w:val="both"/>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1.St-37/2013</w:t>
      </w:r>
    </w:p>
    <w:p w:rsidRDefault="00284AB5" w:rsidP="00284AB5" w:rsidR="00284AB5">
      <w:pPr>
        <w:jc w:val="both"/>
        <w:rPr>
          <w:b/>
        </w:rPr>
      </w:pPr>
      <w:r>
        <w:rPr>
          <w:b/>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284AB5" w:rsidP="00284AB5" w:rsidR="00284AB5">
      <w:pPr>
        <w:jc w:val="both"/>
        <w:rPr>
          <w:b/>
        </w:rPr>
      </w:pPr>
    </w:p>
    <w:p w:rsidRDefault="00284AB5" w:rsidP="00284AB5" w:rsidR="00284AB5">
      <w:pPr>
        <w:jc w:val="both"/>
        <w:rPr>
          <w:b/>
        </w:rPr>
      </w:pPr>
      <w:r>
        <w:rPr>
          <w:b/>
        </w:rPr>
        <w:t>REPUBLIKA HRVATSKA</w:t>
      </w:r>
    </w:p>
    <w:p w:rsidRDefault="00284AB5" w:rsidP="00284AB5" w:rsidR="00284AB5">
      <w:pPr>
        <w:jc w:val="both"/>
        <w:rPr>
          <w:b/>
        </w:rPr>
      </w:pPr>
      <w:r>
        <w:rPr>
          <w:b/>
        </w:rPr>
        <w:t>TRGOVAČKI SUD U SPLITU</w:t>
      </w:r>
    </w:p>
    <w:p w:rsidRDefault="00284AB5" w:rsidP="00284AB5" w:rsidR="00284AB5">
      <w:pPr>
        <w:jc w:val="both"/>
        <w:rPr>
          <w:b/>
        </w:rPr>
      </w:pPr>
      <w:r>
        <w:rPr>
          <w:b/>
        </w:rPr>
        <w:t>Split, Sukoišanska 6</w:t>
      </w:r>
    </w:p>
    <w:p w:rsidRDefault="00284AB5" w:rsidP="00284AB5" w:rsidR="00284AB5">
      <w:pPr>
        <w:ind w:firstLine="708"/>
        <w:jc w:val="both"/>
        <w:rPr>
          <w:b/>
        </w:rPr>
      </w:pPr>
    </w:p>
    <w:p w:rsidRDefault="00284AB5" w:rsidP="00284AB5" w:rsidR="00284AB5">
      <w:pPr>
        <w:ind w:firstLine="708"/>
        <w:jc w:val="center"/>
        <w:rPr>
          <w:b/>
        </w:rPr>
      </w:pPr>
    </w:p>
    <w:p w:rsidRDefault="00284AB5" w:rsidP="00284AB5" w:rsidR="00284AB5">
      <w:pPr>
        <w:ind w:firstLine="708"/>
        <w:jc w:val="center"/>
        <w:rPr>
          <w:b/>
        </w:rPr>
      </w:pPr>
      <w:r>
        <w:rPr>
          <w:b/>
        </w:rPr>
        <w:t>R E P U B L I K A  H R V A T S K A</w:t>
      </w:r>
    </w:p>
    <w:p w:rsidRDefault="00284AB5" w:rsidP="00284AB5" w:rsidR="00284AB5">
      <w:pPr>
        <w:ind w:firstLine="708"/>
        <w:jc w:val="center"/>
        <w:rPr>
          <w:b/>
        </w:rPr>
      </w:pPr>
    </w:p>
    <w:p w:rsidRDefault="00284AB5" w:rsidP="00284AB5" w:rsidR="00284AB5">
      <w:pPr>
        <w:ind w:firstLine="708"/>
        <w:jc w:val="center"/>
        <w:rPr>
          <w:b/>
        </w:rPr>
      </w:pPr>
      <w:r>
        <w:rPr>
          <w:b/>
        </w:rPr>
        <w:t>R J E Š E NJ E</w:t>
      </w:r>
    </w:p>
    <w:p w:rsidRDefault="00284AB5" w:rsidP="00284AB5" w:rsidR="00284AB5">
      <w:pPr>
        <w:jc w:val="both"/>
      </w:pPr>
    </w:p>
    <w:p w:rsidRDefault="00284AB5" w:rsidP="00284AB5" w:rsidR="00284AB5">
      <w:pPr>
        <w:pStyle w:val="Bezproreda"/>
      </w:pPr>
    </w:p>
    <w:p w:rsidRDefault="00284AB5" w:rsidP="00284AB5" w:rsidR="00284AB5">
      <w:pPr>
        <w:pStyle w:val="Bezproreda"/>
        <w:ind w:firstLine="708"/>
      </w:pPr>
      <w:r>
        <w:tab/>
        <w:t xml:space="preserve">Trgovački sud u Splitu, po sucu ovog suda Velimiru Vukoviću, kao stečajnom sucu,  u stečajnom postupku nad stečajnim dužnikom TIBRA d.o.o.-u stečaju, Donji Muć 0, Donji Muć, OIB: 04662233203, </w:t>
      </w:r>
      <w:r>
        <w:rPr>
          <w:rFonts w:eastAsia="Calibri"/>
        </w:rPr>
        <w:t>kojeg zastupa Mirko Kozina iz Splita, M. Getaldića 29</w:t>
      </w:r>
      <w:r>
        <w:t>, dana 23. studenoga 2017. godine,</w:t>
      </w:r>
    </w:p>
    <w:p w:rsidRDefault="00284AB5" w:rsidP="00284AB5" w:rsidR="00284AB5">
      <w:pPr>
        <w:pStyle w:val="Bezproreda"/>
        <w:ind w:firstLine="708"/>
      </w:pPr>
    </w:p>
    <w:p w:rsidRDefault="00284AB5" w:rsidP="00284AB5" w:rsidR="00284AB5">
      <w:pPr>
        <w:jc w:val="center"/>
        <w:rPr>
          <w:rFonts w:eastAsia="Calibri"/>
          <w:lang w:eastAsia="en-US"/>
        </w:rPr>
      </w:pPr>
      <w:r>
        <w:t>r i j e š i o  j e:</w:t>
      </w:r>
    </w:p>
    <w:p w:rsidRDefault="00284AB5" w:rsidP="00284AB5" w:rsidR="00284AB5"/>
    <w:p w:rsidRDefault="00284AB5" w:rsidP="00284AB5" w:rsidR="00284AB5">
      <w:pPr>
        <w:pStyle w:val="Tijeloteksta"/>
        <w:jc w:val="both"/>
      </w:pPr>
      <w:r>
        <w:t>I.</w:t>
      </w:r>
      <w:r>
        <w:tab/>
        <w:t>Saziva se Skupština  vjerovnika za dan  14.prosinca 2017. godine u 09,00  sati, soba br. 3-4/Prizemlje,  Trgovačkog suda u Splitu, Ul. Sukoišanska br. 6 sa sljedećim dnevnim redom:</w:t>
      </w:r>
    </w:p>
    <w:p w:rsidRDefault="00284AB5" w:rsidP="00284AB5" w:rsidR="00284AB5">
      <w:pPr>
        <w:pStyle w:val="Tijeloteksta"/>
        <w:ind w:firstLine="708"/>
      </w:pPr>
      <w:r>
        <w:t>1. Izvješće stečajnog upravitelja o tijeku stečajnog postupka i stanju stečajne mase od 22.studenoga 2017.godine</w:t>
      </w:r>
    </w:p>
    <w:p w:rsidRDefault="00284AB5" w:rsidP="00284AB5" w:rsidR="00284AB5">
      <w:pPr>
        <w:pStyle w:val="Tijeloteksta"/>
        <w:ind w:firstLine="708"/>
      </w:pPr>
      <w:r>
        <w:t>2.  Odlučivanje o daljnjem tijeku stečajnog postupka odnosno obustavi i zaključenju stečaja radi nedostatnosti stečajne mase za podmirivanje troškova stečajnog postupka.</w:t>
      </w:r>
    </w:p>
    <w:p w:rsidRDefault="00284AB5" w:rsidP="00284AB5" w:rsidR="00284AB5">
      <w:pPr>
        <w:pStyle w:val="Tijeloteksta"/>
        <w:ind w:firstLine="708"/>
      </w:pPr>
      <w:r>
        <w:t xml:space="preserve">3. Razno </w:t>
      </w:r>
    </w:p>
    <w:p w:rsidRDefault="00284AB5" w:rsidP="00284AB5" w:rsidR="00284AB5">
      <w:pPr>
        <w:pStyle w:val="Tijeloteksta"/>
        <w:jc w:val="both"/>
      </w:pPr>
      <w:r>
        <w:t>II.</w:t>
      </w:r>
      <w:r>
        <w:tab/>
        <w:t xml:space="preserve">Na skupštinu vjerovnika se pozivaju svi vjerovnici stečajnog dužnika, vjerovnici stečajne mase  i stečajni upravitelj. </w:t>
      </w:r>
    </w:p>
    <w:p w:rsidRDefault="00284AB5" w:rsidP="00284AB5" w:rsidR="00284AB5">
      <w:pPr>
        <w:pStyle w:val="Tijeloteksta"/>
        <w:ind w:firstLine="705"/>
      </w:pPr>
    </w:p>
    <w:p w:rsidRDefault="00284AB5" w:rsidP="00284AB5" w:rsidR="00284AB5">
      <w:pPr>
        <w:pStyle w:val="Tijeloteksta"/>
        <w:ind w:firstLine="708" w:left="1416"/>
      </w:pPr>
      <w:r>
        <w:t>U Splitu,  2</w:t>
      </w:r>
      <w:r w:rsidR="0039358D">
        <w:t>3</w:t>
      </w:r>
      <w:r>
        <w:t>.studenoga 2017.godine.</w:t>
      </w:r>
    </w:p>
    <w:p w:rsidRDefault="00284AB5" w:rsidP="00284AB5" w:rsidR="00284AB5">
      <w:pPr>
        <w:jc w:val="both"/>
      </w:pPr>
      <w:r>
        <w:tab/>
      </w:r>
      <w:r>
        <w:tab/>
      </w:r>
      <w:r>
        <w:tab/>
      </w:r>
      <w:r>
        <w:tab/>
      </w:r>
      <w:r>
        <w:tab/>
      </w:r>
      <w:r>
        <w:tab/>
      </w:r>
      <w:r>
        <w:tab/>
      </w:r>
      <w:r>
        <w:tab/>
      </w:r>
      <w:r>
        <w:tab/>
        <w:t>S U D A C</w:t>
      </w:r>
      <w:r>
        <w:tab/>
      </w:r>
      <w:r>
        <w:tab/>
      </w:r>
      <w:r>
        <w:tab/>
      </w:r>
      <w:r>
        <w:tab/>
      </w:r>
      <w:r>
        <w:tab/>
      </w:r>
      <w:r>
        <w:tab/>
      </w:r>
      <w:r>
        <w:tab/>
      </w:r>
    </w:p>
    <w:p w:rsidRDefault="00284AB5" w:rsidP="00284AB5" w:rsidR="00284AB5">
      <w:pPr>
        <w:ind w:firstLine="708" w:left="5664"/>
        <w:jc w:val="both"/>
      </w:pPr>
      <w:r>
        <w:t>Velimir Vuković</w:t>
      </w:r>
      <w:r>
        <w:tab/>
      </w:r>
    </w:p>
    <w:p w:rsidRDefault="00284AB5" w:rsidP="00284AB5" w:rsidR="00284AB5">
      <w:pPr>
        <w:ind w:firstLine="708" w:left="4956"/>
        <w:jc w:val="both"/>
      </w:pPr>
      <w:r>
        <w:tab/>
      </w:r>
      <w:r>
        <w:tab/>
      </w:r>
    </w:p>
    <w:p w:rsidRDefault="00284AB5" w:rsidP="00284AB5" w:rsidR="00284AB5">
      <w:pPr>
        <w:ind w:firstLine="708" w:left="4956"/>
        <w:jc w:val="both"/>
      </w:pPr>
      <w:r>
        <w:tab/>
      </w:r>
      <w:r>
        <w:tab/>
      </w:r>
    </w:p>
    <w:p w:rsidRDefault="00284AB5" w:rsidP="00284AB5" w:rsidR="00284AB5">
      <w:pPr>
        <w:jc w:val="both"/>
      </w:pPr>
      <w:r>
        <w:t>POUKA O PRAVNOM LIJEKU: Protiv ovog rješenja žalba nije  dopuštena.</w:t>
      </w:r>
      <w:r>
        <w:tab/>
      </w:r>
      <w:r>
        <w:tab/>
      </w:r>
      <w:r>
        <w:tab/>
      </w:r>
    </w:p>
    <w:p w:rsidRDefault="00284AB5" w:rsidP="00284AB5" w:rsidR="00284AB5">
      <w:smartTag w:element="stockticker" w:uri="urn:schemas-microsoft-com:office:smarttags">
        <w:r>
          <w:t>DNA</w:t>
        </w:r>
      </w:smartTag>
      <w:r>
        <w:t>:</w:t>
      </w:r>
    </w:p>
    <w:p w:rsidRDefault="00284AB5" w:rsidP="00284AB5" w:rsidR="00284AB5">
      <w:r>
        <w:t xml:space="preserve">- stečajnom upravitelju </w:t>
      </w:r>
    </w:p>
    <w:p w:rsidRDefault="00284AB5" w:rsidP="00284AB5" w:rsidR="00284AB5">
      <w:r>
        <w:t>- ŽDO Split, građansko upravni odjel</w:t>
      </w:r>
    </w:p>
    <w:p w:rsidRDefault="00284AB5" w:rsidP="00284AB5" w:rsidR="00284AB5">
      <w:r>
        <w:t>- mrežna stranica e-oglasna ploča</w:t>
      </w:r>
    </w:p>
    <w:p w:rsidRDefault="00284AB5" w:rsidP="00284AB5" w:rsidR="00284AB5"/>
    <w:p w:rsidRDefault="00284AB5" w:rsidP="00284AB5" w:rsidR="00284AB5"/>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4AB5"/>
    <w:rsid w:val="00284AB5"/>
    <w:rsid w:val="0039358D"/>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84AB5"/>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284AB5"/>
    <w:pPr>
      <w:spacing w:after="120"/>
    </w:pPr>
  </w:style>
  <w:style w:customStyle="true" w:styleId="TijelotekstaChar" w:type="character">
    <w:name w:val="Tijelo teksta Char"/>
    <w:basedOn w:val="Zadanifontodlomka"/>
    <w:link w:val="Tijeloteksta"/>
    <w:semiHidden/>
    <w:rsid w:val="00284AB5"/>
    <w:rPr>
      <w:rFonts w:eastAsia="Times New Roman"/>
      <w:lang w:eastAsia="hr-HR"/>
    </w:rPr>
  </w:style>
  <w:style w:styleId="Bezproreda" w:type="paragraph">
    <w:name w:val="No Spacing"/>
    <w:uiPriority w:val="1"/>
    <w:qFormat/>
    <w:rsid w:val="00284AB5"/>
  </w:style>
  <w:style w:styleId="Tekstbalonia" w:type="paragraph">
    <w:name w:val="Balloon Text"/>
    <w:basedOn w:val="Normal"/>
    <w:link w:val="TekstbaloniaChar"/>
    <w:uiPriority w:val="99"/>
    <w:semiHidden/>
    <w:unhideWhenUsed/>
    <w:rsid w:val="00284A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84AB5"/>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39358D"/>
    <w:rPr>
      <w:color w:val="808080"/>
      <w:bdr w:space="0" w:sz="0" w:color="auto" w:val="none"/>
      <w:shd w:fill="auto" w:color="auto" w:val="clear"/>
    </w:rPr>
  </w:style>
  <w:style w:customStyle="true" w:styleId="eSPISCCParagraphDefaultFont" w:type="character">
    <w:name w:val="eSPIS_CC_Paragraph Default Font"/>
    <w:basedOn w:val="Zadanifontodlomka"/>
    <w:rsid w:val="0039358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9358D"/>
    <w:rPr>
      <w:b/>
      <w:bdr w:space="0" w:sz="0" w:color="auto" w:val="none"/>
      <w:shd w:fill="FFFFCC" w:color="auto" w:val="clear"/>
      <w:lang w:val="hr-HR"/>
    </w:rPr>
  </w:style>
  <w:style w:customStyle="true" w:styleId="PozadinaSvijetloCrvena" w:type="character">
    <w:name w:val="Pozadina_SvijetloCrvena"/>
    <w:basedOn w:val="eSPISCCParagraphDefaultFont"/>
    <w:rsid w:val="0039358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9358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84AB5"/>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284AB5"/>
    <w:pPr>
      <w:spacing w:after="120"/>
    </w:pPr>
  </w:style>
  <w:style w:customStyle="1" w:styleId="TijelotekstaChar" w:type="character">
    <w:name w:val="Tijelo teksta Char"/>
    <w:basedOn w:val="Zadanifontodlomka"/>
    <w:link w:val="Tijeloteksta"/>
    <w:semiHidden/>
    <w:rsid w:val="00284AB5"/>
    <w:rPr>
      <w:rFonts w:eastAsia="Times New Roman"/>
      <w:lang w:eastAsia="hr-HR"/>
    </w:rPr>
  </w:style>
  <w:style w:styleId="Bezproreda" w:type="paragraph">
    <w:name w:val="No Spacing"/>
    <w:uiPriority w:val="1"/>
    <w:qFormat/>
    <w:rsid w:val="00284AB5"/>
  </w:style>
  <w:style w:styleId="Tekstbalonia" w:type="paragraph">
    <w:name w:val="Balloon Text"/>
    <w:basedOn w:val="Normal"/>
    <w:link w:val="TekstbaloniaChar"/>
    <w:uiPriority w:val="99"/>
    <w:semiHidden/>
    <w:unhideWhenUsed/>
    <w:rsid w:val="00284AB5"/>
    <w:rPr>
      <w:rFonts w:ascii="Tahoma" w:cs="Tahoma" w:hAnsi="Tahoma"/>
      <w:sz w:val="16"/>
      <w:szCs w:val="16"/>
    </w:rPr>
  </w:style>
  <w:style w:customStyle="1" w:styleId="TekstbaloniaChar" w:type="character">
    <w:name w:val="Tekst balončića Char"/>
    <w:basedOn w:val="Zadanifontodlomka"/>
    <w:link w:val="Tekstbalonia"/>
    <w:uiPriority w:val="99"/>
    <w:semiHidden/>
    <w:rsid w:val="00284AB5"/>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39358D"/>
    <w:rPr>
      <w:color w:val="808080"/>
      <w:bdr w:color="auto" w:space="0" w:sz="0" w:val="none"/>
      <w:shd w:color="auto" w:fill="auto" w:val="clear"/>
    </w:rPr>
  </w:style>
  <w:style w:customStyle="1" w:styleId="eSPISCCParagraphDefaultFont" w:type="character">
    <w:name w:val="eSPIS_CC_Paragraph Default Font"/>
    <w:basedOn w:val="Zadanifontodlomka"/>
    <w:rsid w:val="0039358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9358D"/>
    <w:rPr>
      <w:b/>
      <w:bdr w:color="auto" w:space="0" w:sz="0" w:val="none"/>
      <w:shd w:color="auto" w:fill="FFFFCC" w:val="clear"/>
      <w:lang w:val="hr-HR"/>
    </w:rPr>
  </w:style>
  <w:style w:customStyle="1" w:styleId="PozadinaSvijetloCrvena" w:type="character">
    <w:name w:val="Pozadina_SvijetloCrvena"/>
    <w:basedOn w:val="eSPISCCParagraphDefaultFont"/>
    <w:rsid w:val="0039358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9358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8388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2017.</izvorni_sadrzaj>
    <derivirana_varijabla naziv="DomainObject.DatumDonosenjaOdluke_1">23.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izvorni_sadrzaj>
    <derivirana_varijabla naziv="DomainObject.Predmet.Broj_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siječnja 2013.</izvorni_sadrzaj>
    <derivirana_varijabla naziv="DomainObject.Predmet.DatumOsnivanja_1">31. siječnja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St-37/2013</izvorni_sadrzaj>
    <derivirana_varijabla naziv="DomainObject.Predmet.OznakaBroj_1">St-37/2013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TIBRA d.o.o. za proizvodnju izolacijskog materijala; CROATIA osiguranje d.d.; ALPE ADRIA POSLOVODSTVO d.o.o.; Hypo Leasing Kroatien d.o.o.; INSTITUT IGH, dioničko društvo za istraživanje i razvoj u graditeljstvu; CESTAR društvo s ograničenom odgovornošću za građevinarstvo zastupanog po punomoćniku Tihomir Luetić; RH Ministarstvo financija zastupanog po punomoćniku Županijsko državno odvjetništvo Split; Fond za zaštitu okolišta i energetsku učinkovitost; MESSER CROATIA PLIN Poduzeće za proizvodnju i prodaju tehničkih plinova d.o.o.; HEP - Opskrba d.o.o. za opskrbu potrošača električnom, toplinskom energijom i plinom; Ivan Jelavić-šovran zastupanog po punomoćniku ZAJEDNIČKI ODVJETNIČKI URED ECIJA KULJIĆ BAJIĆ I MERI BLASLOV PAVASOVIĆ; Duje Jukić zastupanog po punomoćniku ZAJEDNIČKI ODVJETNIČKI URED ECIJA KULJIŠ BAJIĆ I MERI BLASLOV PAVASOVIĆ; Joško Jelavić zastupanog po punomoćniku ZAJEDNIČKI ODVJETNIČKI URED ECIJA KULJIŠ BAJIĆ I MERI BLASLOV PAVASOVIĆ; Ante Petričević zastupanog po punomoćniku ZAJEDNIČKI ODVJETNIČKI URED ECIJA KULJIŠ BAJIĆ I MERI BLASLOV PAVASOVIĆ; Ante Leskur zastupanog po punomoćniku ZAJEDNIČKI ODVJETNIČKI URED ECIJA KULJIŠ BAJIĆ I MERI BLASLOV PAVASOVIĆ; Jure Brčić zastupanog po punomoćniku ZAJEDNIČKI ODVJETNIČKI URED ECIJA KULJIŠ BAJIĆ I MERI BLASLOV PAVASOVIĆ; Mario Asanović zastupanog po punomoćniku ZAJEDNIČKI ODVJETNIČKI URED ECIJA KULJIŠ BAJIĆ I MERI BLASLOV PAVASOVIĆ; XALOY EUROPE GMBH</izvorni_sadrzaj>
    <derivirana_varijabla naziv="DomainObject.Predmet.StrankaFormated_1">  TIBRA d.o.o. za proizvodnju izolacijskog materijala; CROATIA osiguranje d.d.; ALPE ADRIA POSLOVODSTVO d.o.o.; Hypo Leasing Kroatien d.o.o.; INSTITUT IGH, dioničko društvo za istraživanje i razvoj u graditeljstvu; CESTAR društvo s ograničenom odgovornošću za građevinarstvo zastupanog po punomoćniku Tihomir Luetić; RH Ministarstvo financija zastupanog po punomoćniku Županijsko državno odvjetništvo Split; Fond za zaštitu okolišta i energetsku učinkovitost; MESSER CROATIA PLIN Poduzeće za proizvodnju i prodaju tehničkih plinova d.o.o.; HEP - Opskrba d.o.o. za opskrbu potrošača električnom, toplinskom energijom i plinom; Ivan Jelavić-šovran zastupanog po punomoćniku ZAJEDNIČKI ODVJETNIČKI URED ECIJA KULJIĆ BAJIĆ I MERI BLASLOV PAVASOVIĆ; Duje Jukić zastupanog po punomoćniku ZAJEDNIČKI ODVJETNIČKI URED ECIJA KULJIŠ BAJIĆ I MERI BLASLOV PAVASOVIĆ; Joško Jelavić zastupanog po punomoćniku ZAJEDNIČKI ODVJETNIČKI URED ECIJA KULJIŠ BAJIĆ I MERI BLASLOV PAVASOVIĆ; Ante Petričević zastupanog po punomoćniku ZAJEDNIČKI ODVJETNIČKI URED ECIJA KULJIŠ BAJIĆ I MERI BLASLOV PAVASOVIĆ; Ante Leskur zastupanog po punomoćniku ZAJEDNIČKI ODVJETNIČKI URED ECIJA KULJIŠ BAJIĆ I MERI BLASLOV PAVASOVIĆ; Jure Brčić zastupanog po punomoćniku ZAJEDNIČKI ODVJETNIČKI URED ECIJA KULJIŠ BAJIĆ I MERI BLASLOV PAVASOVIĆ; Mario Asanović zastupanog po punomoćniku ZAJEDNIČKI ODVJETNIČKI URED ECIJA KULJIŠ BAJIĆ I MERI BLASLOV PAVASOVIĆ; XALOY EUROPE GMBH</derivirana_varijabla>
  </DomainObject.Predmet.StrankaFormated>
  <DomainObject.Predmet.StrankaFormatedOIB>
    <izvorni_sadrzaj>  TIBRA d.o.o. za proizvodnju izolacijskog materijala, OIB 04662233203; CROATIA osiguranje d.d., OIB 26187994862; ALPE ADRIA POSLOVODSTVO d.o.o., OIB 99488126785; Hypo Leasing Kroatien d.o.o., OIB 87064273078; INSTITUT IGH, dioničko društvo za istraživanje i razvoj u graditeljstvu, OIB 79766124714; CESTAR društvo s ograničenom odgovornošću za građevinarstvo, OIB 27471262195 zastupanog po punomoćniku Tihomir Luetić; RH Ministarstvo financija, OIB 18683136487 zastupanog po punomoćniku Županijsko državno odvjetništvo Split; Fond za zaštitu okolišta i energetsku učinkovitost, OIB 85828625994; MESSER CROATIA PLIN Poduzeće za proizvodnju i prodaju tehničkih plinova d.o.o., OIB 32179081874; HEP - Opskrba d.o.o. za opskrbu potrošača električnom, toplinskom energijom i plinom, OIB 63073332379; Ivan Jelavić-šovran, OIB 99476908563 zastupanog po punomoćniku ZAJEDNIČKI ODVJETNIČKI URED ECIJA KULJIĆ BAJIĆ I MERI BLASLOV PAVASOVIĆ; Duje Jukić, OIB 90671087128 zastupanog po punomoćniku ZAJEDNIČKI ODVJETNIČKI URED ECIJA KULJIŠ BAJIĆ I MERI BLASLOV PAVASOVIĆ; Joško Jelavić, OIB 71323720987 zastupanog po punomoćniku ZAJEDNIČKI ODVJETNIČKI URED ECIJA KULJIŠ BAJIĆ I MERI BLASLOV PAVASOVIĆ; Ante Petričević, OIB 08484243071 zastupanog po punomoćniku ZAJEDNIČKI ODVJETNIČKI URED ECIJA KULJIŠ BAJIĆ I MERI BLASLOV PAVASOVIĆ; Ante Leskur, OIB 05973186134 zastupanog po punomoćniku ZAJEDNIČKI ODVJETNIČKI URED ECIJA KULJIŠ BAJIĆ I MERI BLASLOV PAVASOVIĆ; Jure Brčić, OIB 01415925622 zastupanog po punomoćniku ZAJEDNIČKI ODVJETNIČKI URED ECIJA KULJIŠ BAJIĆ I MERI BLASLOV PAVASOVIĆ; Mario Asanović, OIB 14812795872 zastupanog po punomoćniku ZAJEDNIČKI ODVJETNIČKI URED ECIJA KULJIŠ BAJIĆ I MERI BLASLOV PAVASOVIĆ; XALOY EUROPE GMBH</izvorni_sadrzaj>
    <derivirana_varijabla naziv="DomainObject.Predmet.StrankaFormatedOIB_1">  TIBRA d.o.o. za proizvodnju izolacijskog materijala, OIB 04662233203; CROATIA osiguranje d.d., OIB 26187994862; ALPE ADRIA POSLOVODSTVO d.o.o., OIB 99488126785; Hypo Leasing Kroatien d.o.o., OIB 87064273078; INSTITUT IGH, dioničko društvo za istraživanje i razvoj u graditeljstvu, OIB 79766124714; CESTAR društvo s ograničenom odgovornošću za građevinarstvo, OIB 27471262195 zastupanog po punomoćniku Tihomir Luetić; RH Ministarstvo financija, OIB 18683136487 zastupanog po punomoćniku Županijsko državno odvjetništvo Split; Fond za zaštitu okolišta i energetsku učinkovitost, OIB 85828625994; MESSER CROATIA PLIN Poduzeće za proizvodnju i prodaju tehničkih plinova d.o.o., OIB 32179081874; HEP - Opskrba d.o.o. za opskrbu potrošača električnom, toplinskom energijom i plinom, OIB 63073332379; Ivan Jelavić-šovran, OIB 99476908563 zastupanog po punomoćniku ZAJEDNIČKI ODVJETNIČKI URED ECIJA KULJIĆ BAJIĆ I MERI BLASLOV PAVASOVIĆ; Duje Jukić, OIB 90671087128 zastupanog po punomoćniku ZAJEDNIČKI ODVJETNIČKI URED ECIJA KULJIŠ BAJIĆ I MERI BLASLOV PAVASOVIĆ; Joško Jelavić, OIB 71323720987 zastupanog po punomoćniku ZAJEDNIČKI ODVJETNIČKI URED ECIJA KULJIŠ BAJIĆ I MERI BLASLOV PAVASOVIĆ; Ante Petričević, OIB 08484243071 zastupanog po punomoćniku ZAJEDNIČKI ODVJETNIČKI URED ECIJA KULJIŠ BAJIĆ I MERI BLASLOV PAVASOVIĆ; Ante Leskur, OIB 05973186134 zastupanog po punomoćniku ZAJEDNIČKI ODVJETNIČKI URED ECIJA KULJIŠ BAJIĆ I MERI BLASLOV PAVASOVIĆ; Jure Brčić, OIB 01415925622 zastupanog po punomoćniku ZAJEDNIČKI ODVJETNIČKI URED ECIJA KULJIŠ BAJIĆ I MERI BLASLOV PAVASOVIĆ; Mario Asanović, OIB 14812795872 zastupanog po punomoćniku ZAJEDNIČKI ODVJETNIČKI URED ECIJA KULJIŠ BAJIĆ I MERI BLASLOV PAVASOVIĆ; XALOY EUROPE GMBH</derivirana_varijabla>
  </DomainObject.Predmet.StrankaFormatedOIB>
  <DomainObject.Predmet.StrankaFormatedWithAdress>
    <izvorni_sadrzaj> TIBRA d.o.o. za proizvodnju izolacijskog materijala, Donji Muć/0, Donji Muć; CROATIA osiguranje d.d., Miramarska 22, 10000 Zagreb; ALPE ADRIA POSLOVODSTVO d.o.o., Slavonska avenija  6 a, 10000 Zagreb; Hypo Leasing Kroatien d.o.o., Koranska 16, 10000 Zagreb; INSTITUT IGH, dioničko društvo za istraživanje i razvoj u graditeljstvu, Janka Rakuše 1, 10000 Zagreb; CESTAR društvo s ograničenom odgovornošću za građevinarstvo, Tršćanska 1, 21000 Split zastupanog po punomoćniku Tihomir Luetić; RH Ministarstvo financija zastupanog po punomoćniku Županijsko državno odvjetništvo Split; Fond za zaštitu okolišta i energetsku učinkovitost, Ksaver 208, 10000 Zagreb; MESSER CROATIA PLIN Poduzeće za proizvodnju i prodaju tehničkih plinova d.o.o., Industrijska 1, 10290 Zaprešić; HEP - Opskrba d.o.o. za opskrbu potrošača električnom, toplinskom energijom i plinom, Ulica grada Vukovara 37, 10000 Zagreb; Ivan Jelavić-šovran, Vlaka 69a, 21203 Gornji Muć zastupanog po punomoćniku ZAJEDNIČKI ODVJETNIČKI URED ECIJA KULJIĆ BAJIĆ I MERI BLASLOV PAVASOVIĆ; Duje Jukić, Donji Muć 46, 21203 Donji Muć zastupanog po punomoćniku ZAJEDNIČKI ODVJETNIČKI URED ECIJA KULJIŠ BAJIĆ I MERI BLASLOV PAVASOVIĆ; Joško Jelavić, Vlaka 84p, 21203 Gornji Muć zastupanog po punomoćniku ZAJEDNIČKI ODVJETNIČKI URED ECIJA KULJIŠ BAJIĆ I MERI BLASLOV PAVASOVIĆ; Ante Petričević, Starčevićeva 32, 21000 Split zastupanog po punomoćniku ZAJEDNIČKI ODVJETNIČKI URED ECIJA KULJIŠ BAJIĆ I MERI BLASLOV PAVASOVIĆ; Ante Leskur, Leskuri 8, 21206 Gornje Ogorje zastupanog po punomoćniku ZAJEDNIČKI ODVJETNIČKI URED ECIJA KULJIŠ BAJIĆ I MERI BLASLOV PAVASOVIĆ; Jure Brčić, Kamensko 18, 21246 Aržano zastupanog po punomoćniku ZAJEDNIČKI ODVJETNIČKI URED ECIJA KULJIŠ BAJIĆ I MERI BLASLOV PAVASOVIĆ; Mario Asanović, Neorić 96, 21203 Neorić zastupanog po punomoćniku ZAJEDNIČKI ODVJETNIČKI URED ECIJA KULJIŠ BAJIĆ I MERI BLASLOV PAVASOVIĆ; XALOY EUROPE GMBH, Richard Wagner Str. 21, D-74172 Neckarsulm</izvorni_sadrzaj>
    <derivirana_varijabla naziv="DomainObject.Predmet.StrankaFormatedWithAdress_1"> TIBRA d.o.o. za proizvodnju izolacijskog materijala, Donji Muć/0, Donji Muć; CROATIA osiguranje d.d., Miramarska 22, 10000 Zagreb; ALPE ADRIA POSLOVODSTVO d.o.o., Slavonska avenija  6 a, 10000 Zagreb; Hypo Leasing Kroatien d.o.o., Koranska 16, 10000 Zagreb; INSTITUT IGH, dioničko društvo za istraživanje i razvoj u graditeljstvu, Janka Rakuše 1, 10000 Zagreb; CESTAR društvo s ograničenom odgovornošću za građevinarstvo, Tršćanska 1, 21000 Split zastupanog po punomoćniku Tihomir Luetić; RH Ministarstvo financija zastupanog po punomoćniku Županijsko državno odvjetništvo Split; Fond za zaštitu okolišta i energetsku učinkovitost, Ksaver 208, 10000 Zagreb; MESSER CROATIA PLIN Poduzeće za proizvodnju i prodaju tehničkih plinova d.o.o., Industrijska 1, 10290 Zaprešić; HEP - Opskrba d.o.o. za opskrbu potrošača električnom, toplinskom energijom i plinom, Ulica grada Vukovara 37, 10000 Zagreb; Ivan Jelavić-šovran, Vlaka 69a, 21203 Gornji Muć zastupanog po punomoćniku ZAJEDNIČKI ODVJETNIČKI URED ECIJA KULJIĆ BAJIĆ I MERI BLASLOV PAVASOVIĆ; Duje Jukić, Donji Muć 46, 21203 Donji Muć zastupanog po punomoćniku ZAJEDNIČKI ODVJETNIČKI URED ECIJA KULJIŠ BAJIĆ I MERI BLASLOV PAVASOVIĆ; Joško Jelavić, Vlaka 84p, 21203 Gornji Muć zastupanog po punomoćniku ZAJEDNIČKI ODVJETNIČKI URED ECIJA KULJIŠ BAJIĆ I MERI BLASLOV PAVASOVIĆ; Ante Petričević, Starčevićeva 32, 21000 Split zastupanog po punomoćniku ZAJEDNIČKI ODVJETNIČKI URED ECIJA KULJIŠ BAJIĆ I MERI BLASLOV PAVASOVIĆ; Ante Leskur, Leskuri 8, 21206 Gornje Ogorje zastupanog po punomoćniku ZAJEDNIČKI ODVJETNIČKI URED ECIJA KULJIŠ BAJIĆ I MERI BLASLOV PAVASOVIĆ; Jure Brčić, Kamensko 18, 21246 Aržano zastupanog po punomoćniku ZAJEDNIČKI ODVJETNIČKI URED ECIJA KULJIŠ BAJIĆ I MERI BLASLOV PAVASOVIĆ; Mario Asanović, Neorić 96, 21203 Neorić zastupanog po punomoćniku ZAJEDNIČKI ODVJETNIČKI URED ECIJA KULJIŠ BAJIĆ I MERI BLASLOV PAVASOVIĆ; XALOY EUROPE GMBH, Richard Wagner Str. 21, D-74172 Neckarsulm</derivirana_varijabla>
  </DomainObject.Predmet.StrankaFormatedWithAdress>
  <DomainObject.Predmet.StrankaFormatedWithAdressOIB>
    <izvorni_sadrzaj> TIBRA d.o.o. za proizvodnju izolacijskog materijala, OIB 04662233203, Donji Muć/0, Donji Muć; CROATIA osiguranje d.d., OIB 26187994862, Miramarska 22, 10000 Zagreb; ALPE ADRIA POSLOVODSTVO d.o.o., OIB 99488126785, Slavonska avenija  6 a, 10000 Zagreb; Hypo Leasing Kroatien d.o.o., OIB 87064273078, Koranska 16, 10000 Zagreb; INSTITUT IGH, dioničko društvo za istraživanje i razvoj u graditeljstvu, OIB 79766124714, Janka Rakuše 1, 10000 Zagreb; CESTAR društvo s ograničenom odgovornošću za građevinarstvo, OIB 27471262195, Tršćanska 1, 21000 Split zastupanog po punomoćniku Tihomir Luetić; RH Ministarstvo financija, OIB 18683136487 zastupanog po punomoćniku Županijsko državno odvjetništvo Split; Fond za zaštitu okolišta i energetsku učinkovitost, OIB 85828625994, Ksaver 208, 10000 Zagreb; MESSER CROATIA PLIN Poduzeće za proizvodnju i prodaju tehničkih plinova d.o.o., OIB 32179081874, Industrijska 1, 10290 Zaprešić; HEP - Opskrba d.o.o. za opskrbu potrošača električnom, toplinskom energijom i plinom, OIB 63073332379, Ulica grada Vukovara 37, 10000 Zagreb; Ivan Jelavić-šovran, OIB 99476908563, Vlaka 69a, 21203 Gornji Muć zastupanog po punomoćniku ZAJEDNIČKI ODVJETNIČKI URED ECIJA KULJIĆ BAJIĆ I MERI BLASLOV PAVASOVIĆ; Duje Jukić, OIB 90671087128, Donji Muć 46, 21203 Donji Muć zastupanog po punomoćniku ZAJEDNIČKI ODVJETNIČKI URED ECIJA KULJIŠ BAJIĆ I MERI BLASLOV PAVASOVIĆ; Joško Jelavić, OIB 71323720987, Vlaka 84p, 21203 Gornji Muć zastupanog po punomoćniku ZAJEDNIČKI ODVJETNIČKI URED ECIJA KULJIŠ BAJIĆ I MERI BLASLOV PAVASOVIĆ; Ante Petričević, OIB 08484243071, Starčevićeva 32, 21000 Split zastupanog po punomoćniku ZAJEDNIČKI ODVJETNIČKI URED ECIJA KULJIŠ BAJIĆ I MERI BLASLOV PAVASOVIĆ; Ante Leskur, OIB 05973186134, Leskuri 8, 21206 Gornje Ogorje zastupanog po punomoćniku ZAJEDNIČKI ODVJETNIČKI URED ECIJA KULJIŠ BAJIĆ I MERI BLASLOV PAVASOVIĆ; Jure Brčić, OIB 01415925622, Kamensko 18, 21246 Aržano zastupanog po punomoćniku ZAJEDNIČKI ODVJETNIČKI URED ECIJA KULJIŠ BAJIĆ I MERI BLASLOV PAVASOVIĆ; Mario Asanović, OIB 14812795872, Neorić 96, 21203 Neorić zastupanog po punomoćniku ZAJEDNIČKI ODVJETNIČKI URED ECIJA KULJIŠ BAJIĆ I MERI BLASLOV PAVASOVIĆ; XALOY EUROPE GMBH, Richard Wagner Str. 21, D-74172 Neckarsulm</izvorni_sadrzaj>
    <derivirana_varijabla naziv="DomainObject.Predmet.StrankaFormatedWithAdressOIB_1"> TIBRA d.o.o. za proizvodnju izolacijskog materijala, OIB 04662233203, Donji Muć/0, Donji Muć; CROATIA osiguranje d.d., OIB 26187994862, Miramarska 22, 10000 Zagreb; ALPE ADRIA POSLOVODSTVO d.o.o., OIB 99488126785, Slavonska avenija  6 a, 10000 Zagreb; Hypo Leasing Kroatien d.o.o., OIB 87064273078, Koranska 16, 10000 Zagreb; INSTITUT IGH, dioničko društvo za istraživanje i razvoj u graditeljstvu, OIB 79766124714, Janka Rakuše 1, 10000 Zagreb; CESTAR društvo s ograničenom odgovornošću za građevinarstvo, OIB 27471262195, Tršćanska 1, 21000 Split zastupanog po punomoćniku Tihomir Luetić; RH Ministarstvo financija, OIB 18683136487 zastupanog po punomoćniku Županijsko državno odvjetništvo Split; Fond za zaštitu okolišta i energetsku učinkovitost, OIB 85828625994, Ksaver 208, 10000 Zagreb; MESSER CROATIA PLIN Poduzeće za proizvodnju i prodaju tehničkih plinova d.o.o., OIB 32179081874, Industrijska 1, 10290 Zaprešić; HEP - Opskrba d.o.o. za opskrbu potrošača električnom, toplinskom energijom i plinom, OIB 63073332379, Ulica grada Vukovara 37, 10000 Zagreb; Ivan Jelavić-šovran, OIB 99476908563, Vlaka 69a, 21203 Gornji Muć zastupanog po punomoćniku ZAJEDNIČKI ODVJETNIČKI URED ECIJA KULJIĆ BAJIĆ I MERI BLASLOV PAVASOVIĆ; Duje Jukić, OIB 90671087128, Donji Muć 46, 21203 Donji Muć zastupanog po punomoćniku ZAJEDNIČKI ODVJETNIČKI URED ECIJA KULJIŠ BAJIĆ I MERI BLASLOV PAVASOVIĆ; Joško Jelavić, OIB 71323720987, Vlaka 84p, 21203 Gornji Muć zastupanog po punomoćniku ZAJEDNIČKI ODVJETNIČKI URED ECIJA KULJIŠ BAJIĆ I MERI BLASLOV PAVASOVIĆ; Ante Petričević, OIB 08484243071, Starčevićeva 32, 21000 Split zastupanog po punomoćniku ZAJEDNIČKI ODVJETNIČKI URED ECIJA KULJIŠ BAJIĆ I MERI BLASLOV PAVASOVIĆ; Ante Leskur, OIB 05973186134, Leskuri 8, 21206 Gornje Ogorje zastupanog po punomoćniku ZAJEDNIČKI ODVJETNIČKI URED ECIJA KULJIŠ BAJIĆ I MERI BLASLOV PAVASOVIĆ; Jure Brčić, OIB 01415925622, Kamensko 18, 21246 Aržano zastupanog po punomoćniku ZAJEDNIČKI ODVJETNIČKI URED ECIJA KULJIŠ BAJIĆ I MERI BLASLOV PAVASOVIĆ; Mario Asanović, OIB 14812795872, Neorić 96, 21203 Neorić zastupanog po punomoćniku ZAJEDNIČKI ODVJETNIČKI URED ECIJA KULJIŠ BAJIĆ I MERI BLASLOV PAVASOVIĆ; XALOY EUROPE GMBH, Richard Wagner Str. 21, D-74172 Neckarsulm</derivirana_varijabla>
  </DomainObject.Predmet.StrankaFormatedWithAdressOIB>
  <DomainObject.Predmet.StrankaWithAdress>
    <izvorni_sadrzaj>TIBRA d.o.o. za proizvodnju izolacijskog materijala Donji Muć/0,Donji Muć,CROATIA osiguranje d.d. Miramarska 22,10000 Zagreb,ALPE ADRIA POSLOVODSTVO d.o.o. Slavonska avenija  6 a,10000 Zagreb,Hypo Leasing Kroatien d.o.o. Koranska 16,10000 Zagreb,INSTITUT IGH, dioničko društvo za istraživanje i razvoj u graditeljstvu Janka Rakuše 1,10000 Zagreb,CESTAR društvo s ograničenom odgovornošću za građevinarstvo Tršćanska 1,21000 Split,RH Ministarstvo financija ,Fond za zaštitu okolišta i energetsku učinkovitost Ksaver 208,10000 Zagreb,MESSER CROATIA PLIN Poduzeće za proizvodnju i prodaju tehničkih plinova d.o.o. Industrijska 1,10290 Zaprešić,HEP - Opskrba d.o.o. za opskrbu potrošača električnom, toplinskom energijom i plinom Ulica grada Vukovara 37,10000 Zagreb,Ivan Jelavić-šovran Vlaka 69a,21203 Gornji Muć,Duje Jukić Donji Muć 46,21203 Donji Muć,Joško Jelavić Vlaka 84p,21203 Gornji Muć,Ante Petričević Starčevićeva 32,21000 Split,Ante Leskur Leskuri 8,21206 Gornje Ogorje,Jure Brčić Kamensko 18,21246 Aržano,Mario Asanović Neorić 96,21203 Neorić,XALOY EUROPE GMBH Richard Wagner Str. 21,D-74172 Neckarsulm</izvorni_sadrzaj>
    <derivirana_varijabla naziv="DomainObject.Predmet.StrankaWithAdress_1">TIBRA d.o.o. za proizvodnju izolacijskog materijala Donji Muć/0,Donji Muć,CROATIA osiguranje d.d. Miramarska 22,10000 Zagreb,ALPE ADRIA POSLOVODSTVO d.o.o. Slavonska avenija  6 a,10000 Zagreb,Hypo Leasing Kroatien d.o.o. Koranska 16,10000 Zagreb,INSTITUT IGH, dioničko društvo za istraživanje i razvoj u graditeljstvu Janka Rakuše 1,10000 Zagreb,CESTAR društvo s ograničenom odgovornošću za građevinarstvo Tršćanska 1,21000 Split,RH Ministarstvo financija ,Fond za zaštitu okolišta i energetsku učinkovitost Ksaver 208,10000 Zagreb,MESSER CROATIA PLIN Poduzeće za proizvodnju i prodaju tehničkih plinova d.o.o. Industrijska 1,10290 Zaprešić,HEP - Opskrba d.o.o. za opskrbu potrošača električnom, toplinskom energijom i plinom Ulica grada Vukovara 37,10000 Zagreb,Ivan Jelavić-šovran Vlaka 69a,21203 Gornji Muć,Duje Jukić Donji Muć 46,21203 Donji Muć,Joško Jelavić Vlaka 84p,21203 Gornji Muć,Ante Petričević Starčevićeva 32,21000 Split,Ante Leskur Leskuri 8,21206 Gornje Ogorje,Jure Brčić Kamensko 18,21246 Aržano,Mario Asanović Neorić 96,21203 Neorić,XALOY EUROPE GMBH Richard Wagner Str. 21,D-74172 Neckarsulm</derivirana_varijabla>
  </DomainObject.Predmet.StrankaWithAdress>
  <DomainObject.Predmet.StrankaWithAdressOIB>
    <izvorni_sadrzaj>TIBRA d.o.o. za proizvodnju izolacijskog materijala, OIB 04662233203, Donji Muć/0,Donji Muć,CROATIA osiguranje d.d., OIB 26187994862, Miramarska 22,10000 Zagreb,ALPE ADRIA POSLOVODSTVO d.o.o., OIB 99488126785, Slavonska avenija  6 a,10000 Zagreb,Hypo Leasing Kroatien d.o.o., OIB 87064273078, Koranska 16,10000 Zagreb,INSTITUT IGH, dioničko društvo za istraživanje i razvoj u graditeljstvu, OIB 79766124714, Janka Rakuše 1,10000 Zagreb,CESTAR društvo s ograničenom odgovornošću za građevinarstvo, OIB 27471262195, Tršćanska 1,21000 Split,RH Ministarstvo financija, OIB 18683136487,Fond za zaštitu okolišta i energetsku učinkovitost, OIB 85828625994, Ksaver 208,10000 Zagreb,MESSER CROATIA PLIN Poduzeće za proizvodnju i prodaju tehničkih plinova d.o.o., OIB 32179081874, Industrijska 1,10290 Zaprešić,HEP - Opskrba d.o.o. za opskrbu potrošača električnom, toplinskom energijom i plinom, OIB 63073332379, Ulica grada Vukovara 37,10000 Zagreb,Ivan Jelavić-šovran, OIB 99476908563, Vlaka 69a,21203 Gornji Muć,Duje Jukić, OIB 90671087128, Donji Muć 46,21203 Donji Muć,Joško Jelavić, OIB 71323720987, Vlaka 84p,21203 Gornji Muć,Ante Petričević, OIB 08484243071, Starčevićeva 32,21000 Split,Ante Leskur, OIB 05973186134, Leskuri 8,21206 Gornje Ogorje,Jure Brčić, OIB 01415925622, Kamensko 18,21246 Aržano,Mario Asanović, OIB 14812795872, Neorić 96,21203 Neorić,XALOY EUROPE GMBH, Richard Wagner Str. 21,D-74172 Neckarsulm</izvorni_sadrzaj>
    <derivirana_varijabla naziv="DomainObject.Predmet.StrankaWithAdressOIB_1">TIBRA d.o.o. za proizvodnju izolacijskog materijala, OIB 04662233203, Donji Muć/0,Donji Muć,CROATIA osiguranje d.d., OIB 26187994862, Miramarska 22,10000 Zagreb,ALPE ADRIA POSLOVODSTVO d.o.o., OIB 99488126785, Slavonska avenija  6 a,10000 Zagreb,Hypo Leasing Kroatien d.o.o., OIB 87064273078, Koranska 16,10000 Zagreb,INSTITUT IGH, dioničko društvo za istraživanje i razvoj u graditeljstvu, OIB 79766124714, Janka Rakuše 1,10000 Zagreb,CESTAR društvo s ograničenom odgovornošću za građevinarstvo, OIB 27471262195, Tršćanska 1,21000 Split,RH Ministarstvo financija, OIB 18683136487,Fond za zaštitu okolišta i energetsku učinkovitost, OIB 85828625994, Ksaver 208,10000 Zagreb,MESSER CROATIA PLIN Poduzeće za proizvodnju i prodaju tehničkih plinova d.o.o., OIB 32179081874, Industrijska 1,10290 Zaprešić,HEP - Opskrba d.o.o. za opskrbu potrošača električnom, toplinskom energijom i plinom, OIB 63073332379, Ulica grada Vukovara 37,10000 Zagreb,Ivan Jelavić-šovran, OIB 99476908563, Vlaka 69a,21203 Gornji Muć,Duje Jukić, OIB 90671087128, Donji Muć 46,21203 Donji Muć,Joško Jelavić, OIB 71323720987, Vlaka 84p,21203 Gornji Muć,Ante Petričević, OIB 08484243071, Starčevićeva 32,21000 Split,Ante Leskur, OIB 05973186134, Leskuri 8,21206 Gornje Ogorje,Jure Brčić, OIB 01415925622, Kamensko 18,21246 Aržano,Mario Asanović, OIB 14812795872, Neorić 96,21203 Neorić,XALOY EUROPE GMBH, Richard Wagner Str. 21,D-74172 Neckarsulm</derivirana_varijabla>
  </DomainObject.Predmet.StrankaWithAdressOIB>
  <DomainObject.Predmet.StrankaNazivFormated>
    <izvorni_sadrzaj>TIBRA d.o.o. za proizvodnju izolacijskog materijala,CROATIA osiguranje d.d.,ALPE ADRIA POSLOVODSTVO d.o.o.,Hypo Leasing Kroatien d.o.o.,INSTITUT IGH, dioničko društvo za istraživanje i razvoj u graditeljstvu,CESTAR društvo s ograničenom odgovornošću za građevinarstvo,RH Ministarstvo financija,Fond za zaštitu okolišta i energetsku učinkovitost,MESSER CROATIA PLIN Poduzeće za proizvodnju i prodaju tehničkih plinova d.o.o.,HEP - Opskrba d.o.o. za opskrbu potrošača električnom, toplinskom energijom i plinom,Ivan Jelavić-šovran,Duje Jukić,Joško Jelavić,Ante Petričević,Ante Leskur,Jure Brčić,Mario Asanović,XALOY EUROPE GMBH</izvorni_sadrzaj>
    <derivirana_varijabla naziv="DomainObject.Predmet.StrankaNazivFormated_1">TIBRA d.o.o. za proizvodnju izolacijskog materijala,CROATIA osiguranje d.d.,ALPE ADRIA POSLOVODSTVO d.o.o.,Hypo Leasing Kroatien d.o.o.,INSTITUT IGH, dioničko društvo za istraživanje i razvoj u graditeljstvu,CESTAR društvo s ograničenom odgovornošću za građevinarstvo,RH Ministarstvo financija,Fond za zaštitu okolišta i energetsku učinkovitost,MESSER CROATIA PLIN Poduzeće za proizvodnju i prodaju tehničkih plinova d.o.o.,HEP - Opskrba d.o.o. za opskrbu potrošača električnom, toplinskom energijom i plinom,Ivan Jelavić-šovran,Duje Jukić,Joško Jelavić,Ante Petričević,Ante Leskur,Jure Brčić,Mario Asanović,XALOY EUROPE GMBH</derivirana_varijabla>
  </DomainObject.Predmet.StrankaNazivFormated>
  <DomainObject.Predmet.StrankaNazivFormatedOIB>
    <izvorni_sadrzaj>TIBRA d.o.o. za proizvodnju izolacijskog materijala, OIB 04662233203,CROATIA osiguranje d.d., OIB 26187994862,ALPE ADRIA POSLOVODSTVO d.o.o., OIB 99488126785,Hypo Leasing Kroatien d.o.o., OIB 87064273078,INSTITUT IGH, dioničko društvo za istraživanje i razvoj u graditeljstvu, OIB 79766124714,CESTAR društvo s ograničenom odgovornošću za građevinarstvo, OIB 27471262195,RH Ministarstvo financija, OIB 18683136487,Fond za zaštitu okolišta i energetsku učinkovitost, OIB 85828625994,MESSER CROATIA PLIN Poduzeće za proizvodnju i prodaju tehničkih plinova d.o.o., OIB 32179081874,HEP - Opskrba d.o.o. za opskrbu potrošača električnom, toplinskom energijom i plinom, OIB 63073332379,Ivan Jelavić-šovran, OIB 99476908563,Duje Jukić, OIB 90671087128,Joško Jelavić, OIB 71323720987,Ante Petričević, OIB 08484243071,Ante Leskur, OIB 05973186134,Jure Brčić, OIB 01415925622,Mario Asanović, OIB 14812795872,XALOY EUROPE GMBH</izvorni_sadrzaj>
    <derivirana_varijabla naziv="DomainObject.Predmet.StrankaNazivFormatedOIB_1">TIBRA d.o.o. za proizvodnju izolacijskog materijala, OIB 04662233203,CROATIA osiguranje d.d., OIB 26187994862,ALPE ADRIA POSLOVODSTVO d.o.o., OIB 99488126785,Hypo Leasing Kroatien d.o.o., OIB 87064273078,INSTITUT IGH, dioničko društvo za istraživanje i razvoj u graditeljstvu, OIB 79766124714,CESTAR društvo s ograničenom odgovornošću za građevinarstvo, OIB 27471262195,RH Ministarstvo financija, OIB 18683136487,Fond za zaštitu okolišta i energetsku učinkovitost, OIB 85828625994,MESSER CROATIA PLIN Poduzeće za proizvodnju i prodaju tehničkih plinova d.o.o., OIB 32179081874,HEP - Opskrba d.o.o. za opskrbu potrošača električnom, toplinskom energijom i plinom, OIB 63073332379,Ivan Jelavić-šovran, OIB 99476908563,Duje Jukić, OIB 90671087128,Joško Jelavić, OIB 71323720987,Ante Petričević, OIB 08484243071,Ante Leskur, OIB 05973186134,Jure Brčić, OIB 01415925622,Mario Asanović, OIB 14812795872,XALOY EUROPE GMBH</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TIBRA d.o.o. za proizvodnju izolacijskog materijala</item>
      <item>CROATIA osiguranje d.d.</item>
      <item>ALPE ADRIA POSLOVODSTVO d.o.o.</item>
      <item>Hypo Leasing Kroatien d.o.o.</item>
      <item>INSTITUT IGH, dioničko društvo za istraživanje i razvoj u graditeljstvu</item>
      <item>CESTAR društvo s ograničenom odgovornošću za građevinarstvo zastupanog po punomoćniku Tihomir Luetić</item>
      <item>RH Ministarstvo financija zastupanog po punomoćniku Županijsko državno odvjetništvo Split</item>
      <item>Fond za zaštitu okolišta i energetsku učinkovitost</item>
      <item>MESSER CROATIA PLIN Poduzeće za proizvodnju i prodaju tehničkih plinova d.o.o.</item>
      <item>HEP - Opskrba d.o.o. za opskrbu potrošača električnom, toplinskom energijom i plinom</item>
      <item>Ivan Jelavić-šovran zastupanog po punomoćniku ZAJEDNIČKI ODVJETNIČKI URED ECIJA KULJIĆ BAJIĆ I MERI BLASLOV PAVASOVIĆ</item>
      <item>Duje Jukić zastupanog po punomoćniku ZAJEDNIČKI ODVJETNIČKI URED ECIJA KULJIŠ BAJIĆ I MERI BLASLOV PAVASOVIĆ</item>
      <item>Joško Jelavić zastupanog po punomoćniku ZAJEDNIČKI ODVJETNIČKI URED ECIJA KULJIŠ BAJIĆ I MERI BLASLOV PAVASOVIĆ</item>
      <item>Ante Petričević zastupanog po punomoćniku ZAJEDNIČKI ODVJETNIČKI URED ECIJA KULJIŠ BAJIĆ I MERI BLASLOV PAVASOVIĆ</item>
      <item>Ante Leskur zastupanog po punomoćniku ZAJEDNIČKI ODVJETNIČKI URED ECIJA KULJIŠ BAJIĆ I MERI BLASLOV PAVASOVIĆ</item>
      <item>Jure Brčić zastupanog po punomoćniku ZAJEDNIČKI ODVJETNIČKI URED ECIJA KULJIŠ BAJIĆ I MERI BLASLOV PAVASOVIĆ</item>
      <item>Mario Asanović zastupanog po punomoćniku ZAJEDNIČKI ODVJETNIČKI URED ECIJA KULJIŠ BAJIĆ I MERI BLASLOV PAVASOVIĆ</item>
      <item>XALOY EUROPE GMBH</item>
    </izvorni_sadrzaj>
    <derivirana_varijabla naziv="DomainObject.Predmet.StrankaListFormated_1">
      <item>TIBRA d.o.o. za proizvodnju izolacijskog materijala</item>
      <item>CROATIA osiguranje d.d.</item>
      <item>ALPE ADRIA POSLOVODSTVO d.o.o.</item>
      <item>Hypo Leasing Kroatien d.o.o.</item>
      <item>INSTITUT IGH, dioničko društvo za istraživanje i razvoj u graditeljstvu</item>
      <item>CESTAR društvo s ograničenom odgovornošću za građevinarstvo zastupanog po punomoćniku Tihomir Luetić</item>
      <item>RH Ministarstvo financija zastupanog po punomoćniku Županijsko državno odvjetništvo Split</item>
      <item>Fond za zaštitu okolišta i energetsku učinkovitost</item>
      <item>MESSER CROATIA PLIN Poduzeće za proizvodnju i prodaju tehničkih plinova d.o.o.</item>
      <item>HEP - Opskrba d.o.o. za opskrbu potrošača električnom, toplinskom energijom i plinom</item>
      <item>Ivan Jelavić-šovran zastupanog po punomoćniku ZAJEDNIČKI ODVJETNIČKI URED ECIJA KULJIĆ BAJIĆ I MERI BLASLOV PAVASOVIĆ</item>
      <item>Duje Jukić zastupanog po punomoćniku ZAJEDNIČKI ODVJETNIČKI URED ECIJA KULJIŠ BAJIĆ I MERI BLASLOV PAVASOVIĆ</item>
      <item>Joško Jelavić zastupanog po punomoćniku ZAJEDNIČKI ODVJETNIČKI URED ECIJA KULJIŠ BAJIĆ I MERI BLASLOV PAVASOVIĆ</item>
      <item>Ante Petričević zastupanog po punomoćniku ZAJEDNIČKI ODVJETNIČKI URED ECIJA KULJIŠ BAJIĆ I MERI BLASLOV PAVASOVIĆ</item>
      <item>Ante Leskur zastupanog po punomoćniku ZAJEDNIČKI ODVJETNIČKI URED ECIJA KULJIŠ BAJIĆ I MERI BLASLOV PAVASOVIĆ</item>
      <item>Jure Brčić zastupanog po punomoćniku ZAJEDNIČKI ODVJETNIČKI URED ECIJA KULJIŠ BAJIĆ I MERI BLASLOV PAVASOVIĆ</item>
      <item>Mario Asanović zastupanog po punomoćniku ZAJEDNIČKI ODVJETNIČKI URED ECIJA KULJIŠ BAJIĆ I MERI BLASLOV PAVASOVIĆ</item>
      <item>XALOY EUROPE GMBH</item>
    </derivirana_varijabla>
  </DomainObject.Predmet.StrankaListFormated>
  <DomainObject.Predmet.StrankaListFormatedOIB>
    <izvorni_sadrzaj>
      <item>TIBRA d.o.o. za proizvodnju izolacijskog materijala, OIB 04662233203</item>
      <item>CROATIA osiguranje d.d., OIB 26187994862</item>
      <item>ALPE ADRIA POSLOVODSTVO d.o.o., OIB 99488126785</item>
      <item>Hypo Leasing Kroatien d.o.o., OIB 87064273078</item>
      <item>INSTITUT IGH, dioničko društvo za istraživanje i razvoj u graditeljstvu, OIB 79766124714</item>
      <item>CESTAR društvo s ograničenom odgovornošću za građevinarstvo, OIB 27471262195 zastupanog po punomoćniku Tihomir Luetić</item>
      <item>RH Ministarstvo financija, OIB 18683136487 zastupanog po punomoćniku Županijsko državno odvjetništvo Split</item>
      <item>Fond za zaštitu okolišta i energetsku učinkovitost, OIB 85828625994</item>
      <item>MESSER CROATIA PLIN Poduzeće za proizvodnju i prodaju tehničkih plinova d.o.o., OIB 32179081874</item>
      <item>HEP - Opskrba d.o.o. za opskrbu potrošača električnom, toplinskom energijom i plinom, OIB 63073332379</item>
      <item>Ivan Jelavić-šovran, OIB 99476908563 zastupanog po punomoćniku ZAJEDNIČKI ODVJETNIČKI URED ECIJA KULJIĆ BAJIĆ I MERI BLASLOV PAVASOVIĆ</item>
      <item>Duje Jukić, OIB 90671087128 zastupanog po punomoćniku ZAJEDNIČKI ODVJETNIČKI URED ECIJA KULJIŠ BAJIĆ I MERI BLASLOV PAVASOVIĆ</item>
      <item>Joško Jelavić, OIB 71323720987 zastupanog po punomoćniku ZAJEDNIČKI ODVJETNIČKI URED ECIJA KULJIŠ BAJIĆ I MERI BLASLOV PAVASOVIĆ</item>
      <item>Ante Petričević, OIB 08484243071 zastupanog po punomoćniku ZAJEDNIČKI ODVJETNIČKI URED ECIJA KULJIŠ BAJIĆ I MERI BLASLOV PAVASOVIĆ</item>
      <item>Ante Leskur, OIB 05973186134 zastupanog po punomoćniku ZAJEDNIČKI ODVJETNIČKI URED ECIJA KULJIŠ BAJIĆ I MERI BLASLOV PAVASOVIĆ</item>
      <item>Jure Brčić, OIB 01415925622 zastupanog po punomoćniku ZAJEDNIČKI ODVJETNIČKI URED ECIJA KULJIŠ BAJIĆ I MERI BLASLOV PAVASOVIĆ</item>
      <item>Mario Asanović, OIB 14812795872 zastupanog po punomoćniku ZAJEDNIČKI ODVJETNIČKI URED ECIJA KULJIŠ BAJIĆ I MERI BLASLOV PAVASOVIĆ</item>
      <item>XALOY EUROPE GMBH</item>
    </izvorni_sadrzaj>
    <derivirana_varijabla naziv="DomainObject.Predmet.StrankaListFormatedOIB_1">
      <item>TIBRA d.o.o. za proizvodnju izolacijskog materijala, OIB 04662233203</item>
      <item>CROATIA osiguranje d.d., OIB 26187994862</item>
      <item>ALPE ADRIA POSLOVODSTVO d.o.o., OIB 99488126785</item>
      <item>Hypo Leasing Kroatien d.o.o., OIB 87064273078</item>
      <item>INSTITUT IGH, dioničko društvo za istraživanje i razvoj u graditeljstvu, OIB 79766124714</item>
      <item>CESTAR društvo s ograničenom odgovornošću za građevinarstvo, OIB 27471262195 zastupanog po punomoćniku Tihomir Luetić</item>
      <item>RH Ministarstvo financija, OIB 18683136487 zastupanog po punomoćniku Županijsko državno odvjetništvo Split</item>
      <item>Fond za zaštitu okolišta i energetsku učinkovitost, OIB 85828625994</item>
      <item>MESSER CROATIA PLIN Poduzeće za proizvodnju i prodaju tehničkih plinova d.o.o., OIB 32179081874</item>
      <item>HEP - Opskrba d.o.o. za opskrbu potrošača električnom, toplinskom energijom i plinom, OIB 63073332379</item>
      <item>Ivan Jelavić-šovran, OIB 99476908563 zastupanog po punomoćniku ZAJEDNIČKI ODVJETNIČKI URED ECIJA KULJIĆ BAJIĆ I MERI BLASLOV PAVASOVIĆ</item>
      <item>Duje Jukić, OIB 90671087128 zastupanog po punomoćniku ZAJEDNIČKI ODVJETNIČKI URED ECIJA KULJIŠ BAJIĆ I MERI BLASLOV PAVASOVIĆ</item>
      <item>Joško Jelavić, OIB 71323720987 zastupanog po punomoćniku ZAJEDNIČKI ODVJETNIČKI URED ECIJA KULJIŠ BAJIĆ I MERI BLASLOV PAVASOVIĆ</item>
      <item>Ante Petričević, OIB 08484243071 zastupanog po punomoćniku ZAJEDNIČKI ODVJETNIČKI URED ECIJA KULJIŠ BAJIĆ I MERI BLASLOV PAVASOVIĆ</item>
      <item>Ante Leskur, OIB 05973186134 zastupanog po punomoćniku ZAJEDNIČKI ODVJETNIČKI URED ECIJA KULJIŠ BAJIĆ I MERI BLASLOV PAVASOVIĆ</item>
      <item>Jure Brčić, OIB 01415925622 zastupanog po punomoćniku ZAJEDNIČKI ODVJETNIČKI URED ECIJA KULJIŠ BAJIĆ I MERI BLASLOV PAVASOVIĆ</item>
      <item>Mario Asanović, OIB 14812795872 zastupanog po punomoćniku ZAJEDNIČKI ODVJETNIČKI URED ECIJA KULJIŠ BAJIĆ I MERI BLASLOV PAVASOVIĆ</item>
      <item>XALOY EUROPE GMBH</item>
    </derivirana_varijabla>
  </DomainObject.Predmet.StrankaListFormatedOIB>
  <DomainObject.Predmet.StrankaListFormatedWithAdress>
    <izvorni_sadrzaj>
      <item>TIBRA d.o.o. za proizvodnju izolacijskog materijala, Donji Muć/0, Donji Muć</item>
      <item>CROATIA osiguranje d.d., Miramarska 22, 10000 Zagreb</item>
      <item>ALPE ADRIA POSLOVODSTVO d.o.o., Slavonska avenija  6 a, 10000 Zagreb</item>
      <item>Hypo Leasing Kroatien d.o.o., Koranska 16, 10000 Zagreb</item>
      <item>INSTITUT IGH, dioničko društvo za istraživanje i razvoj u graditeljstvu, Janka Rakuše 1, 10000 Zagreb</item>
      <item>CESTAR društvo s ograničenom odgovornošću za građevinarstvo, Tršćanska 1, 21000 Split zastupanog po punomoćniku Tihomir Luetić</item>
      <item>RH Ministarstvo financija zastupanog po punomoćniku Županijsko državno odvjetništvo Split</item>
      <item>Fond za zaštitu okolišta i energetsku učinkovitost, Ksaver 208, 10000 Zagreb</item>
      <item>MESSER CROATIA PLIN Poduzeće za proizvodnju i prodaju tehničkih plinova d.o.o., Industrijska 1, 10290 Zaprešić</item>
      <item>HEP - Opskrba d.o.o. za opskrbu potrošača električnom, toplinskom energijom i plinom, Ulica grada Vukovara 37, 10000 Zagreb</item>
      <item>Ivan Jelavić-šovran, Vlaka 69a, 21203 Gornji Muć zastupanog po punomoćniku ZAJEDNIČKI ODVJETNIČKI URED ECIJA KULJIĆ BAJIĆ I MERI BLASLOV PAVASOVIĆ</item>
      <item>Duje Jukić, Donji Muć 46, 21203 Donji Muć zastupanog po punomoćniku ZAJEDNIČKI ODVJETNIČKI URED ECIJA KULJIŠ BAJIĆ I MERI BLASLOV PAVASOVIĆ</item>
      <item>Joško Jelavić, Vlaka 84p, 21203 Gornji Muć zastupanog po punomoćniku ZAJEDNIČKI ODVJETNIČKI URED ECIJA KULJIŠ BAJIĆ I MERI BLASLOV PAVASOVIĆ</item>
      <item>Ante Petričević, Starčevićeva 32, 21000 Split zastupanog po punomoćniku ZAJEDNIČKI ODVJETNIČKI URED ECIJA KULJIŠ BAJIĆ I MERI BLASLOV PAVASOVIĆ</item>
      <item>Ante Leskur, Leskuri 8, 21206 Gornje Ogorje zastupanog po punomoćniku ZAJEDNIČKI ODVJETNIČKI URED ECIJA KULJIŠ BAJIĆ I MERI BLASLOV PAVASOVIĆ</item>
      <item>Jure Brčić, Kamensko 18, 21246 Aržano zastupanog po punomoćniku ZAJEDNIČKI ODVJETNIČKI URED ECIJA KULJIŠ BAJIĆ I MERI BLASLOV PAVASOVIĆ</item>
      <item>Mario Asanović, Neorić 96, 21203 Neorić zastupanog po punomoćniku ZAJEDNIČKI ODVJETNIČKI URED ECIJA KULJIŠ BAJIĆ I MERI BLASLOV PAVASOVIĆ</item>
      <item>XALOY EUROPE GMBH, Richard Wagner Str. 21, D-74172 Neckarsulm</item>
    </izvorni_sadrzaj>
    <derivirana_varijabla naziv="DomainObject.Predmet.StrankaListFormatedWithAdress_1">
      <item>TIBRA d.o.o. za proizvodnju izolacijskog materijala, Donji Muć/0, Donji Muć</item>
      <item>CROATIA osiguranje d.d., Miramarska 22, 10000 Zagreb</item>
      <item>ALPE ADRIA POSLOVODSTVO d.o.o., Slavonska avenija  6 a, 10000 Zagreb</item>
      <item>Hypo Leasing Kroatien d.o.o., Koranska 16, 10000 Zagreb</item>
      <item>INSTITUT IGH, dioničko društvo za istraživanje i razvoj u graditeljstvu, Janka Rakuše 1, 10000 Zagreb</item>
      <item>CESTAR društvo s ograničenom odgovornošću za građevinarstvo, Tršćanska 1, 21000 Split zastupanog po punomoćniku Tihomir Luetić</item>
      <item>RH Ministarstvo financija zastupanog po punomoćniku Županijsko državno odvjetništvo Split</item>
      <item>Fond za zaštitu okolišta i energetsku učinkovitost, Ksaver 208, 10000 Zagreb</item>
      <item>MESSER CROATIA PLIN Poduzeće za proizvodnju i prodaju tehničkih plinova d.o.o., Industrijska 1, 10290 Zaprešić</item>
      <item>HEP - Opskrba d.o.o. za opskrbu potrošača električnom, toplinskom energijom i plinom, Ulica grada Vukovara 37, 10000 Zagreb</item>
      <item>Ivan Jelavić-šovran, Vlaka 69a, 21203 Gornji Muć zastupanog po punomoćniku ZAJEDNIČKI ODVJETNIČKI URED ECIJA KULJIĆ BAJIĆ I MERI BLASLOV PAVASOVIĆ</item>
      <item>Duje Jukić, Donji Muć 46, 21203 Donji Muć zastupanog po punomoćniku ZAJEDNIČKI ODVJETNIČKI URED ECIJA KULJIŠ BAJIĆ I MERI BLASLOV PAVASOVIĆ</item>
      <item>Joško Jelavić, Vlaka 84p, 21203 Gornji Muć zastupanog po punomoćniku ZAJEDNIČKI ODVJETNIČKI URED ECIJA KULJIŠ BAJIĆ I MERI BLASLOV PAVASOVIĆ</item>
      <item>Ante Petričević, Starčevićeva 32, 21000 Split zastupanog po punomoćniku ZAJEDNIČKI ODVJETNIČKI URED ECIJA KULJIŠ BAJIĆ I MERI BLASLOV PAVASOVIĆ</item>
      <item>Ante Leskur, Leskuri 8, 21206 Gornje Ogorje zastupanog po punomoćniku ZAJEDNIČKI ODVJETNIČKI URED ECIJA KULJIŠ BAJIĆ I MERI BLASLOV PAVASOVIĆ</item>
      <item>Jure Brčić, Kamensko 18, 21246 Aržano zastupanog po punomoćniku ZAJEDNIČKI ODVJETNIČKI URED ECIJA KULJIŠ BAJIĆ I MERI BLASLOV PAVASOVIĆ</item>
      <item>Mario Asanović, Neorić 96, 21203 Neorić zastupanog po punomoćniku ZAJEDNIČKI ODVJETNIČKI URED ECIJA KULJIŠ BAJIĆ I MERI BLASLOV PAVASOVIĆ</item>
      <item>XALOY EUROPE GMBH, Richard Wagner Str. 21, D-74172 Neckarsulm</item>
    </derivirana_varijabla>
  </DomainObject.Predmet.StrankaListFormatedWithAdress>
  <DomainObject.Predmet.StrankaListFormatedWithAdressOIB>
    <izvorni_sadrzaj>
      <item>TIBRA d.o.o. za proizvodnju izolacijskog materijala, OIB 04662233203, Donji Muć/0, Donji Muć</item>
      <item>CROATIA osiguranje d.d., OIB 26187994862, Miramarska 22, 10000 Zagreb</item>
      <item>ALPE ADRIA POSLOVODSTVO d.o.o., OIB 99488126785, Slavonska avenija  6 a, 10000 Zagreb</item>
      <item>Hypo Leasing Kroatien d.o.o., OIB 87064273078, Koranska 16, 10000 Zagreb</item>
      <item>INSTITUT IGH, dioničko društvo za istraživanje i razvoj u graditeljstvu, OIB 79766124714, Janka Rakuše 1, 10000 Zagreb</item>
      <item>CESTAR društvo s ograničenom odgovornošću za građevinarstvo, OIB 27471262195, Tršćanska 1, 21000 Split zastupanog po punomoćniku Tihomir Luetić</item>
      <item>RH Ministarstvo financija, OIB 18683136487 zastupanog po punomoćniku Županijsko državno odvjetništvo Split</item>
      <item>Fond za zaštitu okolišta i energetsku učinkovitost, OIB 85828625994, Ksaver 208, 10000 Zagreb</item>
      <item>MESSER CROATIA PLIN Poduzeće za proizvodnju i prodaju tehničkih plinova d.o.o., OIB 32179081874, Industrijska 1, 10290 Zaprešić</item>
      <item>HEP - Opskrba d.o.o. za opskrbu potrošača električnom, toplinskom energijom i plinom, OIB 63073332379, Ulica grada Vukovara 37, 10000 Zagreb</item>
      <item>Ivan Jelavić-šovran, OIB 99476908563, Vlaka 69a, 21203 Gornji Muć zastupanog po punomoćniku ZAJEDNIČKI ODVJETNIČKI URED ECIJA KULJIĆ BAJIĆ I MERI BLASLOV PAVASOVIĆ</item>
      <item>Duje Jukić, OIB 90671087128, Donji Muć 46, 21203 Donji Muć zastupanog po punomoćniku ZAJEDNIČKI ODVJETNIČKI URED ECIJA KULJIŠ BAJIĆ I MERI BLASLOV PAVASOVIĆ</item>
      <item>Joško Jelavić, OIB 71323720987, Vlaka 84p, 21203 Gornji Muć zastupanog po punomoćniku ZAJEDNIČKI ODVJETNIČKI URED ECIJA KULJIŠ BAJIĆ I MERI BLASLOV PAVASOVIĆ</item>
      <item>Ante Petričević, OIB 08484243071, Starčevićeva 32, 21000 Split zastupanog po punomoćniku ZAJEDNIČKI ODVJETNIČKI URED ECIJA KULJIŠ BAJIĆ I MERI BLASLOV PAVASOVIĆ</item>
      <item>Ante Leskur, OIB 05973186134, Leskuri 8, 21206 Gornje Ogorje zastupanog po punomoćniku ZAJEDNIČKI ODVJETNIČKI URED ECIJA KULJIŠ BAJIĆ I MERI BLASLOV PAVASOVIĆ</item>
      <item>Jure Brčić, OIB 01415925622, Kamensko 18, 21246 Aržano zastupanog po punomoćniku ZAJEDNIČKI ODVJETNIČKI URED ECIJA KULJIŠ BAJIĆ I MERI BLASLOV PAVASOVIĆ</item>
      <item>Mario Asanović, OIB 14812795872, Neorić 96, 21203 Neorić zastupanog po punomoćniku ZAJEDNIČKI ODVJETNIČKI URED ECIJA KULJIŠ BAJIĆ I MERI BLASLOV PAVASOVIĆ</item>
      <item>XALOY EUROPE GMBH, Richard Wagner Str. 21, D-74172 Neckarsulm</item>
    </izvorni_sadrzaj>
    <derivirana_varijabla naziv="DomainObject.Predmet.StrankaListFormatedWithAdressOIB_1">
      <item>TIBRA d.o.o. za proizvodnju izolacijskog materijala, OIB 04662233203, Donji Muć/0, Donji Muć</item>
      <item>CROATIA osiguranje d.d., OIB 26187994862, Miramarska 22, 10000 Zagreb</item>
      <item>ALPE ADRIA POSLOVODSTVO d.o.o., OIB 99488126785, Slavonska avenija  6 a, 10000 Zagreb</item>
      <item>Hypo Leasing Kroatien d.o.o., OIB 87064273078, Koranska 16, 10000 Zagreb</item>
      <item>INSTITUT IGH, dioničko društvo za istraživanje i razvoj u graditeljstvu, OIB 79766124714, Janka Rakuše 1, 10000 Zagreb</item>
      <item>CESTAR društvo s ograničenom odgovornošću za građevinarstvo, OIB 27471262195, Tršćanska 1, 21000 Split zastupanog po punomoćniku Tihomir Luetić</item>
      <item>RH Ministarstvo financija, OIB 18683136487 zastupanog po punomoćniku Županijsko državno odvjetništvo Split</item>
      <item>Fond za zaštitu okolišta i energetsku učinkovitost, OIB 85828625994, Ksaver 208, 10000 Zagreb</item>
      <item>MESSER CROATIA PLIN Poduzeće za proizvodnju i prodaju tehničkih plinova d.o.o., OIB 32179081874, Industrijska 1, 10290 Zaprešić</item>
      <item>HEP - Opskrba d.o.o. za opskrbu potrošača električnom, toplinskom energijom i plinom, OIB 63073332379, Ulica grada Vukovara 37, 10000 Zagreb</item>
      <item>Ivan Jelavić-šovran, OIB 99476908563, Vlaka 69a, 21203 Gornji Muć zastupanog po punomoćniku ZAJEDNIČKI ODVJETNIČKI URED ECIJA KULJIĆ BAJIĆ I MERI BLASLOV PAVASOVIĆ</item>
      <item>Duje Jukić, OIB 90671087128, Donji Muć 46, 21203 Donji Muć zastupanog po punomoćniku ZAJEDNIČKI ODVJETNIČKI URED ECIJA KULJIŠ BAJIĆ I MERI BLASLOV PAVASOVIĆ</item>
      <item>Joško Jelavić, OIB 71323720987, Vlaka 84p, 21203 Gornji Muć zastupanog po punomoćniku ZAJEDNIČKI ODVJETNIČKI URED ECIJA KULJIŠ BAJIĆ I MERI BLASLOV PAVASOVIĆ</item>
      <item>Ante Petričević, OIB 08484243071, Starčevićeva 32, 21000 Split zastupanog po punomoćniku ZAJEDNIČKI ODVJETNIČKI URED ECIJA KULJIŠ BAJIĆ I MERI BLASLOV PAVASOVIĆ</item>
      <item>Ante Leskur, OIB 05973186134, Leskuri 8, 21206 Gornje Ogorje zastupanog po punomoćniku ZAJEDNIČKI ODVJETNIČKI URED ECIJA KULJIŠ BAJIĆ I MERI BLASLOV PAVASOVIĆ</item>
      <item>Jure Brčić, OIB 01415925622, Kamensko 18, 21246 Aržano zastupanog po punomoćniku ZAJEDNIČKI ODVJETNIČKI URED ECIJA KULJIŠ BAJIĆ I MERI BLASLOV PAVASOVIĆ</item>
      <item>Mario Asanović, OIB 14812795872, Neorić 96, 21203 Neorić zastupanog po punomoćniku ZAJEDNIČKI ODVJETNIČKI URED ECIJA KULJIŠ BAJIĆ I MERI BLASLOV PAVASOVIĆ</item>
      <item>XALOY EUROPE GMBH, Richard Wagner Str. 21, D-74172 Neckarsulm</item>
    </derivirana_varijabla>
  </DomainObject.Predmet.StrankaListFormatedWithAdressOIB>
  <DomainObject.Predmet.StrankaListNazivFormated>
    <izvorni_sadrzaj>
      <item>TIBRA d.o.o. za proizvodnju izolacijskog materijala</item>
      <item>CROATIA osiguranje d.d.</item>
      <item>ALPE ADRIA POSLOVODSTVO d.o.o.</item>
      <item>Hypo Leasing Kroatien d.o.o.</item>
      <item>INSTITUT IGH, dioničko društvo za istraživanje i razvoj u graditeljstvu</item>
      <item>CESTAR društvo s ograničenom odgovornošću za građevinarstvo</item>
      <item>RH Ministarstvo financija</item>
      <item>Fond za zaštitu okolišta i energetsku učinkovitost</item>
      <item>MESSER CROATIA PLIN Poduzeće za proizvodnju i prodaju tehničkih plinova d.o.o.</item>
      <item>HEP - Opskrba d.o.o. za opskrbu potrošača električnom, toplinskom energijom i plinom</item>
      <item>Ivan Jelavić-šovran</item>
      <item>Duje Jukić</item>
      <item>Joško Jelavić</item>
      <item>Ante Petričević</item>
      <item>Ante Leskur</item>
      <item>Jure Brčić</item>
      <item>Mario Asanović</item>
      <item>XALOY EUROPE GMBH</item>
    </izvorni_sadrzaj>
    <derivirana_varijabla naziv="DomainObject.Predmet.StrankaListNazivFormated_1">
      <item>TIBRA d.o.o. za proizvodnju izolacijskog materijala</item>
      <item>CROATIA osiguranje d.d.</item>
      <item>ALPE ADRIA POSLOVODSTVO d.o.o.</item>
      <item>Hypo Leasing Kroatien d.o.o.</item>
      <item>INSTITUT IGH, dioničko društvo za istraživanje i razvoj u graditeljstvu</item>
      <item>CESTAR društvo s ograničenom odgovornošću za građevinarstvo</item>
      <item>RH Ministarstvo financija</item>
      <item>Fond za zaštitu okolišta i energetsku učinkovitost</item>
      <item>MESSER CROATIA PLIN Poduzeće za proizvodnju i prodaju tehničkih plinova d.o.o.</item>
      <item>HEP - Opskrba d.o.o. za opskrbu potrošača električnom, toplinskom energijom i plinom</item>
      <item>Ivan Jelavić-šovran</item>
      <item>Duje Jukić</item>
      <item>Joško Jelavić</item>
      <item>Ante Petričević</item>
      <item>Ante Leskur</item>
      <item>Jure Brčić</item>
      <item>Mario Asanović</item>
      <item>XALOY EUROPE GMBH</item>
    </derivirana_varijabla>
  </DomainObject.Predmet.StrankaListNazivFormated>
  <DomainObject.Predmet.StrankaListNazivFormatedOIB>
    <izvorni_sadrzaj>
      <item>TIBRA d.o.o. za proizvodnju izolacijskog materijala, OIB 04662233203</item>
      <item>CROATIA osiguranje d.d., OIB 26187994862</item>
      <item>ALPE ADRIA POSLOVODSTVO d.o.o., OIB 99488126785</item>
      <item>Hypo Leasing Kroatien d.o.o., OIB 87064273078</item>
      <item>INSTITUT IGH, dioničko društvo za istraživanje i razvoj u graditeljstvu, OIB 79766124714</item>
      <item>CESTAR društvo s ograničenom odgovornošću za građevinarstvo, OIB 27471262195</item>
      <item>RH Ministarstvo financija, OIB 18683136487</item>
      <item>Fond za zaštitu okolišta i energetsku učinkovitost, OIB 85828625994</item>
      <item>MESSER CROATIA PLIN Poduzeće za proizvodnju i prodaju tehničkih plinova d.o.o., OIB 32179081874</item>
      <item>HEP - Opskrba d.o.o. za opskrbu potrošača električnom, toplinskom energijom i plinom, OIB 63073332379</item>
      <item>Ivan Jelavić-šovran, OIB 99476908563</item>
      <item>Duje Jukić, OIB 90671087128</item>
      <item>Joško Jelavić, OIB 71323720987</item>
      <item>Ante Petričević, OIB 08484243071</item>
      <item>Ante Leskur, OIB 05973186134</item>
      <item>Jure Brčić, OIB 01415925622</item>
      <item>Mario Asanović, OIB 14812795872</item>
      <item>XALOY EUROPE GMBH</item>
    </izvorni_sadrzaj>
    <derivirana_varijabla naziv="DomainObject.Predmet.StrankaListNazivFormatedOIB_1">
      <item>TIBRA d.o.o. za proizvodnju izolacijskog materijala, OIB 04662233203</item>
      <item>CROATIA osiguranje d.d., OIB 26187994862</item>
      <item>ALPE ADRIA POSLOVODSTVO d.o.o., OIB 99488126785</item>
      <item>Hypo Leasing Kroatien d.o.o., OIB 87064273078</item>
      <item>INSTITUT IGH, dioničko društvo za istraživanje i razvoj u graditeljstvu, OIB 79766124714</item>
      <item>CESTAR društvo s ograničenom odgovornošću za građevinarstvo, OIB 27471262195</item>
      <item>RH Ministarstvo financija, OIB 18683136487</item>
      <item>Fond za zaštitu okolišta i energetsku učinkovitost, OIB 85828625994</item>
      <item>MESSER CROATIA PLIN Poduzeće za proizvodnju i prodaju tehničkih plinova d.o.o., OIB 32179081874</item>
      <item>HEP - Opskrba d.o.o. za opskrbu potrošača električnom, toplinskom energijom i plinom, OIB 63073332379</item>
      <item>Ivan Jelavić-šovran, OIB 99476908563</item>
      <item>Duje Jukić, OIB 90671087128</item>
      <item>Joško Jelavić, OIB 71323720987</item>
      <item>Ante Petričević, OIB 08484243071</item>
      <item>Ante Leskur, OIB 05973186134</item>
      <item>Jure Brčić, OIB 01415925622</item>
      <item>Mario Asanović, OIB 14812795872</item>
      <item>XALOY EUROPE GMBH</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VEDRAN ŠUPERBA</item>
      <item>Tomislav Krka</item>
      <item>Mirko Kozina</item>
      <item>Tihomir Luetić punomoćnik sudionika u postupku CESTAR društvo s ograničenom odgovornošću za građevinarstvo</item>
      <item>Županijsko državno odvjetništvo Split punomoćnik sudionika u postupku RH Ministarstvo financija</item>
      <item>ZAJEDNIČKI ODVJETNIČKI URED ECIJA KULJIĆ BAJIĆ I MERI BLASLOV PAVASOVIĆ punomoćnik sudionika u postupku Ivan Jelavić-šovran</item>
      <item>ZAJEDNIČKI ODVJETNIČKI URED ECIJA KULJIŠ BAJIĆ I MERI BLASLOV PAVASOVIĆ punomoćnik sudionika u postupku Ante Leskur; Ante Petričević; Mario Asanović; Duje Jukić; Jure Brčić; Joško Jelavić</item>
    </izvorni_sadrzaj>
    <derivirana_varijabla naziv="DomainObject.Predmet.OstaliListFormated_1">
      <item>VEDRAN ŠUPERBA</item>
      <item>Tomislav Krka</item>
      <item>Mirko Kozina</item>
      <item>Tihomir Luetić punomoćnik sudionika u postupku CESTAR društvo s ograničenom odgovornošću za građevinarstvo</item>
      <item>Županijsko državno odvjetništvo Split punomoćnik sudionika u postupku RH Ministarstvo financija</item>
      <item>ZAJEDNIČKI ODVJETNIČKI URED ECIJA KULJIĆ BAJIĆ I MERI BLASLOV PAVASOVIĆ punomoćnik sudionika u postupku Ivan Jelavić-šovran</item>
      <item>ZAJEDNIČKI ODVJETNIČKI URED ECIJA KULJIŠ BAJIĆ I MERI BLASLOV PAVASOVIĆ punomoćnik sudionika u postupku Ante Leskur; Ante Petričević; Mario Asanović; Duje Jukić; Jure Brčić; Joško Jelavić</item>
    </derivirana_varijabla>
  </DomainObject.Predmet.OstaliListFormated>
  <DomainObject.Predmet.OstaliListFormatedOIB>
    <izvorni_sadrzaj>
      <item>VEDRAN ŠUPERBA, OIB 44416437192</item>
      <item>Tomislav Krka</item>
      <item>Mirko Kozina, OIB 52822555537</item>
      <item>Tihomir Luetić punomoćnik sudionika u postupku CESTAR društvo s ograničenom odgovornošću za građevinarstvo</item>
      <item>Županijsko državno odvjetništvo Split punomoćnik sudionika u postupku RH Ministarstvo financija</item>
      <item>ZAJEDNIČKI ODVJETNIČKI URED ECIJA KULJIĆ BAJIĆ I MERI BLASLOV PAVASOVIĆ punomoćnik sudionika u postupku Ivan Jelavić-šovran</item>
      <item>ZAJEDNIČKI ODVJETNIČKI URED ECIJA KULJIŠ BAJIĆ I MERI BLASLOV PAVASOVIĆ punomoćnik sudionika u postupku Ante Leskur; Ante Petričević; Mario Asanović; Duje Jukić; Jure Brčić; Joško Jelavić</item>
    </izvorni_sadrzaj>
    <derivirana_varijabla naziv="DomainObject.Predmet.OstaliListFormatedOIB_1">
      <item>VEDRAN ŠUPERBA, OIB 44416437192</item>
      <item>Tomislav Krka</item>
      <item>Mirko Kozina, OIB 52822555537</item>
      <item>Tihomir Luetić punomoćnik sudionika u postupku CESTAR društvo s ograničenom odgovornošću za građevinarstvo</item>
      <item>Županijsko državno odvjetništvo Split punomoćnik sudionika u postupku RH Ministarstvo financija</item>
      <item>ZAJEDNIČKI ODVJETNIČKI URED ECIJA KULJIĆ BAJIĆ I MERI BLASLOV PAVASOVIĆ punomoćnik sudionika u postupku Ivan Jelavić-šovran</item>
      <item>ZAJEDNIČKI ODVJETNIČKI URED ECIJA KULJIŠ BAJIĆ I MERI BLASLOV PAVASOVIĆ punomoćnik sudionika u postupku Ante Leskur; Ante Petričević; Mario Asanović; Duje Jukić; Jure Brčić; Joško Jelavić</item>
    </derivirana_varijabla>
  </DomainObject.Predmet.OstaliListFormatedOIB>
  <DomainObject.Predmet.OstaliListFormatedWithAdress>
    <izvorni_sadrzaj>
      <item>VEDRAN ŠUPERBA, Fra Jerolima Milete 23, 22000 Šibenik</item>
      <item>Tomislav Krka, Starčevićeva 13, 21000 Splil</item>
      <item>Mirko Kozina, Dubrovačka 31, 21000 Split</item>
      <item>Tihomir Luetić, Sukoišanska 25/III, 21000 Split punomoćnik sudionika u postupku CESTAR društvo s ograničenom odgovornošću za građevinarstvo</item>
      <item>Županijsko državno odvjetništvo Split, Gundulićeva 29A, 21000 Split punomoćnik sudionika u postupku RH Ministarstvo financija</item>
      <item>ZAJEDNIČKI ODVJETNIČKI URED ECIJA KULJIĆ BAJIĆ I MERI BLASLOV PAVASOVIĆ, Ćiril-Metodova 38, 21000 Split punomoćnik sudionika u postupku Ivan Jelavić-šovran</item>
      <item>ZAJEDNIČKI ODVJETNIČKI URED ECIJA KULJIŠ BAJIĆ I MERI BLASLOV PAVASOVIĆ, Ćiril-Metodova 38, 21000 Split punomoćnik sudionika u postupku Ante Leskur; Ante Petričević; Mario Asanović; Duje Jukić; Jure Brčić; Joško Jelavić</item>
    </izvorni_sadrzaj>
    <derivirana_varijabla naziv="DomainObject.Predmet.OstaliListFormatedWithAdress_1">
      <item>VEDRAN ŠUPERBA, Fra Jerolima Milete 23, 22000 Šibenik</item>
      <item>Tomislav Krka, Starčevićeva 13, 21000 Splil</item>
      <item>Mirko Kozina, Dubrovačka 31, 21000 Split</item>
      <item>Tihomir Luetić, Sukoišanska 25/III, 21000 Split punomoćnik sudionika u postupku CESTAR društvo s ograničenom odgovornošću za građevinarstvo</item>
      <item>Županijsko državno odvjetništvo Split, Gundulićeva 29A, 21000 Split punomoćnik sudionika u postupku RH Ministarstvo financija</item>
      <item>ZAJEDNIČKI ODVJETNIČKI URED ECIJA KULJIĆ BAJIĆ I MERI BLASLOV PAVASOVIĆ, Ćiril-Metodova 38, 21000 Split punomoćnik sudionika u postupku Ivan Jelavić-šovran</item>
      <item>ZAJEDNIČKI ODVJETNIČKI URED ECIJA KULJIŠ BAJIĆ I MERI BLASLOV PAVASOVIĆ, Ćiril-Metodova 38, 21000 Split punomoćnik sudionika u postupku Ante Leskur; Ante Petričević; Mario Asanović; Duje Jukić; Jure Brčić; Joško Jelavić</item>
    </derivirana_varijabla>
  </DomainObject.Predmet.OstaliListFormatedWithAdress>
  <DomainObject.Predmet.OstaliListFormatedWithAdressOIB>
    <izvorni_sadrzaj>
      <item>VEDRAN ŠUPERBA, OIB 44416437192, Fra Jerolima Milete 23, 22000 Šibenik</item>
      <item>Tomislav Krka, Starčevićeva 13, 21000 Splil</item>
      <item>Mirko Kozina, OIB 52822555537, Dubrovačka 31, 21000 Split</item>
      <item>Tihomir Luetić, Sukoišanska 25/III, 21000 Split punomoćnik sudionika u postupku CESTAR društvo s ograničenom odgovornošću za građevinarstvo</item>
      <item>Županijsko državno odvjetništvo Split, Gundulićeva 29A, 21000 Split punomoćnik sudionika u postupku RH Ministarstvo financija</item>
      <item>ZAJEDNIČKI ODVJETNIČKI URED ECIJA KULJIĆ BAJIĆ I MERI BLASLOV PAVASOVIĆ, Ćiril-Metodova 38, 21000 Split punomoćnik sudionika u postupku Ivan Jelavić-šovran</item>
      <item>ZAJEDNIČKI ODVJETNIČKI URED ECIJA KULJIŠ BAJIĆ I MERI BLASLOV PAVASOVIĆ, Ćiril-Metodova 38, 21000 Split punomoćnik sudionika u postupku Ante Leskur; Ante Petričević; Mario Asanović; Duje Jukić; Jure Brčić; Joško Jelavić</item>
    </izvorni_sadrzaj>
    <derivirana_varijabla naziv="DomainObject.Predmet.OstaliListFormatedWithAdressOIB_1">
      <item>VEDRAN ŠUPERBA, OIB 44416437192, Fra Jerolima Milete 23, 22000 Šibenik</item>
      <item>Tomislav Krka, Starčevićeva 13, 21000 Splil</item>
      <item>Mirko Kozina, OIB 52822555537, Dubrovačka 31, 21000 Split</item>
      <item>Tihomir Luetić, Sukoišanska 25/III, 21000 Split punomoćnik sudionika u postupku CESTAR društvo s ograničenom odgovornošću za građevinarstvo</item>
      <item>Županijsko državno odvjetništvo Split, Gundulićeva 29A, 21000 Split punomoćnik sudionika u postupku RH Ministarstvo financija</item>
      <item>ZAJEDNIČKI ODVJETNIČKI URED ECIJA KULJIĆ BAJIĆ I MERI BLASLOV PAVASOVIĆ, Ćiril-Metodova 38, 21000 Split punomoćnik sudionika u postupku Ivan Jelavić-šovran</item>
      <item>ZAJEDNIČKI ODVJETNIČKI URED ECIJA KULJIŠ BAJIĆ I MERI BLASLOV PAVASOVIĆ, Ćiril-Metodova 38, 21000 Split punomoćnik sudionika u postupku Ante Leskur; Ante Petričević; Mario Asanović; Duje Jukić; Jure Brčić; Joško Jelavić</item>
    </derivirana_varijabla>
  </DomainObject.Predmet.OstaliListFormatedWithAdressOIB>
  <DomainObject.Predmet.OstaliListNazivFormated>
    <izvorni_sadrzaj>
      <item>VEDRAN ŠUPERBA</item>
      <item>Tomislav Krka</item>
      <item>Mirko Kozina</item>
      <item>Tihomir Luetić</item>
      <item>Županijsko državno odvjetništvo Split</item>
      <item>ZAJEDNIČKI ODVJETNIČKI URED ECIJA KULJIĆ BAJIĆ I MERI BLASLOV PAVASOVIĆ</item>
      <item>ZAJEDNIČKI ODVJETNIČKI URED ECIJA KULJIŠ BAJIĆ I MERI BLASLOV PAVASOVIĆ</item>
    </izvorni_sadrzaj>
    <derivirana_varijabla naziv="DomainObject.Predmet.OstaliListNazivFormated_1">
      <item>VEDRAN ŠUPERBA</item>
      <item>Tomislav Krka</item>
      <item>Mirko Kozina</item>
      <item>Tihomir Luetić</item>
      <item>Županijsko državno odvjetništvo Split</item>
      <item>ZAJEDNIČKI ODVJETNIČKI URED ECIJA KULJIĆ BAJIĆ I MERI BLASLOV PAVASOVIĆ</item>
      <item>ZAJEDNIČKI ODVJETNIČKI URED ECIJA KULJIŠ BAJIĆ I MERI BLASLOV PAVASOVIĆ</item>
    </derivirana_varijabla>
  </DomainObject.Predmet.OstaliListNazivFormated>
  <DomainObject.Predmet.OstaliListNazivFormatedOIB>
    <izvorni_sadrzaj>
      <item>VEDRAN ŠUPERBA, OIB 44416437192</item>
      <item>Tomislav Krka</item>
      <item>Mirko Kozina, OIB 52822555537</item>
      <item>Tihomir Luetić</item>
      <item>Županijsko državno odvjetništvo Split</item>
      <item>ZAJEDNIČKI ODVJETNIČKI URED ECIJA KULJIĆ BAJIĆ I MERI BLASLOV PAVASOVIĆ</item>
      <item>ZAJEDNIČKI ODVJETNIČKI URED ECIJA KULJIŠ BAJIĆ I MERI BLASLOV PAVASOVIĆ</item>
    </izvorni_sadrzaj>
    <derivirana_varijabla naziv="DomainObject.Predmet.OstaliListNazivFormatedOIB_1">
      <item>VEDRAN ŠUPERBA, OIB 44416437192</item>
      <item>Tomislav Krka</item>
      <item>Mirko Kozina, OIB 52822555537</item>
      <item>Tihomir Luetić</item>
      <item>Županijsko državno odvjetništvo Split</item>
      <item>ZAJEDNIČKI ODVJETNIČKI URED ECIJA KULJIĆ BAJIĆ I MERI BLASLOV PAVASOVIĆ</item>
      <item>ZAJEDNIČKI ODVJETNIČKI URED ECIJA KULJIŠ BAJIĆ I MERI BLASLOV PAVASOVIĆ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2017.</izvorni_sadrzaj>
    <derivirana_varijabla naziv="DomainObject.Datum_1">23. studenog 2017.</derivirana_varijabla>
  </DomainObject.Datum>
  <DomainObject.PoslovniBrojDokumenta>
    <izvorni_sadrzaj/>
    <derivirana_varijabla naziv="DomainObject.PoslovniBrojDokumenta_1"/>
  </DomainObject.PoslovniBrojDokumenta>
  <DomainObject.Predmet.StrankaIDrugi>
    <izvorni_sadrzaj>TIBRA d.o.o. za proizvodnju izolacijskog materijala i dr.</izvorni_sadrzaj>
    <derivirana_varijabla naziv="DomainObject.Predmet.StrankaIDrugi_1">TIBRA d.o.o. za proizvodnju izolacijskog materijala i dr.</derivirana_varijabla>
  </DomainObject.Predmet.StrankaIDrugi>
  <DomainObject.Predmet.ProtustrankaIDrugi>
    <izvorni_sadrzaj/>
    <derivirana_varijabla naziv="DomainObject.Predmet.ProtustrankaIDrugi_1"/>
  </DomainObject.Predmet.ProtustrankaIDrugi>
  <DomainObject.Predmet.StrankaIDrugiAdressOIB>
    <izvorni_sadrzaj>TIBRA d.o.o. za proizvodnju izolacijskog materijala, OIB 04662233203, Donji Muć/0, Donji Muć i dr.</izvorni_sadrzaj>
    <derivirana_varijabla naziv="DomainObject.Predmet.StrankaIDrugiAdressOIB_1">TIBRA d.o.o. za proizvodnju izolacijskog materijala, OIB 04662233203, Donji Muć/0, Donji Muć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TIBRA d.o.o. za proizvodnju izolacijskog materijala</item>
      <item>VEDRAN ŠUPERBA</item>
      <item>Tomislav Krka</item>
      <item>Mirko Kozina</item>
      <item>CROATIA osiguranje d.d.</item>
      <item>ALPE ADRIA POSLOVODSTVO d.o.o.</item>
      <item>Hypo Leasing Kroatien d.o.o.</item>
      <item>INSTITUT IGH, dioničko društvo za istraživanje i razvoj u graditeljstvu</item>
      <item>CESTAR društvo s ograničenom odgovornošću za građevinarstvo</item>
      <item>Tihomir Luetić</item>
      <item>RH Ministarstvo financija</item>
      <item>Županijsko državno odvjetništvo Split</item>
      <item>Fond za zaštitu okolišta i energetsku učinkovitost</item>
      <item>MESSER CROATIA PLIN Poduzeće za proizvodnju i prodaju tehničkih plinova d.o.o.</item>
      <item>HEP - Opskrba d.o.o. za opskrbu potrošača električnom, toplinskom energijom i plinom</item>
      <item>Ivan Jelavić-šovran</item>
      <item>ZAJEDNIČKI ODVJETNIČKI URED ECIJA KULJIĆ BAJIĆ I MERI BLASLOV PAVASOVIĆ</item>
      <item>Duje Jukić</item>
      <item>Joško Jelavić</item>
      <item>Ante Petričević</item>
      <item>Ante Leskur</item>
      <item>Jure Brčić</item>
      <item>Mario Asanović</item>
      <item>ZAJEDNIČKI ODVJETNIČKI URED ECIJA KULJIŠ BAJIĆ I MERI BLASLOV PAVASOVIĆ</item>
      <item>XALOY EUROPE GMBH</item>
    </izvorni_sadrzaj>
    <derivirana_varijabla naziv="DomainObject.Predmet.SudioniciListNaziv_1">
      <item>TIBRA d.o.o. za proizvodnju izolacijskog materijala</item>
      <item>VEDRAN ŠUPERBA</item>
      <item>Tomislav Krka</item>
      <item>Mirko Kozina</item>
      <item>CROATIA osiguranje d.d.</item>
      <item>ALPE ADRIA POSLOVODSTVO d.o.o.</item>
      <item>Hypo Leasing Kroatien d.o.o.</item>
      <item>INSTITUT IGH, dioničko društvo za istraživanje i razvoj u graditeljstvu</item>
      <item>CESTAR društvo s ograničenom odgovornošću za građevinarstvo</item>
      <item>Tihomir Luetić</item>
      <item>RH Ministarstvo financija</item>
      <item>Županijsko državno odvjetništvo Split</item>
      <item>Fond za zaštitu okolišta i energetsku učinkovitost</item>
      <item>MESSER CROATIA PLIN Poduzeće za proizvodnju i prodaju tehničkih plinova d.o.o.</item>
      <item>HEP - Opskrba d.o.o. za opskrbu potrošača električnom, toplinskom energijom i plinom</item>
      <item>Ivan Jelavić-šovran</item>
      <item>ZAJEDNIČKI ODVJETNIČKI URED ECIJA KULJIĆ BAJIĆ I MERI BLASLOV PAVASOVIĆ</item>
      <item>Duje Jukić</item>
      <item>Joško Jelavić</item>
      <item>Ante Petričević</item>
      <item>Ante Leskur</item>
      <item>Jure Brčić</item>
      <item>Mario Asanović</item>
      <item>ZAJEDNIČKI ODVJETNIČKI URED ECIJA KULJIŠ BAJIĆ I MERI BLASLOV PAVASOVIĆ</item>
      <item>XALOY EUROPE GMBH</item>
    </derivirana_varijabla>
  </DomainObject.Predmet.SudioniciListNaziv>
  <DomainObject.Predmet.SudioniciListAdressOIB>
    <izvorni_sadrzaj>
      <item>TIBRA d.o.o. za proizvodnju izolacijskog materijala, OIB 04662233203, Donji Muć/0,Donji Muć</item>
      <item>VEDRAN ŠUPERBA, OIB 44416437192, Fra Jerolima Milete 23,22000 Šibenik</item>
      <item>Tomislav Krka, Starčevićeva 13,21000 Splil</item>
      <item>Mirko Kozina, OIB 52822555537, Dubrovačka 31,21000 Split</item>
      <item>CROATIA osiguranje d.d., OIB 26187994862, Miramarska 22,10000 Zagreb</item>
      <item>ALPE ADRIA POSLOVODSTVO d.o.o., OIB 99488126785, Slavonska avenija  6 a,10000 Zagreb</item>
      <item>Hypo Leasing Kroatien d.o.o., OIB 87064273078, Koranska 16,10000 Zagreb</item>
      <item>INSTITUT IGH, dioničko društvo za istraživanje i razvoj u graditeljstvu, OIB 79766124714, Janka Rakuše 1,10000 Zagreb</item>
      <item>CESTAR društvo s ograničenom odgovornošću za građevinarstvo, OIB 27471262195, Tršćanska 1,21000 Split</item>
      <item>Tihomir Luetić, Sukoišanska 25/III,21000 Split</item>
      <item>RH Ministarstvo financija, OIB 18683136487</item>
      <item>Županijsko državno odvjetništvo Split, Gundulićeva 29A,21000 Split</item>
      <item>Fond za zaštitu okolišta i energetsku učinkovitost, OIB 85828625994, Ksaver 208,10000 Zagreb</item>
      <item>MESSER CROATIA PLIN Poduzeće za proizvodnju i prodaju tehničkih plinova d.o.o., OIB 32179081874, Industrijska 1,10290 Zaprešić</item>
      <item>HEP - Opskrba d.o.o. za opskrbu potrošača električnom, toplinskom energijom i plinom, OIB 63073332379, Ulica grada Vukovara 37,10000 Zagreb</item>
      <item>Ivan Jelavić-šovran, OIB 99476908563, Vlaka 69a,21203 Gornji Muć</item>
      <item>ZAJEDNIČKI ODVJETNIČKI URED ECIJA KULJIĆ BAJIĆ I MERI BLASLOV PAVASOVIĆ, Ćiril-Metodova 38,21000 Split</item>
      <item>Duje Jukić, OIB 90671087128, Donji Muć 46,21203 Donji Muć</item>
      <item>Joško Jelavić, OIB 71323720987, Vlaka 84p,21203 Gornji Muć</item>
      <item>Ante Petričević, OIB 08484243071, Starčevićeva 32,21000 Split</item>
      <item>Ante Leskur, OIB 05973186134, Leskuri 8,21206 Gornje Ogorje</item>
      <item>Jure Brčić, OIB 01415925622, Kamensko 18,21246 Aržano</item>
      <item>Mario Asanović, OIB 14812795872, Neorić 96,21203 Neorić</item>
      <item>ZAJEDNIČKI ODVJETNIČKI URED ECIJA KULJIŠ BAJIĆ I MERI BLASLOV PAVASOVIĆ, Ćiril-Metodova 38,21000 Split</item>
      <item>XALOY EUROPE GMBH, Richard Wagner Str. 21,D-74172 Neckarsulm</item>
    </izvorni_sadrzaj>
    <derivirana_varijabla naziv="DomainObject.Predmet.SudioniciListAdressOIB_1">
      <item>TIBRA d.o.o. za proizvodnju izolacijskog materijala, OIB 04662233203, Donji Muć/0,Donji Muć</item>
      <item>VEDRAN ŠUPERBA, OIB 44416437192, Fra Jerolima Milete 23,22000 Šibenik</item>
      <item>Tomislav Krka, Starčevićeva 13,21000 Splil</item>
      <item>Mirko Kozina, OIB 52822555537, Dubrovačka 31,21000 Split</item>
      <item>CROATIA osiguranje d.d., OIB 26187994862, Miramarska 22,10000 Zagreb</item>
      <item>ALPE ADRIA POSLOVODSTVO d.o.o., OIB 99488126785, Slavonska avenija  6 a,10000 Zagreb</item>
      <item>Hypo Leasing Kroatien d.o.o., OIB 87064273078, Koranska 16,10000 Zagreb</item>
      <item>INSTITUT IGH, dioničko društvo za istraživanje i razvoj u graditeljstvu, OIB 79766124714, Janka Rakuše 1,10000 Zagreb</item>
      <item>CESTAR društvo s ograničenom odgovornošću za građevinarstvo, OIB 27471262195, Tršćanska 1,21000 Split</item>
      <item>Tihomir Luetić, Sukoišanska 25/III,21000 Split</item>
      <item>RH Ministarstvo financija, OIB 18683136487</item>
      <item>Županijsko državno odvjetništvo Split, Gundulićeva 29A,21000 Split</item>
      <item>Fond za zaštitu okolišta i energetsku učinkovitost, OIB 85828625994, Ksaver 208,10000 Zagreb</item>
      <item>MESSER CROATIA PLIN Poduzeće za proizvodnju i prodaju tehničkih plinova d.o.o., OIB 32179081874, Industrijska 1,10290 Zaprešić</item>
      <item>HEP - Opskrba d.o.o. za opskrbu potrošača električnom, toplinskom energijom i plinom, OIB 63073332379, Ulica grada Vukovara 37,10000 Zagreb</item>
      <item>Ivan Jelavić-šovran, OIB 99476908563, Vlaka 69a,21203 Gornji Muć</item>
      <item>ZAJEDNIČKI ODVJETNIČKI URED ECIJA KULJIĆ BAJIĆ I MERI BLASLOV PAVASOVIĆ, Ćiril-Metodova 38,21000 Split</item>
      <item>Duje Jukić, OIB 90671087128, Donji Muć 46,21203 Donji Muć</item>
      <item>Joško Jelavić, OIB 71323720987, Vlaka 84p,21203 Gornji Muć</item>
      <item>Ante Petričević, OIB 08484243071, Starčevićeva 32,21000 Split</item>
      <item>Ante Leskur, OIB 05973186134, Leskuri 8,21206 Gornje Ogorje</item>
      <item>Jure Brčić, OIB 01415925622, Kamensko 18,21246 Aržano</item>
      <item>Mario Asanović, OIB 14812795872, Neorić 96,21203 Neorić</item>
      <item>ZAJEDNIČKI ODVJETNIČKI URED ECIJA KULJIŠ BAJIĆ I MERI BLASLOV PAVASOVIĆ, Ćiril-Metodova 38,21000 Split</item>
      <item>XALOY EUROPE GMBH, Richard Wagner Str. 21,D-74172 Neckarsulm</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04662233203</item>
      <item>, OIB 44416437192</item>
      <item>, OIB null</item>
      <item>, OIB 52822555537</item>
      <item>, OIB 26187994862</item>
      <item>, OIB 99488126785</item>
      <item>, OIB 87064273078</item>
      <item>, OIB 79766124714</item>
      <item>, OIB 27471262195</item>
      <item>, OIB null</item>
      <item>, OIB 18683136487</item>
      <item>, OIB null</item>
      <item>, OIB 85828625994</item>
      <item>, OIB 32179081874</item>
      <item>, OIB 63073332379</item>
      <item>, OIB 99476908563</item>
      <item>, OIB null</item>
      <item>, OIB 90671087128</item>
      <item>, OIB 71323720987</item>
      <item>, OIB 08484243071</item>
      <item>, OIB 05973186134</item>
      <item>, OIB 01415925622</item>
      <item>, OIB 14812795872</item>
      <item>, OIB null</item>
      <item>, OIB null</item>
    </izvorni_sadrzaj>
    <derivirana_varijabla naziv="DomainObject.Predmet.SudioniciListNazivOIB_1">
      <item>, OIB 04662233203</item>
      <item>, OIB 44416437192</item>
      <item>, OIB null</item>
      <item>, OIB 52822555537</item>
      <item>, OIB 26187994862</item>
      <item>, OIB 99488126785</item>
      <item>, OIB 87064273078</item>
      <item>, OIB 79766124714</item>
      <item>, OIB 27471262195</item>
      <item>, OIB null</item>
      <item>, OIB 18683136487</item>
      <item>, OIB null</item>
      <item>, OIB 85828625994</item>
      <item>, OIB 32179081874</item>
      <item>, OIB 63073332379</item>
      <item>, OIB 99476908563</item>
      <item>, OIB null</item>
      <item>, OIB 90671087128</item>
      <item>, OIB 71323720987</item>
      <item>, OIB 08484243071</item>
      <item>, OIB 05973186134</item>
      <item>, OIB 01415925622</item>
      <item>, OIB 14812795872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Mirko Kozina, OIB 52822555537, M. Getaldića 29 Split</item>
    </izvorni_sadrzaj>
    <derivirana_varijabla naziv="DomainObject.Predmet.StecajniUpraviteljiListAddressOIB_1">
      <item>Mirko Kozina, OIB 52822555537, M. Getaldića 29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204</properties:Words>
  <properties:Characters>1041</properties:Characters>
  <properties:Lines>45</properties:Lines>
  <properties:Paragraphs>21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2017-11-23T06:43:00Z</dcterms:created>
  <dc:creator>Velimir Vuković</dc:creator>
  <cp:lastModifiedBy>Velimir Vuković</cp:lastModifiedBy>
  <cp:lastPrinted>2017-11-23T06:48:00Z</cp:lastPrinted>
  <dcterms:modified xmlns:xsi="http://www.w3.org/2001/XMLSchema-instance" xsi:type="dcterms:W3CDTF">2017-11-23T06:50:00Z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