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03f0" w14:paraId="7c103f0" w:rsidRDefault="00B427B8" w:rsidP="00CE3664" w:rsidR="00B427B8">
      <w:pPr>
        <w:ind w:firstLine="720" w:left="-720"/>
        <w:jc w:val="center"/>
        <w15:collapsed w:val="false"/>
        <w:rPr>
          <w:b/>
        </w:rPr>
      </w:pPr>
      <w:bookmarkStart w:name="_GoBack" w:id="0"/>
      <w:bookmarkEnd w:id="0"/>
    </w:p>
    <w:p w:rsidRDefault="00B427B8" w:rsidP="00CE3664" w:rsidR="00B427B8">
      <w:pPr>
        <w:ind w:firstLine="720" w:left="-720"/>
        <w:jc w:val="center"/>
        <w:rPr>
          <w:b/>
        </w:rPr>
      </w:pPr>
    </w:p>
    <w:p w:rsidRDefault="000E3D24" w:rsidP="00CE3664" w:rsidR="000E3D24">
      <w:pPr>
        <w:ind w:firstLine="720" w:left="-720"/>
        <w:jc w:val="center"/>
        <w:rPr>
          <w:b/>
        </w:rPr>
      </w:pPr>
    </w:p>
    <w:p w:rsidRDefault="000E3D24" w:rsidP="00CE3664" w:rsidR="000E3D24">
      <w:pPr>
        <w:ind w:firstLine="720" w:left="-720"/>
        <w:jc w:val="center"/>
        <w:rPr>
          <w:b/>
        </w:rPr>
      </w:pPr>
    </w:p>
    <w:p w:rsidRDefault="00CE3664" w:rsidP="00CE3664" w:rsidR="004E7A8A" w:rsidRPr="00CE3664">
      <w:pPr>
        <w:ind w:firstLine="720" w:left="-720"/>
        <w:jc w:val="center"/>
        <w:rPr>
          <w:b/>
        </w:rPr>
      </w:pPr>
      <w:r w:rsidRPr="00CE3664">
        <w:rPr>
          <w:b/>
        </w:rPr>
        <w:t>OBRAZAC 19.</w:t>
      </w:r>
    </w:p>
    <w:p w:rsidRDefault="00CE3664" w:rsidP="00CE3664" w:rsidR="00CE3664">
      <w:pPr>
        <w:ind w:firstLine="720" w:left="-720"/>
      </w:pPr>
    </w:p>
    <w:p w:rsidRDefault="000E3D24" w:rsidP="00CE3664" w:rsidR="000E3D24">
      <w:pPr>
        <w:ind w:firstLine="720" w:left="-720"/>
      </w:pPr>
    </w:p>
    <w:p w:rsidRDefault="00CE3664" w:rsidP="00CE3664" w:rsidR="00CE3664">
      <w:pPr>
        <w:ind w:firstLine="720" w:left="-720"/>
      </w:pPr>
      <w:r>
        <w:t>Nadležni trgovački sud</w:t>
      </w:r>
      <w:r w:rsidR="00080717">
        <w:t>:</w:t>
      </w:r>
      <w:r>
        <w:t xml:space="preserve">  </w:t>
      </w:r>
      <w:r w:rsidRPr="00C270BD">
        <w:rPr>
          <w:b/>
        </w:rPr>
        <w:t>TRGOVAČKI SUD U ZAGREBU</w:t>
      </w:r>
    </w:p>
    <w:p w:rsidRDefault="00CE3664" w:rsidP="00CE3664" w:rsidR="003974CF" w:rsidRPr="004F570A">
      <w:pPr>
        <w:ind w:firstLine="720" w:left="-720"/>
        <w:rPr>
          <w:b/>
        </w:rPr>
      </w:pPr>
      <w:r>
        <w:t>Poslovni broj spisa</w:t>
      </w:r>
      <w:r w:rsidR="00080717" w:rsidRPr="004F570A">
        <w:rPr>
          <w:b/>
        </w:rPr>
        <w:t>:</w:t>
      </w:r>
      <w:r w:rsidRPr="004F570A">
        <w:rPr>
          <w:b/>
        </w:rPr>
        <w:t xml:space="preserve">  </w:t>
      </w:r>
      <w:r w:rsidR="004F570A" w:rsidRPr="004F570A">
        <w:rPr>
          <w:b/>
        </w:rPr>
        <w:t>ST-</w:t>
      </w:r>
      <w:r w:rsidR="008244AF">
        <w:rPr>
          <w:b/>
        </w:rPr>
        <w:t>1589/2018</w:t>
      </w:r>
    </w:p>
    <w:p w:rsidRDefault="00CE3664" w:rsidP="00CE3664" w:rsidR="00CE3664">
      <w:pPr>
        <w:ind w:firstLine="720" w:left="-720"/>
      </w:pPr>
      <w:r>
        <w:t>Dužnik (ime i prezi</w:t>
      </w:r>
      <w:r w:rsidR="00935EDE">
        <w:t>m</w:t>
      </w:r>
      <w:r>
        <w:t>e/tvrtka ili naziv, OIB, adresa/sjedište)</w:t>
      </w:r>
    </w:p>
    <w:p w:rsidRDefault="008244AF" w:rsidP="00CE3664" w:rsidR="004F570A">
      <w:pPr>
        <w:ind w:firstLine="720" w:left="-720"/>
        <w:rPr>
          <w:b/>
        </w:rPr>
      </w:pPr>
      <w:r>
        <w:rPr>
          <w:b/>
        </w:rPr>
        <w:t>ZADAR PROJEKT  d.o.o. u stečaju</w:t>
      </w:r>
    </w:p>
    <w:p w:rsidRDefault="008244AF" w:rsidP="00CE3664" w:rsidR="008244AF" w:rsidRPr="004F570A">
      <w:pPr>
        <w:ind w:firstLine="720" w:left="-720"/>
        <w:rPr>
          <w:b/>
        </w:rPr>
      </w:pPr>
      <w:r>
        <w:rPr>
          <w:b/>
        </w:rPr>
        <w:t>Folnegovićeva 1, 10000 Zagreb</w:t>
      </w:r>
    </w:p>
    <w:p w:rsidRDefault="004F570A" w:rsidP="00CE3664" w:rsidR="004F570A" w:rsidRPr="004F570A">
      <w:pPr>
        <w:ind w:firstLine="720" w:left="-720"/>
        <w:rPr>
          <w:b/>
        </w:rPr>
      </w:pPr>
      <w:r w:rsidRPr="004F570A">
        <w:rPr>
          <w:b/>
        </w:rPr>
        <w:t xml:space="preserve">OIB: </w:t>
      </w:r>
      <w:r w:rsidR="008244AF">
        <w:rPr>
          <w:b/>
        </w:rPr>
        <w:t>48307144485</w:t>
      </w:r>
    </w:p>
    <w:p w:rsidRDefault="00080717" w:rsidP="003418D1" w:rsidR="00080717">
      <w:pPr>
        <w:rPr>
          <w:b/>
        </w:rPr>
      </w:pPr>
    </w:p>
    <w:p w:rsidRDefault="00E97A7D" w:rsidP="003418D1" w:rsidR="00E97A7D">
      <w:pPr>
        <w:rPr>
          <w:b/>
        </w:rPr>
      </w:pPr>
    </w:p>
    <w:p w:rsidRDefault="00E97A7D" w:rsidP="003418D1" w:rsidR="00E97A7D">
      <w:pPr>
        <w:rPr>
          <w:b/>
        </w:rPr>
      </w:pPr>
    </w:p>
    <w:p w:rsidRDefault="00E97A7D" w:rsidP="003418D1" w:rsidR="00E97A7D">
      <w:pPr>
        <w:rPr>
          <w:b/>
        </w:rPr>
      </w:pPr>
    </w:p>
    <w:p w:rsidRDefault="009B65E4" w:rsidP="009B65E4" w:rsidR="009B65E4">
      <w:pPr>
        <w:ind w:firstLine="720" w:left="-720"/>
        <w:jc w:val="center"/>
        <w:rPr>
          <w:b/>
        </w:rPr>
      </w:pPr>
      <w:r>
        <w:rPr>
          <w:b/>
        </w:rPr>
        <w:t>TABLICA PRIJAVLJENIH TRAŽBINA, RAZLUČNIH I IZLUČNIH PRAVA</w:t>
      </w:r>
    </w:p>
    <w:p w:rsidRDefault="00463042" w:rsidP="00E93462" w:rsidR="00463042"/>
    <w:p w:rsidRDefault="00F41ADB" w:rsidP="00E93462" w:rsidR="00F41ADB"/>
    <w:p w:rsidRDefault="00F41ADB" w:rsidP="00E93462" w:rsidR="00F41ADB"/>
    <w:p w:rsidRDefault="00F41ADB" w:rsidP="00F41ADB" w:rsidR="00F41ADB">
      <w:pPr>
        <w:ind w:left="360"/>
        <w:jc w:val="center"/>
        <w:rPr>
          <w:b/>
        </w:rPr>
      </w:pPr>
      <w:r>
        <w:rPr>
          <w:b/>
        </w:rPr>
        <w:t>I.</w:t>
      </w:r>
      <w:r w:rsidRPr="00E0700E">
        <w:rPr>
          <w:b/>
        </w:rPr>
        <w:t>T</w:t>
      </w:r>
      <w:r>
        <w:rPr>
          <w:b/>
        </w:rPr>
        <w:t>ABLICA PRI</w:t>
      </w:r>
      <w:r w:rsidRPr="00E0700E">
        <w:rPr>
          <w:b/>
        </w:rPr>
        <w:t>JAVLJENIH TRA</w:t>
      </w:r>
      <w:r>
        <w:rPr>
          <w:b/>
        </w:rPr>
        <w:t>ŽBINA – I VIŠI ISPLATNI RED</w:t>
      </w:r>
    </w:p>
    <w:p w:rsidRDefault="00F41ADB" w:rsidP="00F41ADB" w:rsidR="00F41ADB"/>
    <w:p w:rsidRDefault="004D3684" w:rsidP="00F41ADB" w:rsidR="004D3684"/>
    <w:p w:rsidRDefault="004D3684" w:rsidP="00F41ADB" w:rsidR="004D3684"/>
    <w:p w:rsidRDefault="004D3684" w:rsidP="00F41ADB" w:rsidR="004D3684"/>
    <w:p w:rsidRDefault="004D3684" w:rsidP="00F41ADB" w:rsidR="004D3684"/>
    <w:tbl>
      <w:tblPr>
        <w:tblW w:type="dxa" w:w="15738"/>
        <w:tblInd w:type="dxa" w:w="-74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980"/>
        <w:gridCol w:w="1820"/>
        <w:gridCol w:w="1218"/>
        <w:gridCol w:w="2142"/>
        <w:gridCol w:w="1427"/>
        <w:gridCol w:w="1316"/>
        <w:gridCol w:w="1232"/>
        <w:gridCol w:w="1260"/>
        <w:gridCol w:w="951"/>
        <w:gridCol w:w="1148"/>
        <w:gridCol w:w="2244"/>
      </w:tblGrid>
      <w:tr w:rsidTr="00095962" w:rsidR="00F41ADB" w:rsidRPr="00AF37A5">
        <w:tc>
          <w:tcPr>
            <w:tcW w:type="dxa" w:w="980"/>
            <w:vAlign w:val="center"/>
          </w:tcPr>
          <w:p w:rsidRDefault="00F41ADB" w:rsidP="00F35C8F" w:rsidR="00F41ADB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Redni</w:t>
            </w:r>
          </w:p>
          <w:p w:rsidRDefault="00F41ADB" w:rsidP="00F35C8F" w:rsidR="00F41ADB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broj prijavljene tražbine</w:t>
            </w:r>
          </w:p>
        </w:tc>
        <w:tc>
          <w:tcPr>
            <w:tcW w:type="dxa" w:w="1820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1218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OIB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2142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Adresa/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1427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 prijavljene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316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 osnova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prijavljene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232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priznate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260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osnova priznate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951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osporene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148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Razlog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osporavanja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2244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Oznaka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ovršne isprave ako se tražbina zasniva na ovršnoj ispravi</w:t>
            </w:r>
          </w:p>
        </w:tc>
      </w:tr>
      <w:tr w:rsidTr="00095962" w:rsidR="00D6432C" w:rsidRPr="00AF37A5">
        <w:tc>
          <w:tcPr>
            <w:tcW w:type="dxa" w:w="980"/>
            <w:vAlign w:val="center"/>
          </w:tcPr>
          <w:p w:rsidRDefault="00D6432C" w:rsidP="00F35C8F" w:rsidR="00D643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1820"/>
            <w:vAlign w:val="center"/>
          </w:tcPr>
          <w:p w:rsidRDefault="00D6432C" w:rsidP="00F35C8F" w:rsidR="00D6432C">
            <w:pPr>
              <w:rPr>
                <w:sz w:val="16"/>
                <w:szCs w:val="16"/>
              </w:rPr>
            </w:pPr>
          </w:p>
        </w:tc>
        <w:tc>
          <w:tcPr>
            <w:tcW w:type="dxa" w:w="1218"/>
            <w:vAlign w:val="center"/>
          </w:tcPr>
          <w:p w:rsidRDefault="00D6432C" w:rsidP="00F35C8F" w:rsidR="00D6432C">
            <w:pPr>
              <w:rPr>
                <w:sz w:val="16"/>
                <w:szCs w:val="16"/>
              </w:rPr>
            </w:pPr>
          </w:p>
        </w:tc>
        <w:tc>
          <w:tcPr>
            <w:tcW w:type="dxa" w:w="2142"/>
            <w:vAlign w:val="center"/>
          </w:tcPr>
          <w:p w:rsidRDefault="00D6432C" w:rsidP="00F35C8F" w:rsidR="00D6432C">
            <w:pPr>
              <w:rPr>
                <w:sz w:val="16"/>
                <w:szCs w:val="16"/>
              </w:rPr>
            </w:pPr>
          </w:p>
        </w:tc>
        <w:tc>
          <w:tcPr>
            <w:tcW w:type="dxa" w:w="1427"/>
            <w:vAlign w:val="center"/>
          </w:tcPr>
          <w:p w:rsidRDefault="00486592" w:rsidP="00F35C8F" w:rsidR="00D643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316"/>
            <w:vAlign w:val="center"/>
          </w:tcPr>
          <w:p w:rsidRDefault="00D6432C" w:rsidP="00F35C8F" w:rsidR="00D6432C">
            <w:pPr>
              <w:rPr>
                <w:sz w:val="16"/>
                <w:szCs w:val="16"/>
              </w:rPr>
            </w:pPr>
          </w:p>
        </w:tc>
        <w:tc>
          <w:tcPr>
            <w:tcW w:type="dxa" w:w="1232"/>
            <w:vAlign w:val="center"/>
          </w:tcPr>
          <w:p w:rsidRDefault="00486592" w:rsidP="00F35C8F" w:rsidR="00D643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260"/>
            <w:vAlign w:val="center"/>
          </w:tcPr>
          <w:p w:rsidRDefault="00D6432C" w:rsidP="00F35C8F" w:rsidR="00D6432C">
            <w:pPr>
              <w:rPr>
                <w:sz w:val="16"/>
                <w:szCs w:val="16"/>
              </w:rPr>
            </w:pPr>
          </w:p>
        </w:tc>
        <w:tc>
          <w:tcPr>
            <w:tcW w:type="dxa" w:w="951"/>
            <w:vAlign w:val="center"/>
          </w:tcPr>
          <w:p w:rsidRDefault="00486592" w:rsidP="00F35C8F" w:rsidR="00D6432C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48"/>
            <w:vAlign w:val="center"/>
          </w:tcPr>
          <w:p w:rsidRDefault="00D6432C" w:rsidP="003E5079" w:rsidR="00D6432C" w:rsidRPr="008760A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type="dxa" w:w="2244"/>
          </w:tcPr>
          <w:p w:rsidRDefault="00D6432C" w:rsidP="00F35C8F" w:rsidR="00D6432C">
            <w:pPr>
              <w:rPr>
                <w:sz w:val="16"/>
                <w:szCs w:val="16"/>
              </w:rPr>
            </w:pPr>
          </w:p>
        </w:tc>
      </w:tr>
      <w:tr w:rsidTr="00095962" w:rsidR="00072F20" w:rsidRPr="00072F20">
        <w:tc>
          <w:tcPr>
            <w:tcW w:type="dxa" w:w="6160"/>
            <w:gridSpan w:val="4"/>
            <w:tcBorders>
              <w:bottom w:space="0" w:sz="4" w:color="auto" w:val="single"/>
            </w:tcBorders>
            <w:vAlign w:val="center"/>
          </w:tcPr>
          <w:p w:rsidRDefault="003E5079" w:rsidP="00F35C8F" w:rsidR="00072F20" w:rsidRPr="00072F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UKUPNO – I VIŠI ISPLATNI RED-PRIZNATO-OSPORENO:</w:t>
            </w:r>
          </w:p>
        </w:tc>
        <w:tc>
          <w:tcPr>
            <w:tcW w:type="dxa" w:w="1427"/>
            <w:tcBorders>
              <w:bottom w:space="0" w:sz="4" w:color="auto" w:val="single"/>
            </w:tcBorders>
            <w:vAlign w:val="center"/>
          </w:tcPr>
          <w:p w:rsidRDefault="00486592" w:rsidP="00F35C8F" w:rsidR="00072F20" w:rsidRPr="00072F2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type="dxa" w:w="1316"/>
            <w:tcBorders>
              <w:bottom w:space="0" w:sz="4" w:color="auto" w:val="single"/>
            </w:tcBorders>
            <w:vAlign w:val="center"/>
          </w:tcPr>
          <w:p w:rsidRDefault="00072F20" w:rsidP="00F35C8F" w:rsidR="00072F20" w:rsidRPr="00072F20">
            <w:pPr>
              <w:rPr>
                <w:b/>
                <w:sz w:val="16"/>
                <w:szCs w:val="16"/>
              </w:rPr>
            </w:pPr>
          </w:p>
        </w:tc>
        <w:tc>
          <w:tcPr>
            <w:tcW w:type="dxa" w:w="1232"/>
            <w:tcBorders>
              <w:bottom w:space="0" w:sz="4" w:color="auto" w:val="single"/>
            </w:tcBorders>
            <w:vAlign w:val="center"/>
          </w:tcPr>
          <w:p w:rsidRDefault="00486592" w:rsidP="00F35C8F" w:rsidR="00072F20" w:rsidRPr="00072F2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type="dxa" w:w="1260"/>
            <w:tcBorders>
              <w:bottom w:space="0" w:sz="4" w:color="auto" w:val="single"/>
            </w:tcBorders>
            <w:vAlign w:val="center"/>
          </w:tcPr>
          <w:p w:rsidRDefault="00072F20" w:rsidP="00F35C8F" w:rsidR="00072F20" w:rsidRPr="00072F20">
            <w:pPr>
              <w:rPr>
                <w:b/>
                <w:sz w:val="16"/>
                <w:szCs w:val="16"/>
              </w:rPr>
            </w:pPr>
          </w:p>
        </w:tc>
        <w:tc>
          <w:tcPr>
            <w:tcW w:type="dxa" w:w="951"/>
            <w:tcBorders>
              <w:bottom w:space="0" w:sz="4" w:color="auto" w:val="single"/>
            </w:tcBorders>
            <w:vAlign w:val="center"/>
          </w:tcPr>
          <w:p w:rsidRDefault="00486592" w:rsidP="00F35C8F" w:rsidR="00072F20" w:rsidRPr="00072F2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type="dxa" w:w="1148"/>
            <w:tcBorders>
              <w:bottom w:space="0" w:sz="4" w:color="auto" w:val="single"/>
            </w:tcBorders>
            <w:vAlign w:val="center"/>
          </w:tcPr>
          <w:p w:rsidRDefault="00072F20" w:rsidP="003E5079" w:rsidR="00072F20" w:rsidRPr="00072F20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type="dxa" w:w="2244"/>
          </w:tcPr>
          <w:p w:rsidRDefault="00072F20" w:rsidP="00F35C8F" w:rsidR="00072F20" w:rsidRPr="00072F20">
            <w:pPr>
              <w:rPr>
                <w:b/>
                <w:sz w:val="16"/>
                <w:szCs w:val="16"/>
              </w:rPr>
            </w:pPr>
          </w:p>
        </w:tc>
      </w:tr>
    </w:tbl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CE3664" w:rsidP="006337F5" w:rsidR="00CE3664">
      <w:pPr>
        <w:numPr>
          <w:ilvl w:val="0"/>
          <w:numId w:val="10"/>
        </w:numPr>
        <w:jc w:val="center"/>
        <w:rPr>
          <w:b/>
        </w:rPr>
      </w:pPr>
      <w:r w:rsidRPr="00E0700E">
        <w:rPr>
          <w:b/>
        </w:rPr>
        <w:t>T</w:t>
      </w:r>
      <w:r w:rsidR="00363007">
        <w:rPr>
          <w:b/>
        </w:rPr>
        <w:t>ABLICA PRI</w:t>
      </w:r>
      <w:r w:rsidRPr="00E0700E">
        <w:rPr>
          <w:b/>
        </w:rPr>
        <w:t>JAVLJENIH TRA</w:t>
      </w:r>
      <w:r w:rsidR="00346189">
        <w:rPr>
          <w:b/>
        </w:rPr>
        <w:t>ŽBINA</w:t>
      </w:r>
      <w:r w:rsidR="009B65E4">
        <w:rPr>
          <w:b/>
        </w:rPr>
        <w:t xml:space="preserve"> – </w:t>
      </w:r>
      <w:r w:rsidR="007423C5">
        <w:rPr>
          <w:b/>
        </w:rPr>
        <w:t>I</w:t>
      </w:r>
      <w:r w:rsidR="003418D1">
        <w:rPr>
          <w:b/>
        </w:rPr>
        <w:t>I</w:t>
      </w:r>
      <w:r w:rsidR="007423C5">
        <w:rPr>
          <w:b/>
        </w:rPr>
        <w:t xml:space="preserve"> VIŠI ISPLATNI RED</w:t>
      </w:r>
    </w:p>
    <w:p w:rsidRDefault="00E43947" w:rsidP="003418D1" w:rsidR="00E43947"/>
    <w:tbl>
      <w:tblPr>
        <w:tblW w:type="dxa" w:w="15790"/>
        <w:tblInd w:type="dxa" w:w="-74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980"/>
        <w:gridCol w:w="1857"/>
        <w:gridCol w:w="1223"/>
        <w:gridCol w:w="2174"/>
        <w:gridCol w:w="1381"/>
        <w:gridCol w:w="1319"/>
        <w:gridCol w:w="1418"/>
        <w:gridCol w:w="1134"/>
        <w:gridCol w:w="790"/>
        <w:gridCol w:w="1052"/>
        <w:gridCol w:w="2462"/>
      </w:tblGrid>
      <w:tr w:rsidTr="00932994" w:rsidR="004D08EE" w:rsidRPr="00AF37A5">
        <w:tc>
          <w:tcPr>
            <w:tcW w:type="dxa" w:w="980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Redni</w:t>
            </w:r>
          </w:p>
          <w:p w:rsidRDefault="003418D1" w:rsidP="00546CED" w:rsidR="003418D1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broj prijavljene tražbine</w:t>
            </w:r>
          </w:p>
        </w:tc>
        <w:tc>
          <w:tcPr>
            <w:tcW w:type="dxa" w:w="1857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1223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OIB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2174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Adresa/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1381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 prijavljene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319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 osnova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prijavljene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418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priznate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134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osnova priznate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790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osporene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052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Razlog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osporavanja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2462"/>
          </w:tcPr>
          <w:p w:rsidRDefault="003418D1" w:rsidP="00C40252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Oznaka</w:t>
            </w:r>
          </w:p>
          <w:p w:rsidRDefault="003418D1" w:rsidP="00C40252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ovršne isprave ako se tražbina zasniva na ovršnoj ispravi</w:t>
            </w:r>
          </w:p>
        </w:tc>
      </w:tr>
      <w:tr w:rsidTr="00932994" w:rsidR="004D08EE" w:rsidRPr="0031059E">
        <w:tc>
          <w:tcPr>
            <w:tcW w:type="dxa" w:w="980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vAlign w:val="center"/>
          </w:tcPr>
          <w:p w:rsidRDefault="00C73D46" w:rsidP="00546CED" w:rsidR="00C73D46" w:rsidRPr="003105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type="dxa" w:w="1857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C73D46" w:rsidP="00546CED" w:rsidR="00C73D46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Nova kreditna banka Maribor d.d.</w:t>
            </w:r>
          </w:p>
        </w:tc>
        <w:tc>
          <w:tcPr>
            <w:tcW w:type="dxa" w:w="1223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C73D46" w:rsidP="00546CED" w:rsidR="00C73D46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58602216763</w:t>
            </w:r>
          </w:p>
        </w:tc>
        <w:tc>
          <w:tcPr>
            <w:tcW w:type="dxa" w:w="2174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C73D46" w:rsidP="00546CED" w:rsidR="00C73D46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Ulica Vita Kraigherja 4, Maribor, Repubila Slovenija</w:t>
            </w:r>
          </w:p>
        </w:tc>
        <w:tc>
          <w:tcPr>
            <w:tcW w:type="dxa" w:w="1381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C73D46" w:rsidP="00546CED" w:rsidR="00C73D46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202.649.519,18</w:t>
            </w:r>
          </w:p>
        </w:tc>
        <w:tc>
          <w:tcPr>
            <w:tcW w:type="dxa" w:w="1319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C73D46" w:rsidP="00546CED" w:rsidR="00C73D46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Ugovori o kreditu</w:t>
            </w:r>
          </w:p>
        </w:tc>
        <w:tc>
          <w:tcPr>
            <w:tcW w:type="dxa" w:w="1418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C73D46" w:rsidP="00546CED" w:rsidR="00C73D46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202.649.519,18</w:t>
            </w:r>
          </w:p>
        </w:tc>
        <w:tc>
          <w:tcPr>
            <w:tcW w:type="dxa" w:w="1134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C73D46" w:rsidP="00EA553D" w:rsidR="00C73D46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Ugovori o kreditu</w:t>
            </w:r>
          </w:p>
        </w:tc>
        <w:tc>
          <w:tcPr>
            <w:tcW w:type="dxa" w:w="79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C73D46" w:rsidP="00546CED" w:rsidR="00C73D46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05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73D46" w:rsidP="00546CED" w:rsidR="00C73D46" w:rsidRPr="0031059E">
            <w:pPr>
              <w:rPr>
                <w:sz w:val="18"/>
                <w:szCs w:val="18"/>
              </w:rPr>
            </w:pPr>
          </w:p>
        </w:tc>
        <w:tc>
          <w:tcPr>
            <w:tcW w:type="dxa" w:w="2462"/>
            <w:vAlign w:val="center"/>
          </w:tcPr>
          <w:p w:rsidRDefault="00C73D46" w:rsidP="00546CED" w:rsidR="00C73D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Sporazum o osigura</w:t>
            </w:r>
            <w:r w:rsidR="00095962">
              <w:rPr>
                <w:sz w:val="16"/>
                <w:szCs w:val="16"/>
              </w:rPr>
              <w:t>n</w:t>
            </w:r>
            <w:r w:rsidR="00957EB7">
              <w:rPr>
                <w:sz w:val="16"/>
                <w:szCs w:val="16"/>
              </w:rPr>
              <w:t xml:space="preserve">ju novčane tražbine zasnivanjem </w:t>
            </w:r>
            <w:r>
              <w:rPr>
                <w:sz w:val="16"/>
                <w:szCs w:val="16"/>
              </w:rPr>
              <w:t>založnog</w:t>
            </w:r>
            <w:r w:rsidR="00957EB7">
              <w:rPr>
                <w:sz w:val="16"/>
                <w:szCs w:val="16"/>
              </w:rPr>
              <w:t xml:space="preserve"> prava </w:t>
            </w:r>
            <w:r w:rsidR="00095962">
              <w:rPr>
                <w:sz w:val="16"/>
                <w:szCs w:val="16"/>
              </w:rPr>
              <w:t>solemniziran od str</w:t>
            </w:r>
            <w:r w:rsidR="007326F0">
              <w:rPr>
                <w:sz w:val="16"/>
                <w:szCs w:val="16"/>
              </w:rPr>
              <w:t>a</w:t>
            </w:r>
            <w:r w:rsidR="00095962">
              <w:rPr>
                <w:sz w:val="16"/>
                <w:szCs w:val="16"/>
              </w:rPr>
              <w:t>ne javnog bilježnika Alkice Kolege Zubčić  dana</w:t>
            </w:r>
            <w:r>
              <w:rPr>
                <w:sz w:val="16"/>
                <w:szCs w:val="16"/>
              </w:rPr>
              <w:t xml:space="preserve"> 27.08.2007.g. pod posl.br. OV-20100/07</w:t>
            </w:r>
            <w:r w:rsidR="00095962">
              <w:rPr>
                <w:sz w:val="16"/>
                <w:szCs w:val="16"/>
              </w:rPr>
              <w:t xml:space="preserve"> s klauzulom ovršnosti</w:t>
            </w:r>
          </w:p>
          <w:p w:rsidRDefault="00C73D46" w:rsidP="00066A0B" w:rsidR="00C73D46" w:rsidRPr="00393A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Dodatak br. 1/2008 Spo</w:t>
            </w:r>
            <w:r w:rsidR="00210EF7">
              <w:rPr>
                <w:sz w:val="16"/>
                <w:szCs w:val="16"/>
              </w:rPr>
              <w:t>r</w:t>
            </w:r>
            <w:r w:rsidR="00957EB7">
              <w:rPr>
                <w:sz w:val="16"/>
                <w:szCs w:val="16"/>
              </w:rPr>
              <w:t>azumu o osigurnju nov</w:t>
            </w:r>
            <w:r>
              <w:rPr>
                <w:sz w:val="16"/>
                <w:szCs w:val="16"/>
              </w:rPr>
              <w:t>č</w:t>
            </w:r>
            <w:r w:rsidR="00957EB7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ne tažbine zasniva</w:t>
            </w:r>
            <w:r w:rsidR="00210EF7">
              <w:rPr>
                <w:sz w:val="16"/>
                <w:szCs w:val="16"/>
              </w:rPr>
              <w:t>nje</w:t>
            </w:r>
            <w:r w:rsidR="00095962">
              <w:rPr>
                <w:sz w:val="16"/>
                <w:szCs w:val="16"/>
              </w:rPr>
              <w:t>m</w:t>
            </w:r>
            <w:r w:rsidR="00210EF7">
              <w:rPr>
                <w:sz w:val="16"/>
                <w:szCs w:val="16"/>
              </w:rPr>
              <w:t xml:space="preserve"> založnog prava od dana 14. s</w:t>
            </w:r>
            <w:r>
              <w:rPr>
                <w:sz w:val="16"/>
                <w:szCs w:val="16"/>
              </w:rPr>
              <w:t>iječnja</w:t>
            </w:r>
            <w:r w:rsidR="00210EF7">
              <w:rPr>
                <w:sz w:val="16"/>
                <w:szCs w:val="16"/>
              </w:rPr>
              <w:t xml:space="preserve"> 2008.g. solmniziranim od stran</w:t>
            </w:r>
            <w:r>
              <w:rPr>
                <w:sz w:val="16"/>
                <w:szCs w:val="16"/>
              </w:rPr>
              <w:t xml:space="preserve">e javnog bilježnika Alkice Kolege Zubčić dana </w:t>
            </w:r>
            <w:r w:rsidR="00066A0B">
              <w:rPr>
                <w:sz w:val="16"/>
                <w:szCs w:val="16"/>
              </w:rPr>
              <w:t>14.01.2008</w:t>
            </w:r>
            <w:r>
              <w:rPr>
                <w:sz w:val="16"/>
                <w:szCs w:val="16"/>
              </w:rPr>
              <w:t>.g. pod posl.br. OV-92/08</w:t>
            </w:r>
            <w:r w:rsidR="00095962">
              <w:rPr>
                <w:sz w:val="16"/>
                <w:szCs w:val="16"/>
              </w:rPr>
              <w:t xml:space="preserve"> s klauzulom ovršnosti</w:t>
            </w:r>
          </w:p>
        </w:tc>
      </w:tr>
      <w:tr w:rsidTr="00932994" w:rsidR="004D08EE" w:rsidRPr="0031059E">
        <w:tc>
          <w:tcPr>
            <w:tcW w:type="dxa" w:w="980"/>
            <w:tcBorders>
              <w:top w:space="0" w:sz="4" w:color="auto" w:val="single"/>
            </w:tcBorders>
            <w:vAlign w:val="center"/>
          </w:tcPr>
          <w:p w:rsidRDefault="00C73D46" w:rsidP="00546CED" w:rsidR="00C73D46" w:rsidRPr="003105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type="dxa" w:w="1857"/>
            <w:tcBorders>
              <w:top w:space="0" w:sz="4" w:color="auto" w:val="single"/>
            </w:tcBorders>
            <w:vAlign w:val="center"/>
          </w:tcPr>
          <w:p w:rsidRDefault="00C73D46" w:rsidP="00546CED" w:rsidR="00C73D46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Vodovod d.o.o.</w:t>
            </w:r>
          </w:p>
        </w:tc>
        <w:tc>
          <w:tcPr>
            <w:tcW w:type="dxa" w:w="1223"/>
            <w:tcBorders>
              <w:top w:space="0" w:sz="4" w:color="auto" w:val="single"/>
            </w:tcBorders>
            <w:vAlign w:val="center"/>
          </w:tcPr>
          <w:p w:rsidRDefault="00C73D46" w:rsidP="00546CED" w:rsidR="00C73D46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89406825003</w:t>
            </w:r>
          </w:p>
        </w:tc>
        <w:tc>
          <w:tcPr>
            <w:tcW w:type="dxa" w:w="2174"/>
            <w:tcBorders>
              <w:top w:space="0" w:sz="4" w:color="auto" w:val="single"/>
            </w:tcBorders>
            <w:vAlign w:val="center"/>
          </w:tcPr>
          <w:p w:rsidRDefault="00C73D46" w:rsidP="00546CED" w:rsidR="00C73D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Špire Brusine 17</w:t>
            </w:r>
          </w:p>
          <w:p w:rsidRDefault="00C73D46" w:rsidP="00546CED" w:rsidR="00C73D46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23000  Zadar</w:t>
            </w:r>
          </w:p>
        </w:tc>
        <w:tc>
          <w:tcPr>
            <w:tcW w:type="dxa" w:w="1381"/>
            <w:tcBorders>
              <w:top w:space="0" w:sz="4" w:color="auto" w:val="single"/>
            </w:tcBorders>
            <w:vAlign w:val="center"/>
          </w:tcPr>
          <w:p w:rsidRDefault="00C73D46" w:rsidP="00546CED" w:rsidR="00C73D46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278,89</w:t>
            </w:r>
          </w:p>
        </w:tc>
        <w:tc>
          <w:tcPr>
            <w:tcW w:type="dxa" w:w="1319"/>
            <w:tcBorders>
              <w:top w:space="0" w:sz="4" w:color="auto" w:val="single"/>
            </w:tcBorders>
            <w:vAlign w:val="center"/>
          </w:tcPr>
          <w:p w:rsidRDefault="00C73D46" w:rsidP="00546CED" w:rsidR="00C73D46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Vjerodostojne isprave - računi</w:t>
            </w:r>
          </w:p>
        </w:tc>
        <w:tc>
          <w:tcPr>
            <w:tcW w:type="dxa" w:w="1418"/>
            <w:tcBorders>
              <w:top w:space="0" w:sz="4" w:color="auto" w:val="single"/>
            </w:tcBorders>
            <w:vAlign w:val="center"/>
          </w:tcPr>
          <w:p w:rsidRDefault="00C73D46" w:rsidP="00546CED" w:rsidR="00C73D46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278,89</w:t>
            </w:r>
          </w:p>
        </w:tc>
        <w:tc>
          <w:tcPr>
            <w:tcW w:type="dxa" w:w="1134"/>
            <w:tcBorders>
              <w:top w:space="0" w:sz="4" w:color="auto" w:val="single"/>
            </w:tcBorders>
            <w:vAlign w:val="center"/>
          </w:tcPr>
          <w:p w:rsidRDefault="00C73D46" w:rsidP="00567F39" w:rsidR="00C73D46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Vjerodostojne isprave - računi</w:t>
            </w:r>
          </w:p>
        </w:tc>
        <w:tc>
          <w:tcPr>
            <w:tcW w:type="dxa" w:w="790"/>
            <w:tcBorders>
              <w:top w:space="0" w:sz="4" w:color="auto" w:val="single"/>
            </w:tcBorders>
            <w:vAlign w:val="center"/>
          </w:tcPr>
          <w:p w:rsidRDefault="00C73D46" w:rsidP="00546CED" w:rsidR="00C73D46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052"/>
            <w:tcBorders>
              <w:top w:space="0" w:sz="4" w:color="auto" w:val="single"/>
            </w:tcBorders>
            <w:vAlign w:val="center"/>
          </w:tcPr>
          <w:p w:rsidRDefault="00C73D46" w:rsidP="00546CED" w:rsidR="00C73D46" w:rsidRPr="0031059E">
            <w:pPr>
              <w:rPr>
                <w:sz w:val="18"/>
                <w:szCs w:val="18"/>
              </w:rPr>
            </w:pPr>
          </w:p>
        </w:tc>
        <w:tc>
          <w:tcPr>
            <w:tcW w:type="dxa" w:w="2462"/>
          </w:tcPr>
          <w:p w:rsidRDefault="00C73D46" w:rsidP="00546CED" w:rsidR="00C73D46" w:rsidRPr="00393AE3">
            <w:pPr>
              <w:rPr>
                <w:sz w:val="16"/>
                <w:szCs w:val="16"/>
              </w:rPr>
            </w:pPr>
          </w:p>
        </w:tc>
      </w:tr>
      <w:tr w:rsidTr="00932994" w:rsidR="004D08EE" w:rsidRPr="0031059E">
        <w:trPr>
          <w:trHeight w:val="465"/>
        </w:trPr>
        <w:tc>
          <w:tcPr>
            <w:tcW w:type="dxa" w:w="980"/>
            <w:vAlign w:val="center"/>
          </w:tcPr>
          <w:p w:rsidRDefault="00C73D46" w:rsidP="00546CED" w:rsidR="00C73D46" w:rsidRPr="003105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type="dxa" w:w="1857"/>
            <w:vAlign w:val="center"/>
          </w:tcPr>
          <w:p w:rsidRDefault="00C73D46" w:rsidP="00546CED" w:rsidR="00C73D46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Grad Zadar</w:t>
            </w:r>
          </w:p>
        </w:tc>
        <w:tc>
          <w:tcPr>
            <w:tcW w:type="dxa" w:w="1223"/>
            <w:vAlign w:val="center"/>
          </w:tcPr>
          <w:p w:rsidRDefault="00C73D46" w:rsidP="00546CED" w:rsidR="00C73D46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09933651854</w:t>
            </w:r>
          </w:p>
        </w:tc>
        <w:tc>
          <w:tcPr>
            <w:tcW w:type="dxa" w:w="2174"/>
            <w:vAlign w:val="center"/>
          </w:tcPr>
          <w:p w:rsidRDefault="00C73D46" w:rsidP="00546CED" w:rsidR="00C73D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Narodni trg 1</w:t>
            </w:r>
          </w:p>
          <w:p w:rsidRDefault="00C73D46" w:rsidP="00546CED" w:rsidR="00C73D46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23000 Zadar</w:t>
            </w:r>
          </w:p>
        </w:tc>
        <w:tc>
          <w:tcPr>
            <w:tcW w:type="dxa" w:w="1381"/>
            <w:vAlign w:val="center"/>
          </w:tcPr>
          <w:p w:rsidRDefault="00C73D46" w:rsidP="00546CED" w:rsidR="00C73D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31.317,28</w:t>
            </w:r>
          </w:p>
          <w:p w:rsidRDefault="00C73D46" w:rsidP="00D54D47" w:rsidR="00C73D46" w:rsidRPr="003105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1319"/>
            <w:vAlign w:val="center"/>
          </w:tcPr>
          <w:p w:rsidRDefault="00C73D46" w:rsidP="00546CED" w:rsidR="00C73D46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Komunalna i vodna naknada po rješenju</w:t>
            </w:r>
          </w:p>
        </w:tc>
        <w:tc>
          <w:tcPr>
            <w:tcW w:type="dxa" w:w="1418"/>
            <w:vAlign w:val="center"/>
          </w:tcPr>
          <w:p w:rsidRDefault="00C73D46" w:rsidP="00D54D47" w:rsidR="00C73D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31.317,28</w:t>
            </w:r>
          </w:p>
          <w:p w:rsidRDefault="00C73D46" w:rsidP="00546CED" w:rsidR="00C73D46" w:rsidRPr="0031059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134"/>
            <w:vAlign w:val="center"/>
          </w:tcPr>
          <w:p w:rsidRDefault="00C73D46" w:rsidP="00567F39" w:rsidR="00C73D46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Komunalna i vodna naknada po rješenju</w:t>
            </w:r>
          </w:p>
        </w:tc>
        <w:tc>
          <w:tcPr>
            <w:tcW w:type="dxa" w:w="790"/>
            <w:vAlign w:val="center"/>
          </w:tcPr>
          <w:p w:rsidRDefault="00C73D46" w:rsidP="00546CED" w:rsidR="00C73D46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052"/>
            <w:vAlign w:val="center"/>
          </w:tcPr>
          <w:p w:rsidRDefault="00C73D46" w:rsidP="00546CED" w:rsidR="00C73D46" w:rsidRPr="0031059E">
            <w:pPr>
              <w:rPr>
                <w:sz w:val="18"/>
                <w:szCs w:val="18"/>
              </w:rPr>
            </w:pPr>
          </w:p>
        </w:tc>
        <w:tc>
          <w:tcPr>
            <w:tcW w:type="dxa" w:w="2462"/>
            <w:vAlign w:val="center"/>
          </w:tcPr>
          <w:p w:rsidRDefault="00C73D46" w:rsidP="00FC1C6F" w:rsidR="00C73D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Rješenje Klasa:</w:t>
            </w:r>
            <w:r w:rsidR="00B82C97">
              <w:rPr>
                <w:sz w:val="16"/>
                <w:szCs w:val="16"/>
              </w:rPr>
              <w:t xml:space="preserve"> UP</w:t>
            </w:r>
            <w:r>
              <w:rPr>
                <w:sz w:val="16"/>
                <w:szCs w:val="16"/>
              </w:rPr>
              <w:t>/I-363-01/08-02/9399</w:t>
            </w:r>
          </w:p>
          <w:p w:rsidRDefault="00B82C97" w:rsidP="00FC1C6F" w:rsidR="00C73D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Rješenje Klasa: UP</w:t>
            </w:r>
            <w:r w:rsidR="00C73D46">
              <w:rPr>
                <w:sz w:val="16"/>
                <w:szCs w:val="16"/>
              </w:rPr>
              <w:t>/I-363-01/08-02/9466</w:t>
            </w:r>
          </w:p>
          <w:p w:rsidRDefault="00B82C97" w:rsidP="00FC1C6F" w:rsidR="00C73D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Rješenje Klasa: UP</w:t>
            </w:r>
            <w:r w:rsidR="00C73D46">
              <w:rPr>
                <w:sz w:val="16"/>
                <w:szCs w:val="16"/>
              </w:rPr>
              <w:t>/I-325-08/11-08/0068869</w:t>
            </w:r>
          </w:p>
          <w:p w:rsidRDefault="00B82C97" w:rsidP="00FC1C6F" w:rsidR="00C73D46" w:rsidRPr="00393A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Rješenje  Klasa: UP</w:t>
            </w:r>
            <w:r w:rsidR="00C73D46">
              <w:rPr>
                <w:sz w:val="16"/>
                <w:szCs w:val="16"/>
              </w:rPr>
              <w:t>/I-325-08/11-08/0068868</w:t>
            </w:r>
          </w:p>
        </w:tc>
      </w:tr>
      <w:tr w:rsidTr="00932994" w:rsidR="004D08EE" w:rsidRPr="0031059E">
        <w:trPr>
          <w:trHeight w:val="504"/>
        </w:trPr>
        <w:tc>
          <w:tcPr>
            <w:tcW w:type="dxa" w:w="980"/>
            <w:vAlign w:val="center"/>
          </w:tcPr>
          <w:p w:rsidRDefault="00C73D46" w:rsidP="00546CED" w:rsidR="00C73D46" w:rsidRPr="003105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type="dxa" w:w="1857"/>
            <w:vAlign w:val="center"/>
          </w:tcPr>
          <w:p w:rsidRDefault="00C73D46" w:rsidP="00546CED" w:rsidR="00C73D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Republika   Hrvatska</w:t>
            </w:r>
          </w:p>
          <w:p w:rsidRDefault="00C73D46" w:rsidP="00546CED" w:rsidR="00C73D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Ministarstvo financija</w:t>
            </w:r>
          </w:p>
          <w:p w:rsidRDefault="00C73D46" w:rsidP="00546CED" w:rsidR="00C73D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Porezna uprava</w:t>
            </w:r>
          </w:p>
          <w:p w:rsidRDefault="00C73D46" w:rsidP="00546CED" w:rsidR="00C73D46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Područni ured Zagreb</w:t>
            </w:r>
          </w:p>
        </w:tc>
        <w:tc>
          <w:tcPr>
            <w:tcW w:type="dxa" w:w="1223"/>
            <w:vAlign w:val="center"/>
          </w:tcPr>
          <w:p w:rsidRDefault="00C73D46" w:rsidP="00546CED" w:rsidR="00C73D46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18683136487</w:t>
            </w:r>
          </w:p>
        </w:tc>
        <w:tc>
          <w:tcPr>
            <w:tcW w:type="dxa" w:w="2174"/>
            <w:vAlign w:val="center"/>
          </w:tcPr>
          <w:p w:rsidRDefault="00C73D46" w:rsidP="00546CED" w:rsidR="00C73D46" w:rsidRPr="0031059E">
            <w:pPr>
              <w:rPr>
                <w:sz w:val="18"/>
                <w:szCs w:val="18"/>
              </w:rPr>
            </w:pPr>
          </w:p>
        </w:tc>
        <w:tc>
          <w:tcPr>
            <w:tcW w:type="dxa" w:w="1381"/>
            <w:vAlign w:val="center"/>
          </w:tcPr>
          <w:p w:rsidRDefault="00C73D46" w:rsidP="00546CED" w:rsidR="00C73D46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279,30</w:t>
            </w:r>
          </w:p>
        </w:tc>
        <w:tc>
          <w:tcPr>
            <w:tcW w:type="dxa" w:w="1319"/>
            <w:vAlign w:val="center"/>
          </w:tcPr>
          <w:p w:rsidRDefault="00C73D46" w:rsidP="00546CED" w:rsidR="00C73D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Članarina   </w:t>
            </w:r>
          </w:p>
          <w:p w:rsidRDefault="00C73D46" w:rsidP="00546CED" w:rsidR="00C73D46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HGK</w:t>
            </w:r>
          </w:p>
        </w:tc>
        <w:tc>
          <w:tcPr>
            <w:tcW w:type="dxa" w:w="1418"/>
            <w:vAlign w:val="center"/>
          </w:tcPr>
          <w:p w:rsidRDefault="00C73D46" w:rsidP="00546CED" w:rsidR="00C73D46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279,30</w:t>
            </w:r>
          </w:p>
        </w:tc>
        <w:tc>
          <w:tcPr>
            <w:tcW w:type="dxa" w:w="1134"/>
            <w:vAlign w:val="center"/>
          </w:tcPr>
          <w:p w:rsidRDefault="00C73D46" w:rsidP="0081617A" w:rsidR="00C73D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Članarina   </w:t>
            </w:r>
          </w:p>
          <w:p w:rsidRDefault="00C73D46" w:rsidP="0081617A" w:rsidR="00C73D46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HGK</w:t>
            </w:r>
          </w:p>
        </w:tc>
        <w:tc>
          <w:tcPr>
            <w:tcW w:type="dxa" w:w="790"/>
            <w:vAlign w:val="center"/>
          </w:tcPr>
          <w:p w:rsidRDefault="00C73D46" w:rsidP="00546CED" w:rsidR="00C73D46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052"/>
            <w:vAlign w:val="center"/>
          </w:tcPr>
          <w:p w:rsidRDefault="00C73D46" w:rsidP="00546CED" w:rsidR="00C73D46" w:rsidRPr="0031059E">
            <w:pPr>
              <w:rPr>
                <w:sz w:val="18"/>
                <w:szCs w:val="18"/>
              </w:rPr>
            </w:pPr>
          </w:p>
        </w:tc>
        <w:tc>
          <w:tcPr>
            <w:tcW w:type="dxa" w:w="2462"/>
          </w:tcPr>
          <w:p w:rsidRDefault="00C73D46" w:rsidP="00546CED" w:rsidR="00C73D46" w:rsidRPr="00393AE3">
            <w:pPr>
              <w:rPr>
                <w:sz w:val="16"/>
                <w:szCs w:val="16"/>
              </w:rPr>
            </w:pPr>
          </w:p>
        </w:tc>
      </w:tr>
      <w:tr w:rsidTr="00932994" w:rsidR="004D08EE" w:rsidRPr="0031059E">
        <w:trPr>
          <w:trHeight w:val="1194"/>
        </w:trPr>
        <w:tc>
          <w:tcPr>
            <w:tcW w:type="dxa" w:w="980"/>
            <w:vAlign w:val="center"/>
          </w:tcPr>
          <w:p w:rsidRDefault="00C73D46" w:rsidP="00546CED" w:rsidR="00C73D46" w:rsidRPr="003105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type="dxa" w:w="1857"/>
            <w:vAlign w:val="center"/>
          </w:tcPr>
          <w:p w:rsidRDefault="00C73D46" w:rsidP="00546CED" w:rsidR="00C73D46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HEP  Elektra d.o.o.</w:t>
            </w:r>
          </w:p>
        </w:tc>
        <w:tc>
          <w:tcPr>
            <w:tcW w:type="dxa" w:w="1223"/>
            <w:vAlign w:val="center"/>
          </w:tcPr>
          <w:p w:rsidRDefault="00C73D46" w:rsidP="00546CED" w:rsidR="00C73D46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43965974818</w:t>
            </w:r>
          </w:p>
        </w:tc>
        <w:tc>
          <w:tcPr>
            <w:tcW w:type="dxa" w:w="2174"/>
            <w:vAlign w:val="center"/>
          </w:tcPr>
          <w:p w:rsidRDefault="00C73D46" w:rsidP="00546CED" w:rsidR="00C73D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Ulica  grada Vukovara 37</w:t>
            </w:r>
          </w:p>
          <w:p w:rsidRDefault="00C73D46" w:rsidP="00546CED" w:rsidR="00C73D46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 Zagreb</w:t>
            </w:r>
          </w:p>
        </w:tc>
        <w:tc>
          <w:tcPr>
            <w:tcW w:type="dxa" w:w="1381"/>
            <w:vAlign w:val="center"/>
          </w:tcPr>
          <w:p w:rsidRDefault="00C73D46" w:rsidP="00546CED" w:rsidR="00C73D46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410,74</w:t>
            </w:r>
          </w:p>
        </w:tc>
        <w:tc>
          <w:tcPr>
            <w:tcW w:type="dxa" w:w="1319"/>
            <w:vAlign w:val="center"/>
          </w:tcPr>
          <w:p w:rsidRDefault="00C73D46" w:rsidP="00546CED" w:rsidR="00C73D46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Vjerodostojna isprava-IOS</w:t>
            </w:r>
          </w:p>
        </w:tc>
        <w:tc>
          <w:tcPr>
            <w:tcW w:type="dxa" w:w="1418"/>
            <w:vAlign w:val="center"/>
          </w:tcPr>
          <w:p w:rsidRDefault="00C73D46" w:rsidP="00546CED" w:rsidR="00C73D46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410,74</w:t>
            </w:r>
          </w:p>
        </w:tc>
        <w:tc>
          <w:tcPr>
            <w:tcW w:type="dxa" w:w="1134"/>
            <w:vAlign w:val="center"/>
          </w:tcPr>
          <w:p w:rsidRDefault="00C73D46" w:rsidP="00567F39" w:rsidR="00C73D46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Vjerodostojna isprava-IOS</w:t>
            </w:r>
          </w:p>
        </w:tc>
        <w:tc>
          <w:tcPr>
            <w:tcW w:type="dxa" w:w="790"/>
            <w:vAlign w:val="center"/>
          </w:tcPr>
          <w:p w:rsidRDefault="00C73D46" w:rsidP="00546CED" w:rsidR="00C73D46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052"/>
            <w:vAlign w:val="center"/>
          </w:tcPr>
          <w:p w:rsidRDefault="00C73D46" w:rsidP="00546CED" w:rsidR="00C73D46" w:rsidRPr="0031059E">
            <w:pPr>
              <w:rPr>
                <w:sz w:val="18"/>
                <w:szCs w:val="18"/>
              </w:rPr>
            </w:pPr>
          </w:p>
        </w:tc>
        <w:tc>
          <w:tcPr>
            <w:tcW w:type="dxa" w:w="2462"/>
          </w:tcPr>
          <w:p w:rsidRDefault="00C73D46" w:rsidP="00546CED" w:rsidR="00C73D46" w:rsidRPr="00393AE3">
            <w:pPr>
              <w:rPr>
                <w:sz w:val="16"/>
                <w:szCs w:val="16"/>
              </w:rPr>
            </w:pPr>
          </w:p>
        </w:tc>
      </w:tr>
      <w:tr w:rsidTr="00932994" w:rsidR="004D08EE" w:rsidRPr="0031059E">
        <w:tc>
          <w:tcPr>
            <w:tcW w:type="dxa" w:w="980"/>
            <w:vAlign w:val="center"/>
          </w:tcPr>
          <w:p w:rsidRDefault="00861FEB" w:rsidP="00546CED" w:rsidR="00861FEB" w:rsidRPr="003105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type="dxa" w:w="1857"/>
            <w:vAlign w:val="center"/>
          </w:tcPr>
          <w:p w:rsidRDefault="00861FEB" w:rsidP="00546CED" w:rsidR="00861FEB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Cvetka Žirovnik</w:t>
            </w:r>
          </w:p>
        </w:tc>
        <w:tc>
          <w:tcPr>
            <w:tcW w:type="dxa" w:w="1223"/>
            <w:vAlign w:val="center"/>
          </w:tcPr>
          <w:p w:rsidRDefault="00861FEB" w:rsidP="00546CED" w:rsidR="00861FEB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33736529476</w:t>
            </w:r>
          </w:p>
        </w:tc>
        <w:tc>
          <w:tcPr>
            <w:tcW w:type="dxa" w:w="2174"/>
            <w:vAlign w:val="center"/>
          </w:tcPr>
          <w:p w:rsidRDefault="00861FEB" w:rsidP="00546CED" w:rsidR="00861F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 griču 55, Maribor,</w:t>
            </w:r>
          </w:p>
          <w:p w:rsidRDefault="00861FEB" w:rsidP="00546CED" w:rsidR="00861FEB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Republika Slovenija</w:t>
            </w:r>
          </w:p>
        </w:tc>
        <w:tc>
          <w:tcPr>
            <w:tcW w:type="dxa" w:w="1381"/>
            <w:vAlign w:val="center"/>
          </w:tcPr>
          <w:p w:rsidRDefault="00861FEB" w:rsidP="00546CED" w:rsidR="00861FEB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448.102,09</w:t>
            </w:r>
          </w:p>
        </w:tc>
        <w:tc>
          <w:tcPr>
            <w:tcW w:type="dxa" w:w="1319"/>
            <w:vAlign w:val="center"/>
          </w:tcPr>
          <w:p w:rsidRDefault="00861FEB" w:rsidP="00546CED" w:rsidR="00861FEB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Nagrada po odluci Skupštine društva od 29.10.2014.</w:t>
            </w:r>
          </w:p>
        </w:tc>
        <w:tc>
          <w:tcPr>
            <w:tcW w:type="dxa" w:w="1418"/>
            <w:vAlign w:val="center"/>
          </w:tcPr>
          <w:p w:rsidRDefault="00861FEB" w:rsidP="00546CED" w:rsidR="00861FEB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448.102,09</w:t>
            </w:r>
          </w:p>
        </w:tc>
        <w:tc>
          <w:tcPr>
            <w:tcW w:type="dxa" w:w="1134"/>
            <w:vAlign w:val="center"/>
          </w:tcPr>
          <w:p w:rsidRDefault="00861FEB" w:rsidP="00EA553D" w:rsidR="00861FEB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Nagrada po odluci Skupštine društva od 29.10.2014.</w:t>
            </w:r>
          </w:p>
        </w:tc>
        <w:tc>
          <w:tcPr>
            <w:tcW w:type="dxa" w:w="790"/>
            <w:vAlign w:val="center"/>
          </w:tcPr>
          <w:p w:rsidRDefault="00861FEB" w:rsidP="000C7F5B" w:rsidR="00861FEB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052"/>
            <w:vAlign w:val="center"/>
          </w:tcPr>
          <w:p w:rsidRDefault="00861FEB" w:rsidP="00546CED" w:rsidR="00861FEB" w:rsidRPr="0031059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2462"/>
          </w:tcPr>
          <w:p w:rsidRDefault="00861FEB" w:rsidP="00546CED" w:rsidR="00861FEB" w:rsidRPr="00393AE3">
            <w:pPr>
              <w:rPr>
                <w:sz w:val="16"/>
                <w:szCs w:val="16"/>
              </w:rPr>
            </w:pPr>
          </w:p>
        </w:tc>
      </w:tr>
    </w:tbl>
    <w:p w:rsidRDefault="00E43947" w:rsidP="00CE3664" w:rsidR="00E43947">
      <w:pPr>
        <w:ind w:firstLine="720" w:left="-720"/>
      </w:pPr>
    </w:p>
    <w:p w:rsidRDefault="00E43947" w:rsidP="00CE3664" w:rsidR="00E43947">
      <w:pPr>
        <w:ind w:firstLine="720" w:left="-720"/>
      </w:pPr>
    </w:p>
    <w:p w:rsidRDefault="006E4E59" w:rsidP="00CE3664" w:rsidR="006E4E59">
      <w:pPr>
        <w:ind w:firstLine="720" w:left="-720"/>
      </w:pPr>
    </w:p>
    <w:p w:rsidRDefault="006E4E59" w:rsidP="00CE3664" w:rsidR="006E4E59">
      <w:pPr>
        <w:ind w:firstLine="720" w:left="-720"/>
      </w:pPr>
    </w:p>
    <w:p w:rsidRDefault="00F41ADB" w:rsidP="00CE3664" w:rsidR="00F41ADB">
      <w:pPr>
        <w:ind w:firstLine="720" w:left="-720"/>
      </w:pPr>
    </w:p>
    <w:p w:rsidRDefault="00F41ADB" w:rsidP="00CE3664" w:rsidR="00F41ADB">
      <w:pPr>
        <w:ind w:firstLine="720" w:left="-720"/>
      </w:pPr>
    </w:p>
    <w:p w:rsidRDefault="00F41ADB" w:rsidP="00CE3664" w:rsidR="00F41ADB">
      <w:pPr>
        <w:ind w:firstLine="720" w:left="-720"/>
      </w:pPr>
    </w:p>
    <w:p w:rsidRDefault="00F41ADB" w:rsidP="00CE3664" w:rsidR="00F41ADB">
      <w:pPr>
        <w:ind w:firstLine="720" w:left="-720"/>
      </w:pPr>
    </w:p>
    <w:p w:rsidRDefault="00F41ADB" w:rsidP="00CE3664" w:rsidR="00F41ADB">
      <w:pPr>
        <w:ind w:firstLine="720" w:left="-720"/>
      </w:pPr>
    </w:p>
    <w:p w:rsidRDefault="00D54D47" w:rsidP="00CE3664" w:rsidR="00D54D47">
      <w:pPr>
        <w:ind w:firstLine="720" w:left="-720"/>
      </w:pPr>
    </w:p>
    <w:p w:rsidRDefault="00D54D47" w:rsidP="00CE3664" w:rsidR="00D54D47">
      <w:pPr>
        <w:ind w:firstLine="720" w:left="-720"/>
      </w:pPr>
    </w:p>
    <w:p w:rsidRDefault="00D54D47" w:rsidP="00CE3664" w:rsidR="00D54D47">
      <w:pPr>
        <w:ind w:firstLine="720" w:left="-720"/>
      </w:pPr>
    </w:p>
    <w:p w:rsidRDefault="00E43947" w:rsidP="00156F7F" w:rsidR="00E43947" w:rsidRPr="00463042"/>
    <w:p w:rsidRDefault="00897C5B" w:rsidP="00CE3664" w:rsidR="00897C5B">
      <w:pPr>
        <w:ind w:firstLine="720" w:left="-720"/>
      </w:pPr>
    </w:p>
    <w:tbl>
      <w:tblPr>
        <w:tblW w:type="dxa" w:w="15846"/>
        <w:tblInd w:type="dxa" w:w="-74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1841"/>
        <w:gridCol w:w="1267"/>
        <w:gridCol w:w="1778"/>
        <w:gridCol w:w="1343"/>
        <w:gridCol w:w="1555"/>
        <w:gridCol w:w="1301"/>
        <w:gridCol w:w="1284"/>
        <w:gridCol w:w="1243"/>
        <w:gridCol w:w="2092"/>
        <w:gridCol w:w="1134"/>
      </w:tblGrid>
      <w:tr w:rsidTr="004D08EE" w:rsidR="00463042" w:rsidRPr="00AF37A5">
        <w:tc>
          <w:tcPr>
            <w:tcW w:type="dxa" w:w="1008"/>
            <w:vAlign w:val="center"/>
          </w:tcPr>
          <w:p w:rsidRDefault="00897C5B" w:rsidP="00897C5B" w:rsidR="00897C5B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Redni</w:t>
            </w:r>
          </w:p>
          <w:p w:rsidRDefault="00897C5B" w:rsidP="00897C5B" w:rsidR="00897C5B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broj prijavljene tražbine</w:t>
            </w:r>
          </w:p>
        </w:tc>
        <w:tc>
          <w:tcPr>
            <w:tcW w:type="dxa" w:w="1841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1267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OIB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778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Adresa/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1343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 prijavljene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555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 osnova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prijavljene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301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priznate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284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osnova priznate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243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osporene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2092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Razlog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osporavanja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134"/>
          </w:tcPr>
          <w:p w:rsidRDefault="00897C5B" w:rsidP="00390F97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Oznaka</w:t>
            </w:r>
          </w:p>
          <w:p w:rsidRDefault="007C1B84" w:rsidP="00390F97" w:rsidR="00897C5B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ovršne isprave ako</w:t>
            </w:r>
            <w:r w:rsidR="00897C5B" w:rsidRPr="00AF37A5">
              <w:rPr>
                <w:b/>
                <w:sz w:val="16"/>
                <w:szCs w:val="16"/>
              </w:rPr>
              <w:t xml:space="preserve"> se tražbina zasniva na ovršnoj ispravi</w:t>
            </w:r>
          </w:p>
          <w:p w:rsidRDefault="00831561" w:rsidP="00390F97" w:rsidR="00831561" w:rsidRPr="00AF37A5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Tr="004D08EE" w:rsidR="004D08EE" w:rsidRPr="00A26417">
        <w:tc>
          <w:tcPr>
            <w:tcW w:type="dxa" w:w="1008"/>
            <w:vAlign w:val="center"/>
          </w:tcPr>
          <w:p w:rsidRDefault="004D08EE" w:rsidP="008B25C9" w:rsidR="004D08EE" w:rsidRPr="00A26417">
            <w:pPr>
              <w:jc w:val="center"/>
              <w:rPr>
                <w:sz w:val="18"/>
                <w:szCs w:val="18"/>
              </w:rPr>
            </w:pPr>
            <w:r w:rsidRPr="00A26417">
              <w:rPr>
                <w:sz w:val="18"/>
                <w:szCs w:val="18"/>
              </w:rPr>
              <w:t>07</w:t>
            </w:r>
          </w:p>
        </w:tc>
        <w:tc>
          <w:tcPr>
            <w:tcW w:type="dxa" w:w="1841"/>
            <w:vAlign w:val="center"/>
          </w:tcPr>
          <w:p w:rsidRDefault="004D08EE" w:rsidP="00713984" w:rsidR="004D08EE" w:rsidRPr="00A26417">
            <w:pPr>
              <w:rPr>
                <w:sz w:val="18"/>
                <w:szCs w:val="18"/>
              </w:rPr>
            </w:pPr>
            <w:r w:rsidRPr="00A26417">
              <w:rPr>
                <w:sz w:val="18"/>
                <w:szCs w:val="18"/>
              </w:rPr>
              <w:t>Igor Šujica</w:t>
            </w:r>
          </w:p>
        </w:tc>
        <w:tc>
          <w:tcPr>
            <w:tcW w:type="dxa" w:w="1267"/>
            <w:vAlign w:val="center"/>
          </w:tcPr>
          <w:p w:rsidRDefault="004D08EE" w:rsidP="00713984" w:rsidR="004D08EE" w:rsidRPr="00A26417">
            <w:pPr>
              <w:rPr>
                <w:sz w:val="18"/>
                <w:szCs w:val="18"/>
              </w:rPr>
            </w:pPr>
            <w:r w:rsidRPr="00A26417">
              <w:rPr>
                <w:sz w:val="18"/>
                <w:szCs w:val="18"/>
              </w:rPr>
              <w:t>16233686067</w:t>
            </w:r>
          </w:p>
        </w:tc>
        <w:tc>
          <w:tcPr>
            <w:tcW w:type="dxa" w:w="1778"/>
            <w:vAlign w:val="center"/>
          </w:tcPr>
          <w:p w:rsidRDefault="004D08EE" w:rsidP="00896435" w:rsidR="004D08EE" w:rsidRPr="00A26417">
            <w:pPr>
              <w:rPr>
                <w:sz w:val="18"/>
                <w:szCs w:val="18"/>
              </w:rPr>
            </w:pPr>
            <w:r w:rsidRPr="00A26417">
              <w:rPr>
                <w:sz w:val="18"/>
                <w:szCs w:val="18"/>
              </w:rPr>
              <w:t>Bolfenška ulica 3</w:t>
            </w:r>
          </w:p>
          <w:p w:rsidRDefault="004D08EE" w:rsidP="00896435" w:rsidR="004D08EE" w:rsidRPr="00A26417">
            <w:pPr>
              <w:rPr>
                <w:sz w:val="18"/>
                <w:szCs w:val="18"/>
              </w:rPr>
            </w:pPr>
            <w:r w:rsidRPr="00A26417">
              <w:rPr>
                <w:sz w:val="18"/>
                <w:szCs w:val="18"/>
              </w:rPr>
              <w:t xml:space="preserve">Maribor, Republika </w:t>
            </w:r>
          </w:p>
          <w:p w:rsidRDefault="004D08EE" w:rsidP="00896435" w:rsidR="004D08EE" w:rsidRPr="00A26417">
            <w:pPr>
              <w:rPr>
                <w:sz w:val="18"/>
                <w:szCs w:val="18"/>
              </w:rPr>
            </w:pPr>
            <w:r w:rsidRPr="00A26417">
              <w:rPr>
                <w:sz w:val="18"/>
                <w:szCs w:val="18"/>
              </w:rPr>
              <w:t>Slovenija</w:t>
            </w:r>
          </w:p>
        </w:tc>
        <w:tc>
          <w:tcPr>
            <w:tcW w:type="dxa" w:w="1343"/>
            <w:vAlign w:val="center"/>
          </w:tcPr>
          <w:p w:rsidRDefault="004D08EE" w:rsidP="008B25C9" w:rsidR="004D08EE" w:rsidRPr="00A264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136.937,50</w:t>
            </w:r>
          </w:p>
        </w:tc>
        <w:tc>
          <w:tcPr>
            <w:tcW w:type="dxa" w:w="1555"/>
            <w:vAlign w:val="center"/>
          </w:tcPr>
          <w:p w:rsidRDefault="004D08EE" w:rsidP="00713984" w:rsidR="004D08EE" w:rsidRPr="00A264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Obračun troškova parnice u tijeku</w:t>
            </w:r>
          </w:p>
        </w:tc>
        <w:tc>
          <w:tcPr>
            <w:tcW w:type="dxa" w:w="1301"/>
            <w:vAlign w:val="center"/>
          </w:tcPr>
          <w:p w:rsidRDefault="004D08EE" w:rsidP="008B25C9" w:rsidR="004D08EE" w:rsidRPr="00A264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284"/>
            <w:vAlign w:val="center"/>
          </w:tcPr>
          <w:p w:rsidRDefault="004D08EE" w:rsidP="00B52615" w:rsidR="004D08EE" w:rsidRPr="00A26417">
            <w:pPr>
              <w:rPr>
                <w:sz w:val="18"/>
                <w:szCs w:val="18"/>
              </w:rPr>
            </w:pPr>
          </w:p>
        </w:tc>
        <w:tc>
          <w:tcPr>
            <w:tcW w:type="dxa" w:w="1243"/>
            <w:vAlign w:val="center"/>
          </w:tcPr>
          <w:p w:rsidRDefault="004D08EE" w:rsidP="008B25C9" w:rsidR="004D08EE" w:rsidRPr="00A264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136.937,50</w:t>
            </w:r>
          </w:p>
        </w:tc>
        <w:tc>
          <w:tcPr>
            <w:tcW w:type="dxa" w:w="2092"/>
            <w:vAlign w:val="center"/>
          </w:tcPr>
          <w:p w:rsidRDefault="004D08EE" w:rsidP="00F87241" w:rsidR="004D08EE" w:rsidRPr="00A264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Prijavljeni sudski troškovi nisu dosuđeni vjerovniku jer je u tijeku parnica P-13/2017 na Trgovačkom sudu u Zadru</w:t>
            </w:r>
          </w:p>
        </w:tc>
        <w:tc>
          <w:tcPr>
            <w:tcW w:type="dxa" w:w="1134"/>
            <w:vAlign w:val="center"/>
          </w:tcPr>
          <w:p w:rsidRDefault="00B82C97" w:rsidP="00517D60" w:rsidR="00B82C97" w:rsidRPr="00A26417">
            <w:pPr>
              <w:rPr>
                <w:sz w:val="18"/>
                <w:szCs w:val="18"/>
              </w:rPr>
            </w:pPr>
          </w:p>
        </w:tc>
      </w:tr>
      <w:tr w:rsidTr="004D08EE" w:rsidR="004D08EE" w:rsidRPr="00D2079C">
        <w:tc>
          <w:tcPr>
            <w:tcW w:type="dxa" w:w="1008"/>
            <w:vAlign w:val="center"/>
          </w:tcPr>
          <w:p w:rsidRDefault="004D08EE" w:rsidP="008B25C9" w:rsidR="004D08EE" w:rsidRPr="00D2079C">
            <w:pPr>
              <w:jc w:val="center"/>
              <w:rPr>
                <w:sz w:val="18"/>
                <w:szCs w:val="18"/>
              </w:rPr>
            </w:pPr>
            <w:r w:rsidRPr="00D2079C">
              <w:rPr>
                <w:sz w:val="18"/>
                <w:szCs w:val="18"/>
              </w:rPr>
              <w:t>08</w:t>
            </w:r>
          </w:p>
        </w:tc>
        <w:tc>
          <w:tcPr>
            <w:tcW w:type="dxa" w:w="1841"/>
            <w:vAlign w:val="center"/>
          </w:tcPr>
          <w:p w:rsidRDefault="004D08EE" w:rsidP="00897C5B" w:rsidR="004D08EE" w:rsidRPr="00D2079C">
            <w:pPr>
              <w:rPr>
                <w:sz w:val="18"/>
                <w:szCs w:val="18"/>
              </w:rPr>
            </w:pPr>
            <w:r w:rsidRPr="00D2079C">
              <w:rPr>
                <w:sz w:val="18"/>
                <w:szCs w:val="18"/>
              </w:rPr>
              <w:t>Branko Kokol</w:t>
            </w:r>
          </w:p>
        </w:tc>
        <w:tc>
          <w:tcPr>
            <w:tcW w:type="dxa" w:w="1267"/>
            <w:vAlign w:val="center"/>
          </w:tcPr>
          <w:p w:rsidRDefault="004D08EE" w:rsidP="00897C5B" w:rsidR="004D08EE" w:rsidRPr="00D207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20473895734</w:t>
            </w:r>
          </w:p>
        </w:tc>
        <w:tc>
          <w:tcPr>
            <w:tcW w:type="dxa" w:w="1778"/>
            <w:vAlign w:val="center"/>
          </w:tcPr>
          <w:p w:rsidRDefault="004D08EE" w:rsidP="00897C5B" w:rsidR="004D08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Žoherjeva ulica 31</w:t>
            </w:r>
          </w:p>
          <w:p w:rsidRDefault="004D08EE" w:rsidP="00897C5B" w:rsidR="004D08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Maribor, Republika </w:t>
            </w:r>
          </w:p>
          <w:p w:rsidRDefault="004D08EE" w:rsidP="00897C5B" w:rsidR="004D08EE" w:rsidRPr="00D207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Slovenija</w:t>
            </w:r>
          </w:p>
        </w:tc>
        <w:tc>
          <w:tcPr>
            <w:tcW w:type="dxa" w:w="1343"/>
            <w:vAlign w:val="center"/>
          </w:tcPr>
          <w:p w:rsidRDefault="004D08EE" w:rsidP="008B25C9" w:rsidR="004D08EE" w:rsidRPr="00D207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86.928,75</w:t>
            </w:r>
          </w:p>
        </w:tc>
        <w:tc>
          <w:tcPr>
            <w:tcW w:type="dxa" w:w="1555"/>
            <w:vAlign w:val="center"/>
          </w:tcPr>
          <w:p w:rsidRDefault="004D08EE" w:rsidP="00EA553D" w:rsidR="004D08EE" w:rsidRPr="00A264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Obračun troškova parnice u tijeku</w:t>
            </w:r>
          </w:p>
        </w:tc>
        <w:tc>
          <w:tcPr>
            <w:tcW w:type="dxa" w:w="1301"/>
            <w:vAlign w:val="center"/>
          </w:tcPr>
          <w:p w:rsidRDefault="004D08EE" w:rsidP="008B25C9" w:rsidR="004D08EE" w:rsidRPr="00D207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284"/>
            <w:vAlign w:val="center"/>
          </w:tcPr>
          <w:p w:rsidRDefault="004D08EE" w:rsidP="00390F97" w:rsidR="004D08EE" w:rsidRPr="00D2079C">
            <w:pPr>
              <w:rPr>
                <w:sz w:val="18"/>
                <w:szCs w:val="18"/>
              </w:rPr>
            </w:pPr>
          </w:p>
        </w:tc>
        <w:tc>
          <w:tcPr>
            <w:tcW w:type="dxa" w:w="1243"/>
            <w:vAlign w:val="center"/>
          </w:tcPr>
          <w:p w:rsidRDefault="004D08EE" w:rsidP="008B25C9" w:rsidR="004D08EE" w:rsidRPr="00D207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86.928,75</w:t>
            </w:r>
          </w:p>
        </w:tc>
        <w:tc>
          <w:tcPr>
            <w:tcW w:type="dxa" w:w="2092"/>
            <w:vAlign w:val="center"/>
          </w:tcPr>
          <w:p w:rsidRDefault="004D08EE" w:rsidP="00F87241" w:rsidR="004D08EE" w:rsidRPr="00A264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Prijavljeni sudski troškovi nisu dosuđeni vjerovniku jer je u tijeku parnica P-13/2017 na Trgovačkom sudu u Zadru</w:t>
            </w:r>
          </w:p>
        </w:tc>
        <w:tc>
          <w:tcPr>
            <w:tcW w:type="dxa" w:w="1134"/>
            <w:vAlign w:val="center"/>
          </w:tcPr>
          <w:p w:rsidRDefault="004D08EE" w:rsidP="00EA553D" w:rsidR="004D08EE" w:rsidRPr="00A26417">
            <w:pPr>
              <w:rPr>
                <w:sz w:val="18"/>
                <w:szCs w:val="18"/>
              </w:rPr>
            </w:pPr>
          </w:p>
        </w:tc>
      </w:tr>
      <w:tr w:rsidTr="004D08EE" w:rsidR="004D08EE" w:rsidRPr="00BD56B4">
        <w:tc>
          <w:tcPr>
            <w:tcW w:type="dxa" w:w="1008"/>
            <w:vAlign w:val="center"/>
          </w:tcPr>
          <w:p w:rsidRDefault="004D08EE" w:rsidP="008B25C9" w:rsidR="004D08EE" w:rsidRPr="00B51DF1">
            <w:pPr>
              <w:jc w:val="center"/>
              <w:rPr>
                <w:sz w:val="18"/>
                <w:szCs w:val="18"/>
              </w:rPr>
            </w:pPr>
            <w:r w:rsidRPr="00B51DF1">
              <w:rPr>
                <w:sz w:val="18"/>
                <w:szCs w:val="18"/>
              </w:rPr>
              <w:t>09</w:t>
            </w:r>
          </w:p>
        </w:tc>
        <w:tc>
          <w:tcPr>
            <w:tcW w:type="dxa" w:w="1841"/>
            <w:vAlign w:val="center"/>
          </w:tcPr>
          <w:p w:rsidRDefault="004D08EE" w:rsidP="00897C5B" w:rsidR="004D08EE" w:rsidRPr="00B51DF1">
            <w:pPr>
              <w:rPr>
                <w:sz w:val="18"/>
                <w:szCs w:val="18"/>
              </w:rPr>
            </w:pPr>
            <w:r w:rsidRPr="00B51DF1">
              <w:rPr>
                <w:sz w:val="18"/>
                <w:szCs w:val="18"/>
              </w:rPr>
              <w:t>Tomislav Blagus</w:t>
            </w:r>
          </w:p>
        </w:tc>
        <w:tc>
          <w:tcPr>
            <w:tcW w:type="dxa" w:w="1267"/>
            <w:vAlign w:val="center"/>
          </w:tcPr>
          <w:p w:rsidRDefault="004D08EE" w:rsidP="00897C5B" w:rsidR="004D08EE" w:rsidRPr="00B51DF1">
            <w:pPr>
              <w:rPr>
                <w:sz w:val="18"/>
                <w:szCs w:val="18"/>
              </w:rPr>
            </w:pPr>
            <w:r w:rsidRPr="00B51DF1">
              <w:rPr>
                <w:sz w:val="18"/>
                <w:szCs w:val="18"/>
              </w:rPr>
              <w:t>98591989725</w:t>
            </w:r>
          </w:p>
        </w:tc>
        <w:tc>
          <w:tcPr>
            <w:tcW w:type="dxa" w:w="1778"/>
            <w:vAlign w:val="center"/>
          </w:tcPr>
          <w:p w:rsidRDefault="004D08EE" w:rsidP="00897C5B" w:rsidR="004D08EE" w:rsidRPr="00B51DF1">
            <w:pPr>
              <w:rPr>
                <w:sz w:val="18"/>
                <w:szCs w:val="18"/>
              </w:rPr>
            </w:pPr>
            <w:r w:rsidRPr="00B51DF1">
              <w:rPr>
                <w:sz w:val="18"/>
                <w:szCs w:val="18"/>
              </w:rPr>
              <w:t>Bulatova 19A</w:t>
            </w:r>
          </w:p>
          <w:p w:rsidRDefault="004D08EE" w:rsidP="00897C5B" w:rsidR="004D08EE" w:rsidRPr="00B51DF1">
            <w:pPr>
              <w:rPr>
                <w:sz w:val="18"/>
                <w:szCs w:val="18"/>
              </w:rPr>
            </w:pPr>
            <w:r w:rsidRPr="00B51DF1">
              <w:rPr>
                <w:sz w:val="18"/>
                <w:szCs w:val="18"/>
              </w:rPr>
              <w:t>10000 Zagreb</w:t>
            </w:r>
          </w:p>
        </w:tc>
        <w:tc>
          <w:tcPr>
            <w:tcW w:type="dxa" w:w="1343"/>
            <w:vAlign w:val="center"/>
          </w:tcPr>
          <w:p w:rsidRDefault="004D08EE" w:rsidP="008B25C9" w:rsidR="004D08EE" w:rsidRPr="00B51D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86.378,75</w:t>
            </w:r>
          </w:p>
        </w:tc>
        <w:tc>
          <w:tcPr>
            <w:tcW w:type="dxa" w:w="1555"/>
            <w:vAlign w:val="center"/>
          </w:tcPr>
          <w:p w:rsidRDefault="004D08EE" w:rsidP="00EA553D" w:rsidR="004D08EE" w:rsidRPr="00A264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Obračun troškova parnice u tijeku</w:t>
            </w:r>
          </w:p>
        </w:tc>
        <w:tc>
          <w:tcPr>
            <w:tcW w:type="dxa" w:w="1301"/>
            <w:vAlign w:val="center"/>
          </w:tcPr>
          <w:p w:rsidRDefault="004D08EE" w:rsidP="008B25C9" w:rsidR="004D08EE" w:rsidRPr="00B51D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284"/>
            <w:vAlign w:val="center"/>
          </w:tcPr>
          <w:p w:rsidRDefault="004D08EE" w:rsidP="00B52615" w:rsidR="004D08EE" w:rsidRPr="00B51DF1">
            <w:pPr>
              <w:rPr>
                <w:sz w:val="18"/>
                <w:szCs w:val="18"/>
              </w:rPr>
            </w:pPr>
          </w:p>
        </w:tc>
        <w:tc>
          <w:tcPr>
            <w:tcW w:type="dxa" w:w="1243"/>
            <w:vAlign w:val="center"/>
          </w:tcPr>
          <w:p w:rsidRDefault="004D08EE" w:rsidP="008B25C9" w:rsidR="004D08EE" w:rsidRPr="00B51D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86.378,75</w:t>
            </w:r>
          </w:p>
        </w:tc>
        <w:tc>
          <w:tcPr>
            <w:tcW w:type="dxa" w:w="2092"/>
            <w:vAlign w:val="center"/>
          </w:tcPr>
          <w:p w:rsidRDefault="004D08EE" w:rsidP="00F87241" w:rsidR="004D08EE" w:rsidRPr="00A264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Prijavljeni sudski troškovi nisu dosuđeni vjerovniku jer je u tijeku parnica P-13/2017 na Trgovačkom sudu u Zadru</w:t>
            </w:r>
          </w:p>
        </w:tc>
        <w:tc>
          <w:tcPr>
            <w:tcW w:type="dxa" w:w="1134"/>
            <w:vAlign w:val="center"/>
          </w:tcPr>
          <w:p w:rsidRDefault="004D08EE" w:rsidP="00EA553D" w:rsidR="004D08EE" w:rsidRPr="00A26417">
            <w:pPr>
              <w:rPr>
                <w:sz w:val="18"/>
                <w:szCs w:val="18"/>
              </w:rPr>
            </w:pPr>
          </w:p>
        </w:tc>
      </w:tr>
      <w:tr w:rsidTr="004D08EE" w:rsidR="004D08EE" w:rsidRPr="00072F20">
        <w:tc>
          <w:tcPr>
            <w:tcW w:type="dxa" w:w="5894"/>
            <w:gridSpan w:val="4"/>
            <w:vAlign w:val="center"/>
          </w:tcPr>
          <w:p w:rsidRDefault="004D08EE" w:rsidP="00F4407D" w:rsidR="004D08EE" w:rsidRPr="00072F20">
            <w:pPr>
              <w:rPr>
                <w:b/>
                <w:sz w:val="16"/>
                <w:szCs w:val="16"/>
              </w:rPr>
            </w:pPr>
            <w:r w:rsidRPr="00072F20">
              <w:rPr>
                <w:b/>
                <w:sz w:val="16"/>
                <w:szCs w:val="16"/>
              </w:rPr>
              <w:t xml:space="preserve">UKUPNO – II </w:t>
            </w:r>
            <w:r>
              <w:rPr>
                <w:b/>
                <w:sz w:val="16"/>
                <w:szCs w:val="16"/>
              </w:rPr>
              <w:t xml:space="preserve">    VIŠI ISPLATNI RED-PRIZNATO-OSPORENO:</w:t>
            </w:r>
          </w:p>
        </w:tc>
        <w:tc>
          <w:tcPr>
            <w:tcW w:type="dxa" w:w="1343"/>
            <w:vAlign w:val="center"/>
          </w:tcPr>
          <w:p w:rsidRDefault="004D08EE" w:rsidP="00F4407D" w:rsidR="004D08EE" w:rsidRPr="00072F2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203.440.152,48</w:t>
            </w:r>
          </w:p>
        </w:tc>
        <w:tc>
          <w:tcPr>
            <w:tcW w:type="dxa" w:w="1555"/>
            <w:vAlign w:val="center"/>
          </w:tcPr>
          <w:p w:rsidRDefault="004D08EE" w:rsidP="00F4407D" w:rsidR="004D08EE" w:rsidRPr="00072F20">
            <w:pPr>
              <w:rPr>
                <w:b/>
                <w:sz w:val="16"/>
                <w:szCs w:val="16"/>
              </w:rPr>
            </w:pPr>
          </w:p>
        </w:tc>
        <w:tc>
          <w:tcPr>
            <w:tcW w:type="dxa" w:w="1301"/>
            <w:vAlign w:val="center"/>
          </w:tcPr>
          <w:p w:rsidRDefault="004D08EE" w:rsidP="00F4407D" w:rsidR="004D08EE" w:rsidRPr="00072F2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203.129.907,48</w:t>
            </w:r>
          </w:p>
        </w:tc>
        <w:tc>
          <w:tcPr>
            <w:tcW w:type="dxa" w:w="1284"/>
            <w:vAlign w:val="center"/>
          </w:tcPr>
          <w:p w:rsidRDefault="004D08EE" w:rsidP="00F4407D" w:rsidR="004D08EE" w:rsidRPr="00072F20">
            <w:pPr>
              <w:rPr>
                <w:b/>
                <w:sz w:val="16"/>
                <w:szCs w:val="16"/>
              </w:rPr>
            </w:pPr>
          </w:p>
        </w:tc>
        <w:tc>
          <w:tcPr>
            <w:tcW w:type="dxa" w:w="1243"/>
            <w:vAlign w:val="center"/>
          </w:tcPr>
          <w:p w:rsidRDefault="004D08EE" w:rsidP="00F4407D" w:rsidR="004D08EE" w:rsidRPr="006A7426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310.245,00</w:t>
            </w:r>
          </w:p>
        </w:tc>
        <w:tc>
          <w:tcPr>
            <w:tcW w:type="dxa" w:w="2092"/>
            <w:vAlign w:val="center"/>
          </w:tcPr>
          <w:p w:rsidRDefault="004D08EE" w:rsidP="00F4407D" w:rsidR="004D08EE" w:rsidRPr="00072F20">
            <w:pPr>
              <w:rPr>
                <w:b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4D08EE" w:rsidP="00F4407D" w:rsidR="004D08EE" w:rsidRPr="00072F20">
            <w:pPr>
              <w:rPr>
                <w:b/>
                <w:sz w:val="16"/>
                <w:szCs w:val="16"/>
              </w:rPr>
            </w:pPr>
          </w:p>
        </w:tc>
      </w:tr>
    </w:tbl>
    <w:p w:rsidRDefault="0017299B" w:rsidP="00697685" w:rsidR="0017299B">
      <w:pPr>
        <w:spacing w:after="80"/>
        <w:rPr>
          <w:b/>
          <w:bCs/>
        </w:rPr>
      </w:pPr>
    </w:p>
    <w:p w:rsidRDefault="001551A2" w:rsidP="00697685" w:rsidR="001551A2">
      <w:pPr>
        <w:spacing w:after="80"/>
        <w:rPr>
          <w:b/>
          <w:bCs/>
        </w:rPr>
      </w:pPr>
    </w:p>
    <w:p w:rsidRDefault="001551A2" w:rsidP="00697685" w:rsidR="001551A2">
      <w:pPr>
        <w:spacing w:after="80"/>
        <w:rPr>
          <w:b/>
          <w:bCs/>
        </w:rPr>
      </w:pPr>
    </w:p>
    <w:p w:rsidRDefault="008E1A8D" w:rsidP="00697685" w:rsidR="008E1A8D">
      <w:pPr>
        <w:spacing w:after="80"/>
        <w:rPr>
          <w:b/>
          <w:bCs/>
        </w:rPr>
      </w:pPr>
    </w:p>
    <w:p w:rsidRDefault="003600DE" w:rsidP="00697685" w:rsidR="003600DE">
      <w:pPr>
        <w:spacing w:after="80"/>
        <w:rPr>
          <w:b/>
          <w:bCs/>
        </w:rPr>
      </w:pPr>
    </w:p>
    <w:p w:rsidRDefault="001551A2" w:rsidP="00697685" w:rsidR="001551A2">
      <w:pPr>
        <w:spacing w:after="80"/>
        <w:rPr>
          <w:b/>
          <w:bCs/>
        </w:rPr>
      </w:pPr>
    </w:p>
    <w:p w:rsidRDefault="001551A2" w:rsidP="00697685" w:rsidR="001551A2">
      <w:pPr>
        <w:spacing w:after="80"/>
        <w:rPr>
          <w:b/>
          <w:bCs/>
        </w:rPr>
      </w:pPr>
    </w:p>
    <w:p w:rsidRDefault="001551A2" w:rsidP="00697685" w:rsidR="001551A2">
      <w:pPr>
        <w:spacing w:after="80"/>
        <w:rPr>
          <w:b/>
          <w:bCs/>
        </w:rPr>
      </w:pPr>
    </w:p>
    <w:p w:rsidRDefault="001551A2" w:rsidP="00697685" w:rsidR="001551A2">
      <w:pPr>
        <w:spacing w:after="80"/>
        <w:rPr>
          <w:b/>
          <w:bCs/>
        </w:rPr>
      </w:pPr>
    </w:p>
    <w:p w:rsidRDefault="0017299B" w:rsidP="0017299B" w:rsidR="0017299B">
      <w:pPr>
        <w:spacing w:after="80"/>
        <w:ind w:left="1080"/>
        <w:rPr>
          <w:b/>
          <w:bCs/>
        </w:rPr>
      </w:pPr>
    </w:p>
    <w:p w:rsidRDefault="001551A2" w:rsidP="0017299B" w:rsidR="001551A2">
      <w:pPr>
        <w:spacing w:after="80"/>
        <w:ind w:left="1080"/>
        <w:rPr>
          <w:b/>
          <w:bCs/>
        </w:rPr>
      </w:pPr>
    </w:p>
    <w:p w:rsidRDefault="009D6DCA" w:rsidP="00D22EF4" w:rsidR="009D6DCA">
      <w:pPr>
        <w:spacing w:after="80"/>
        <w:rPr>
          <w:b/>
          <w:bCs/>
        </w:rPr>
      </w:pPr>
    </w:p>
    <w:p w:rsidRDefault="009D6DCA" w:rsidP="0017299B" w:rsidR="009D6DCA">
      <w:pPr>
        <w:spacing w:after="80"/>
        <w:ind w:left="1080"/>
        <w:rPr>
          <w:b/>
          <w:bCs/>
        </w:rPr>
      </w:pPr>
    </w:p>
    <w:p w:rsidRDefault="001551A2" w:rsidP="001551A2" w:rsidR="001551A2">
      <w:pPr>
        <w:numPr>
          <w:ilvl w:val="0"/>
          <w:numId w:val="9"/>
        </w:numPr>
        <w:spacing w:after="80"/>
        <w:jc w:val="center"/>
        <w:rPr>
          <w:b/>
          <w:bCs/>
        </w:rPr>
      </w:pPr>
      <w:r>
        <w:rPr>
          <w:b/>
          <w:bCs/>
        </w:rPr>
        <w:t xml:space="preserve">TABLICA </w:t>
      </w:r>
      <w:r w:rsidRPr="00655B39">
        <w:rPr>
          <w:b/>
          <w:bCs/>
        </w:rPr>
        <w:t>RAZLUČNI</w:t>
      </w:r>
      <w:r w:rsidRPr="003726DD">
        <w:rPr>
          <w:b/>
          <w:bCs/>
        </w:rPr>
        <w:t>H PRAVA</w:t>
      </w:r>
    </w:p>
    <w:p w:rsidRDefault="001551A2" w:rsidP="00D22EF4" w:rsidR="001551A2" w:rsidRPr="00F41ADB">
      <w:pPr>
        <w:spacing w:after="80"/>
        <w:rPr>
          <w:b/>
          <w:bCs/>
        </w:rPr>
      </w:pPr>
    </w:p>
    <w:tbl>
      <w:tblPr>
        <w:tblpPr w:tblpY="1" w:tblpXSpec="center" w:vertAnchor="text" w:rightFromText="180" w:leftFromText="180"/>
        <w:tblOverlap w:val="never"/>
        <w:tblW w:type="pct" w:w="553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565"/>
        <w:gridCol w:w="2759"/>
        <w:gridCol w:w="1221"/>
        <w:gridCol w:w="1398"/>
        <w:gridCol w:w="1520"/>
        <w:gridCol w:w="1511"/>
        <w:gridCol w:w="2738"/>
        <w:gridCol w:w="3896"/>
      </w:tblGrid>
      <w:tr w:rsidTr="00541729" w:rsidR="002D5042" w:rsidRPr="005769B1">
        <w:trPr>
          <w:jc w:val="center"/>
        </w:trPr>
        <w:tc>
          <w:tcPr>
            <w:tcW w:type="pct" w:w="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Red.</w:t>
            </w:r>
          </w:p>
          <w:p w:rsidRDefault="002D5042" w:rsidP="00546CED" w:rsidR="002D5042" w:rsidRPr="0043519A">
            <w:pPr>
              <w:pStyle w:val="Bezproreda"/>
              <w:ind w:firstLine="135" w:left="-285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broj</w:t>
            </w:r>
          </w:p>
        </w:tc>
        <w:tc>
          <w:tcPr>
            <w:tcW w:type="pct" w:w="8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type="pct" w:w="3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OIB razlučnog vjerovnika </w:t>
            </w: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Adresa / sjedište razlučnog vjerovnika</w:t>
            </w:r>
          </w:p>
        </w:tc>
        <w:tc>
          <w:tcPr>
            <w:tcW w:type="pct" w:w="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Javna knjiga u koju je razlučno pravo upisano</w:t>
            </w:r>
          </w:p>
        </w:tc>
        <w:tc>
          <w:tcPr>
            <w:tcW w:type="pct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Iznos tražbine osigurane razlučnim pravom</w:t>
            </w:r>
          </w:p>
        </w:tc>
        <w:tc>
          <w:tcPr>
            <w:tcW w:type="pct" w:w="8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type="pct" w:w="12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Dio imovine na koji se odnosi razlučno pravo</w:t>
            </w:r>
          </w:p>
        </w:tc>
      </w:tr>
      <w:tr w:rsidTr="00541729" w:rsidR="00541729" w:rsidRPr="00C431C6">
        <w:trPr>
          <w:trHeight w:val="3445"/>
          <w:jc w:val="center"/>
        </w:trPr>
        <w:tc>
          <w:tcPr>
            <w:tcW w:type="pct" w:w="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729" w:rsidP="00BA3619" w:rsidR="00541729" w:rsidRPr="00210EF7">
            <w:pPr>
              <w:jc w:val="center"/>
              <w:rPr>
                <w:sz w:val="18"/>
                <w:szCs w:val="18"/>
              </w:rPr>
            </w:pPr>
            <w:r w:rsidRPr="00210EF7">
              <w:rPr>
                <w:sz w:val="18"/>
                <w:szCs w:val="18"/>
              </w:rPr>
              <w:t>01</w:t>
            </w:r>
          </w:p>
        </w:tc>
        <w:tc>
          <w:tcPr>
            <w:tcW w:type="pct" w:w="8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729" w:rsidP="00BA3619" w:rsidR="00541729" w:rsidRPr="00C431C6">
            <w:pPr>
              <w:rPr>
                <w:sz w:val="18"/>
                <w:szCs w:val="18"/>
              </w:rPr>
            </w:pPr>
            <w:r w:rsidRPr="00C431C6">
              <w:rPr>
                <w:sz w:val="18"/>
                <w:szCs w:val="18"/>
              </w:rPr>
              <w:t>Nova kreditna banka Maribor d.d.</w:t>
            </w:r>
          </w:p>
        </w:tc>
        <w:tc>
          <w:tcPr>
            <w:tcW w:type="pct" w:w="3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729" w:rsidP="00BA3619" w:rsidR="00541729" w:rsidRPr="00C431C6">
            <w:pPr>
              <w:rPr>
                <w:sz w:val="18"/>
                <w:szCs w:val="18"/>
              </w:rPr>
            </w:pPr>
            <w:r w:rsidRPr="00C431C6">
              <w:rPr>
                <w:sz w:val="18"/>
                <w:szCs w:val="18"/>
              </w:rPr>
              <w:t>58602216763</w:t>
            </w: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729" w:rsidP="00BA3619" w:rsidR="00541729" w:rsidRPr="00C431C6">
            <w:pPr>
              <w:rPr>
                <w:sz w:val="18"/>
                <w:szCs w:val="18"/>
              </w:rPr>
            </w:pPr>
            <w:r w:rsidRPr="00C431C6">
              <w:rPr>
                <w:sz w:val="18"/>
                <w:szCs w:val="18"/>
              </w:rPr>
              <w:t>Ulica Vita</w:t>
            </w:r>
            <w:r w:rsidR="002B743B" w:rsidRPr="00C431C6">
              <w:rPr>
                <w:sz w:val="18"/>
                <w:szCs w:val="18"/>
              </w:rPr>
              <w:t xml:space="preserve"> Kraigherja 4, Maribor, Republika</w:t>
            </w:r>
            <w:r w:rsidRPr="00C431C6">
              <w:rPr>
                <w:sz w:val="18"/>
                <w:szCs w:val="18"/>
              </w:rPr>
              <w:t xml:space="preserve"> Slovenija</w:t>
            </w:r>
          </w:p>
        </w:tc>
        <w:tc>
          <w:tcPr>
            <w:tcW w:type="pct" w:w="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729" w:rsidP="002B20DE" w:rsidR="00541729" w:rsidRPr="00C431C6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 w:rsidRPr="00C431C6">
              <w:rPr>
                <w:rFonts w:cs="Times New Roman" w:hAnsi="Times New Roman" w:ascii="Times New Roman"/>
                <w:sz w:val="18"/>
                <w:szCs w:val="18"/>
              </w:rPr>
              <w:t>Zemljišno knjižni odjel Zadar, Katastarska općina Zadar</w:t>
            </w:r>
          </w:p>
        </w:tc>
        <w:tc>
          <w:tcPr>
            <w:tcW w:type="pct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431C6" w:rsidP="00546CED" w:rsidR="00541729" w:rsidRPr="00C431C6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C431C6">
              <w:rPr>
                <w:rFonts w:cs="Times New Roman" w:hAnsi="Times New Roman" w:ascii="Times New Roman"/>
                <w:sz w:val="16"/>
                <w:szCs w:val="16"/>
              </w:rPr>
              <w:t>202</w:t>
            </w:r>
            <w:r w:rsidRPr="00C431C6">
              <w:rPr>
                <w:rFonts w:cs="Times New Roman" w:hAnsi="Times New Roman" w:ascii="Times New Roman"/>
                <w:b/>
                <w:sz w:val="16"/>
                <w:szCs w:val="16"/>
              </w:rPr>
              <w:t>.</w:t>
            </w:r>
            <w:r w:rsidRPr="00C431C6">
              <w:rPr>
                <w:rFonts w:cs="Times New Roman" w:hAnsi="Times New Roman" w:ascii="Times New Roman"/>
                <w:sz w:val="16"/>
                <w:szCs w:val="16"/>
              </w:rPr>
              <w:t>649.519,18</w:t>
            </w:r>
          </w:p>
        </w:tc>
        <w:tc>
          <w:tcPr>
            <w:tcW w:type="pct" w:w="8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431C6" w:rsidP="00C431C6" w:rsidR="00541729" w:rsidRPr="00C431C6">
            <w:pPr>
              <w:autoSpaceDE w:val="false"/>
              <w:autoSpaceDN w:val="false"/>
              <w:adjustRightInd w:val="false"/>
              <w:rPr>
                <w:bCs/>
                <w:color w:val="061713"/>
                <w:sz w:val="20"/>
                <w:szCs w:val="20"/>
                <w:lang w:eastAsia="hr-BA" w:val="hr-BA"/>
              </w:rPr>
            </w:pPr>
            <w:r>
              <w:rPr>
                <w:bCs/>
                <w:color w:val="1C2C29"/>
                <w:sz w:val="20"/>
                <w:szCs w:val="20"/>
                <w:lang w:eastAsia="hr-BA" w:val="hr-BA"/>
              </w:rPr>
              <w:t>Upis pod poslovnim brojem Z-492/08 i to temeljem:</w:t>
            </w:r>
          </w:p>
          <w:p w:rsidRDefault="00C431C6" w:rsidP="00541729" w:rsidR="00541729" w:rsidRPr="00C431C6">
            <w:pPr>
              <w:autoSpaceDE w:val="false"/>
              <w:autoSpaceDN w:val="false"/>
              <w:adjustRightInd w:val="false"/>
              <w:rPr>
                <w:bCs/>
                <w:color w:val="1C2C29"/>
                <w:sz w:val="20"/>
                <w:szCs w:val="20"/>
                <w:lang w:eastAsia="hr-BA" w:val="hr-BA"/>
              </w:rPr>
            </w:pPr>
            <w:r>
              <w:rPr>
                <w:bCs/>
                <w:color w:val="061713"/>
                <w:sz w:val="20"/>
                <w:szCs w:val="20"/>
                <w:lang w:eastAsia="hr-BA" w:val="hr-BA"/>
              </w:rPr>
              <w:t xml:space="preserve">Dodatak br.1/2008 </w:t>
            </w:r>
            <w:r w:rsidR="00541729" w:rsidRPr="00C431C6">
              <w:rPr>
                <w:bCs/>
                <w:color w:val="061713"/>
                <w:sz w:val="20"/>
                <w:szCs w:val="20"/>
                <w:lang w:eastAsia="hr-BA" w:val="hr-BA"/>
              </w:rPr>
              <w:t xml:space="preserve"> </w:t>
            </w:r>
            <w:r w:rsidR="00541729" w:rsidRPr="00C431C6">
              <w:rPr>
                <w:bCs/>
                <w:color w:val="1C2C29"/>
                <w:sz w:val="20"/>
                <w:szCs w:val="20"/>
                <w:lang w:eastAsia="hr-BA" w:val="hr-BA"/>
              </w:rPr>
              <w:t>S</w:t>
            </w:r>
            <w:r w:rsidR="00541729" w:rsidRPr="00C431C6">
              <w:rPr>
                <w:bCs/>
                <w:color w:val="061713"/>
                <w:sz w:val="20"/>
                <w:szCs w:val="20"/>
                <w:lang w:eastAsia="hr-BA" w:val="hr-BA"/>
              </w:rPr>
              <w:t>pora</w:t>
            </w:r>
            <w:r w:rsidR="00541729" w:rsidRPr="00C431C6">
              <w:rPr>
                <w:bCs/>
                <w:color w:val="1C2C29"/>
                <w:sz w:val="20"/>
                <w:szCs w:val="20"/>
                <w:lang w:eastAsia="hr-BA" w:val="hr-BA"/>
              </w:rPr>
              <w:t>z</w:t>
            </w:r>
            <w:r>
              <w:rPr>
                <w:bCs/>
                <w:color w:val="061713"/>
                <w:sz w:val="20"/>
                <w:szCs w:val="20"/>
                <w:lang w:eastAsia="hr-BA" w:val="hr-BA"/>
              </w:rPr>
              <w:t>uma</w:t>
            </w:r>
            <w:r w:rsidR="00541729" w:rsidRPr="00C431C6">
              <w:rPr>
                <w:bCs/>
                <w:color w:val="061713"/>
                <w:sz w:val="20"/>
                <w:szCs w:val="20"/>
                <w:lang w:eastAsia="hr-BA" w:val="hr-BA"/>
              </w:rPr>
              <w:t xml:space="preserve"> o o</w:t>
            </w:r>
            <w:r w:rsidR="00541729" w:rsidRPr="00C431C6">
              <w:rPr>
                <w:bCs/>
                <w:color w:val="1C2C29"/>
                <w:sz w:val="20"/>
                <w:szCs w:val="20"/>
                <w:lang w:eastAsia="hr-BA" w:val="hr-BA"/>
              </w:rPr>
              <w:t>s</w:t>
            </w:r>
            <w:r w:rsidR="00541729" w:rsidRPr="00C431C6">
              <w:rPr>
                <w:bCs/>
                <w:color w:val="061713"/>
                <w:sz w:val="20"/>
                <w:szCs w:val="20"/>
                <w:lang w:eastAsia="hr-BA" w:val="hr-BA"/>
              </w:rPr>
              <w:t>i</w:t>
            </w:r>
            <w:r w:rsidR="00541729" w:rsidRPr="00C431C6">
              <w:rPr>
                <w:bCs/>
                <w:color w:val="1C2C29"/>
                <w:sz w:val="20"/>
                <w:szCs w:val="20"/>
                <w:lang w:eastAsia="hr-BA" w:val="hr-BA"/>
              </w:rPr>
              <w:t>g</w:t>
            </w:r>
            <w:r w:rsidR="00541729" w:rsidRPr="00C431C6">
              <w:rPr>
                <w:bCs/>
                <w:color w:val="061713"/>
                <w:sz w:val="20"/>
                <w:szCs w:val="20"/>
                <w:lang w:eastAsia="hr-BA" w:val="hr-BA"/>
              </w:rPr>
              <w:t>uranju novčane tra</w:t>
            </w:r>
            <w:r w:rsidR="00541729" w:rsidRPr="00C431C6">
              <w:rPr>
                <w:bCs/>
                <w:color w:val="1C2C29"/>
                <w:sz w:val="20"/>
                <w:szCs w:val="20"/>
                <w:lang w:eastAsia="hr-BA" w:val="hr-BA"/>
              </w:rPr>
              <w:t>ž</w:t>
            </w:r>
            <w:r w:rsidR="00541729" w:rsidRPr="00C431C6">
              <w:rPr>
                <w:bCs/>
                <w:color w:val="061713"/>
                <w:sz w:val="20"/>
                <w:szCs w:val="20"/>
                <w:lang w:eastAsia="hr-BA" w:val="hr-BA"/>
              </w:rPr>
              <w:t>bin</w:t>
            </w:r>
            <w:r w:rsidR="00541729" w:rsidRPr="00C431C6">
              <w:rPr>
                <w:bCs/>
                <w:color w:val="1C2C29"/>
                <w:sz w:val="20"/>
                <w:szCs w:val="20"/>
                <w:lang w:eastAsia="hr-BA" w:val="hr-BA"/>
              </w:rPr>
              <w:t>e</w:t>
            </w:r>
          </w:p>
          <w:p w:rsidRDefault="00B82C97" w:rsidP="00962226" w:rsidR="00962226" w:rsidRPr="00C431C6">
            <w:pPr>
              <w:autoSpaceDE w:val="false"/>
              <w:autoSpaceDN w:val="false"/>
              <w:adjustRightInd w:val="false"/>
              <w:rPr>
                <w:bCs/>
                <w:color w:val="061713"/>
                <w:sz w:val="20"/>
                <w:szCs w:val="20"/>
                <w:lang w:eastAsia="hr-BA" w:val="hr-BA"/>
              </w:rPr>
            </w:pPr>
            <w:r>
              <w:rPr>
                <w:bCs/>
                <w:color w:val="1C2C29"/>
                <w:sz w:val="20"/>
                <w:szCs w:val="20"/>
                <w:lang w:eastAsia="hr-BA" w:val="hr-BA"/>
              </w:rPr>
              <w:t>z</w:t>
            </w:r>
            <w:r w:rsidR="00541729" w:rsidRPr="00C431C6">
              <w:rPr>
                <w:bCs/>
                <w:color w:val="061713"/>
                <w:sz w:val="20"/>
                <w:szCs w:val="20"/>
                <w:lang w:eastAsia="hr-BA" w:val="hr-BA"/>
              </w:rPr>
              <w:t>a</w:t>
            </w:r>
            <w:r w:rsidR="00541729" w:rsidRPr="00C431C6">
              <w:rPr>
                <w:bCs/>
                <w:color w:val="1C2C29"/>
                <w:sz w:val="20"/>
                <w:szCs w:val="20"/>
                <w:lang w:eastAsia="hr-BA" w:val="hr-BA"/>
              </w:rPr>
              <w:t>s</w:t>
            </w:r>
            <w:r w:rsidR="00541729" w:rsidRPr="00C431C6">
              <w:rPr>
                <w:bCs/>
                <w:color w:val="061713"/>
                <w:sz w:val="20"/>
                <w:szCs w:val="20"/>
                <w:lang w:eastAsia="hr-BA" w:val="hr-BA"/>
              </w:rPr>
              <w:t>ni</w:t>
            </w:r>
            <w:r w:rsidR="00541729" w:rsidRPr="00C431C6">
              <w:rPr>
                <w:bCs/>
                <w:color w:val="1C2C29"/>
                <w:sz w:val="20"/>
                <w:szCs w:val="20"/>
                <w:lang w:eastAsia="hr-BA" w:val="hr-BA"/>
              </w:rPr>
              <w:t>v</w:t>
            </w:r>
            <w:r w:rsidR="00541729" w:rsidRPr="00C431C6">
              <w:rPr>
                <w:bCs/>
                <w:color w:val="061713"/>
                <w:sz w:val="20"/>
                <w:szCs w:val="20"/>
                <w:lang w:eastAsia="hr-BA" w:val="hr-BA"/>
              </w:rPr>
              <w:t>anj</w:t>
            </w:r>
            <w:r w:rsidR="00541729" w:rsidRPr="00C431C6">
              <w:rPr>
                <w:bCs/>
                <w:color w:val="1C2C29"/>
                <w:sz w:val="20"/>
                <w:szCs w:val="20"/>
                <w:lang w:eastAsia="hr-BA" w:val="hr-BA"/>
              </w:rPr>
              <w:t>e</w:t>
            </w:r>
            <w:r w:rsidR="00541729" w:rsidRPr="00C431C6">
              <w:rPr>
                <w:bCs/>
                <w:color w:val="061713"/>
                <w:sz w:val="20"/>
                <w:szCs w:val="20"/>
                <w:lang w:eastAsia="hr-BA" w:val="hr-BA"/>
              </w:rPr>
              <w:t>m</w:t>
            </w:r>
            <w:r w:rsidR="00962226">
              <w:rPr>
                <w:bCs/>
                <w:color w:val="061713"/>
                <w:sz w:val="20"/>
                <w:szCs w:val="20"/>
                <w:lang w:eastAsia="hr-BA" w:val="hr-BA"/>
              </w:rPr>
              <w:t xml:space="preserve"> </w:t>
            </w:r>
            <w:r w:rsidR="00541729" w:rsidRPr="00C431C6">
              <w:rPr>
                <w:bCs/>
                <w:color w:val="1C2C29"/>
                <w:sz w:val="20"/>
                <w:szCs w:val="20"/>
                <w:lang w:eastAsia="hr-BA" w:val="hr-BA"/>
              </w:rPr>
              <w:t>za</w:t>
            </w:r>
            <w:r w:rsidR="00541729" w:rsidRPr="00C431C6">
              <w:rPr>
                <w:bCs/>
                <w:color w:val="061713"/>
                <w:sz w:val="20"/>
                <w:szCs w:val="20"/>
                <w:lang w:eastAsia="hr-BA" w:val="hr-BA"/>
              </w:rPr>
              <w:t>lo</w:t>
            </w:r>
            <w:r w:rsidR="00541729" w:rsidRPr="00C431C6">
              <w:rPr>
                <w:bCs/>
                <w:color w:val="1C2C29"/>
                <w:sz w:val="20"/>
                <w:szCs w:val="20"/>
                <w:lang w:eastAsia="hr-BA" w:val="hr-BA"/>
              </w:rPr>
              <w:t>ž</w:t>
            </w:r>
            <w:r w:rsidR="00541729" w:rsidRPr="00C431C6">
              <w:rPr>
                <w:bCs/>
                <w:color w:val="061713"/>
                <w:sz w:val="20"/>
                <w:szCs w:val="20"/>
                <w:lang w:eastAsia="hr-BA" w:val="hr-BA"/>
              </w:rPr>
              <w:t>nog pra</w:t>
            </w:r>
            <w:r w:rsidR="00541729" w:rsidRPr="00C431C6">
              <w:rPr>
                <w:bCs/>
                <w:color w:val="1C2C29"/>
                <w:sz w:val="20"/>
                <w:szCs w:val="20"/>
                <w:lang w:eastAsia="hr-BA" w:val="hr-BA"/>
              </w:rPr>
              <w:t>v</w:t>
            </w:r>
            <w:r w:rsidR="00C431C6">
              <w:rPr>
                <w:bCs/>
                <w:color w:val="061713"/>
                <w:sz w:val="20"/>
                <w:szCs w:val="20"/>
                <w:lang w:eastAsia="hr-BA" w:val="hr-BA"/>
              </w:rPr>
              <w:t xml:space="preserve">a, </w:t>
            </w:r>
            <w:r w:rsidR="0033686B">
              <w:rPr>
                <w:bCs/>
                <w:color w:val="061713"/>
                <w:sz w:val="20"/>
                <w:szCs w:val="20"/>
                <w:lang w:eastAsia="hr-BA" w:val="hr-BA"/>
              </w:rPr>
              <w:t>sastavljenog u Zadru</w:t>
            </w:r>
            <w:r w:rsidR="00962226">
              <w:rPr>
                <w:bCs/>
                <w:color w:val="061713"/>
                <w:sz w:val="20"/>
                <w:szCs w:val="20"/>
                <w:lang w:eastAsia="hr-BA" w:val="hr-BA"/>
              </w:rPr>
              <w:t xml:space="preserve"> 14. </w:t>
            </w:r>
            <w:r w:rsidR="00210EF7">
              <w:rPr>
                <w:bCs/>
                <w:color w:val="061713"/>
                <w:sz w:val="20"/>
                <w:szCs w:val="20"/>
                <w:lang w:eastAsia="hr-BA" w:val="hr-BA"/>
              </w:rPr>
              <w:t>s</w:t>
            </w:r>
            <w:r w:rsidR="00962226">
              <w:rPr>
                <w:bCs/>
                <w:color w:val="061713"/>
                <w:sz w:val="20"/>
                <w:szCs w:val="20"/>
                <w:lang w:eastAsia="hr-BA" w:val="hr-BA"/>
              </w:rPr>
              <w:t xml:space="preserve">iječnja 2008.g., </w:t>
            </w:r>
            <w:r w:rsidR="0033686B">
              <w:rPr>
                <w:bCs/>
                <w:color w:val="061713"/>
                <w:sz w:val="20"/>
                <w:szCs w:val="20"/>
                <w:lang w:eastAsia="hr-BA" w:val="hr-BA"/>
              </w:rPr>
              <w:t xml:space="preserve">potvrđenog kod </w:t>
            </w:r>
            <w:r w:rsidR="00932994">
              <w:rPr>
                <w:bCs/>
                <w:color w:val="061713"/>
                <w:sz w:val="20"/>
                <w:szCs w:val="20"/>
                <w:lang w:eastAsia="hr-BA" w:val="hr-BA"/>
              </w:rPr>
              <w:t xml:space="preserve"> javnog </w:t>
            </w:r>
            <w:r w:rsidR="00962226">
              <w:rPr>
                <w:bCs/>
                <w:color w:val="061713"/>
                <w:sz w:val="20"/>
                <w:szCs w:val="20"/>
                <w:lang w:eastAsia="hr-BA" w:val="hr-BA"/>
              </w:rPr>
              <w:t xml:space="preserve"> bilježnika </w:t>
            </w:r>
            <w:r w:rsidR="00C431C6">
              <w:rPr>
                <w:bCs/>
                <w:color w:val="061713"/>
                <w:sz w:val="20"/>
                <w:szCs w:val="20"/>
                <w:lang w:eastAsia="hr-BA" w:val="hr-BA"/>
              </w:rPr>
              <w:t xml:space="preserve"> </w:t>
            </w:r>
            <w:r w:rsidR="00962226" w:rsidRPr="00C431C6">
              <w:rPr>
                <w:bCs/>
                <w:color w:val="061713"/>
                <w:sz w:val="20"/>
                <w:szCs w:val="20"/>
                <w:lang w:eastAsia="hr-BA" w:val="hr-BA"/>
              </w:rPr>
              <w:t xml:space="preserve"> Alkic</w:t>
            </w:r>
            <w:r w:rsidR="00962226" w:rsidRPr="00C431C6">
              <w:rPr>
                <w:bCs/>
                <w:color w:val="1C2C29"/>
                <w:sz w:val="20"/>
                <w:szCs w:val="20"/>
                <w:lang w:eastAsia="hr-BA" w:val="hr-BA"/>
              </w:rPr>
              <w:t xml:space="preserve">e </w:t>
            </w:r>
            <w:r w:rsidR="00962226">
              <w:rPr>
                <w:bCs/>
                <w:color w:val="061713"/>
                <w:sz w:val="20"/>
                <w:szCs w:val="20"/>
                <w:lang w:eastAsia="hr-BA" w:val="hr-BA"/>
              </w:rPr>
              <w:t xml:space="preserve">Kolege Zubčić </w:t>
            </w:r>
            <w:r w:rsidR="0033686B">
              <w:rPr>
                <w:bCs/>
                <w:color w:val="061713"/>
                <w:sz w:val="20"/>
                <w:szCs w:val="20"/>
                <w:lang w:eastAsia="hr-BA" w:val="hr-BA"/>
              </w:rPr>
              <w:t>u Zadru pod.br.</w:t>
            </w:r>
            <w:r w:rsidR="00932994">
              <w:rPr>
                <w:bCs/>
                <w:color w:val="061713"/>
                <w:sz w:val="20"/>
                <w:szCs w:val="20"/>
                <w:lang w:eastAsia="hr-BA" w:val="hr-BA"/>
              </w:rPr>
              <w:t xml:space="preserve"> </w:t>
            </w:r>
            <w:r w:rsidR="00C431C6">
              <w:rPr>
                <w:bCs/>
                <w:color w:val="061713"/>
                <w:sz w:val="20"/>
                <w:szCs w:val="20"/>
                <w:lang w:eastAsia="hr-BA" w:val="hr-BA"/>
              </w:rPr>
              <w:t xml:space="preserve">OV-92/08, s pozivom na Sporazum o osiguranju novačne tražbine zasnivanjem založnog prava </w:t>
            </w:r>
          </w:p>
          <w:p w:rsidRDefault="00541729" w:rsidP="00546CED" w:rsidR="00541729" w:rsidRPr="00C431C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2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729" w:rsidP="00ED3D46" w:rsidR="00541729" w:rsidRPr="00C431C6">
            <w:pPr>
              <w:autoSpaceDE w:val="false"/>
              <w:autoSpaceDN w:val="false"/>
              <w:adjustRightInd w:val="false"/>
              <w:rPr>
                <w:color w:val="697879"/>
                <w:sz w:val="20"/>
                <w:szCs w:val="20"/>
                <w:lang w:eastAsia="hr-BA" w:val="hr-BA"/>
              </w:rPr>
            </w:pPr>
          </w:p>
          <w:p w:rsidRDefault="00541729" w:rsidP="00ED3D46" w:rsidR="00541729" w:rsidRPr="00C431C6">
            <w:pPr>
              <w:autoSpaceDE w:val="false"/>
              <w:autoSpaceDN w:val="false"/>
              <w:adjustRightInd w:val="false"/>
              <w:rPr>
                <w:color w:val="30403D"/>
                <w:sz w:val="20"/>
                <w:szCs w:val="20"/>
                <w:lang w:eastAsia="hr-BA" w:val="hr-BA"/>
              </w:rPr>
            </w:pPr>
            <w:r w:rsidRPr="00C431C6">
              <w:rPr>
                <w:color w:val="697879"/>
                <w:sz w:val="20"/>
                <w:szCs w:val="20"/>
                <w:lang w:eastAsia="hr-BA" w:val="hr-BA"/>
              </w:rPr>
              <w:t xml:space="preserve">-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zkč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>.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b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4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9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4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5</w:t>
            </w:r>
            <w:r w:rsidR="00137145">
              <w:rPr>
                <w:color w:val="697879"/>
                <w:sz w:val="20"/>
                <w:szCs w:val="20"/>
                <w:lang w:eastAsia="hr-BA" w:val="hr-BA"/>
              </w:rPr>
              <w:t>/</w:t>
            </w:r>
            <w:r w:rsidRPr="00C431C6">
              <w:rPr>
                <w:color w:val="00110C"/>
                <w:sz w:val="20"/>
                <w:szCs w:val="20"/>
                <w:lang w:eastAsia="hr-BA" w:val="hr-BA"/>
              </w:rPr>
              <w:t>1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6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 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av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 xml:space="preserve">i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o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a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ao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d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vor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t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ov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5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m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2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>, z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č.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b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>945</w:t>
            </w:r>
            <w:r w:rsidRPr="00C431C6">
              <w:rPr>
                <w:iCs/>
                <w:color w:val="697879"/>
                <w:sz w:val="20"/>
                <w:szCs w:val="20"/>
                <w:lang w:eastAsia="hr-BA" w:val="hr-BA"/>
              </w:rPr>
              <w:t>/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 xml:space="preserve">45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 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avi op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a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ao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indu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trij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o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d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vo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šte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ov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804 m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2</w:t>
            </w:r>
            <w:r w:rsidRPr="00C431C6">
              <w:rPr>
                <w:color w:val="697879"/>
                <w:sz w:val="20"/>
                <w:szCs w:val="20"/>
                <w:lang w:eastAsia="hr-BA" w:val="hr-BA"/>
              </w:rPr>
              <w:t xml:space="preserve">,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z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č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.br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>9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>5</w:t>
            </w:r>
            <w:r w:rsidRPr="00C431C6">
              <w:rPr>
                <w:iCs/>
                <w:color w:val="697879"/>
                <w:sz w:val="20"/>
                <w:szCs w:val="20"/>
                <w:lang w:eastAsia="hr-BA" w:val="hr-BA"/>
              </w:rPr>
              <w:t>/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 xml:space="preserve">6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 xml:space="preserve">u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narav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 xml:space="preserve">i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o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isana</w:t>
            </w:r>
            <w:r w:rsidR="00FD73F7"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kao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d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vor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t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po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84 m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2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 xml:space="preserve">,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z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č.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br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>9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45</w:t>
            </w:r>
            <w:r w:rsidRPr="00C431C6">
              <w:rPr>
                <w:iCs/>
                <w:color w:val="697879"/>
                <w:sz w:val="20"/>
                <w:szCs w:val="20"/>
                <w:lang w:eastAsia="hr-BA" w:val="hr-BA"/>
              </w:rPr>
              <w:t>/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 xml:space="preserve">47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 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arav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 xml:space="preserve">i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o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a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ao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put p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ov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ši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5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m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2</w:t>
            </w:r>
            <w:r w:rsidRPr="00C431C6">
              <w:rPr>
                <w:color w:val="697879"/>
                <w:sz w:val="20"/>
                <w:szCs w:val="20"/>
                <w:lang w:eastAsia="hr-BA" w:val="hr-BA"/>
              </w:rPr>
              <w:t>,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sve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ukupn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po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8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9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8 m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2,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 xml:space="preserve">u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z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ul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oža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 br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1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359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1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;</w:t>
            </w:r>
          </w:p>
          <w:p w:rsidRDefault="00541729" w:rsidP="00ED3D46" w:rsidR="00541729" w:rsidRPr="00C431C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  <w:lang w:eastAsia="hr-BA" w:val="hr-BA"/>
              </w:rPr>
            </w:pPr>
            <w:r w:rsidRPr="00C431C6">
              <w:rPr>
                <w:color w:val="697879"/>
                <w:sz w:val="20"/>
                <w:szCs w:val="20"/>
                <w:lang w:eastAsia="hr-BA" w:val="hr-BA"/>
              </w:rPr>
              <w:t xml:space="preserve">-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zkč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.b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>9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45</w:t>
            </w:r>
            <w:r w:rsidRPr="00C431C6">
              <w:rPr>
                <w:iCs/>
                <w:color w:val="697879"/>
                <w:sz w:val="20"/>
                <w:szCs w:val="20"/>
                <w:lang w:eastAsia="hr-BA" w:val="hr-BA"/>
              </w:rPr>
              <w:t>/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 xml:space="preserve">33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 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av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 xml:space="preserve">i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o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an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a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ao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indu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trij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o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d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ori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t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ovrš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e 58 m2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 xml:space="preserve">,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zkč.br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>.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>49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>5</w:t>
            </w:r>
            <w:r w:rsidRPr="00C431C6">
              <w:rPr>
                <w:iCs/>
                <w:color w:val="697879"/>
                <w:sz w:val="20"/>
                <w:szCs w:val="20"/>
                <w:lang w:eastAsia="hr-BA" w:val="hr-BA"/>
              </w:rPr>
              <w:t>/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 xml:space="preserve">36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 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av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 opi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a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ao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indu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trij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o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d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ori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t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ov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 xml:space="preserve">55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m2</w:t>
            </w:r>
            <w:r w:rsidRPr="00C431C6">
              <w:rPr>
                <w:color w:val="697879"/>
                <w:sz w:val="20"/>
                <w:szCs w:val="20"/>
                <w:lang w:eastAsia="hr-BA" w:val="hr-BA"/>
              </w:rPr>
              <w:t xml:space="preserve">,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sve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uku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p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e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pov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ši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11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3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m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2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 xml:space="preserve">,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 xml:space="preserve">u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z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k.ul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br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93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23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;</w:t>
            </w:r>
          </w:p>
          <w:p w:rsidRDefault="00541729" w:rsidP="00ED3D46" w:rsidR="00541729">
            <w:pPr>
              <w:autoSpaceDE w:val="false"/>
              <w:autoSpaceDN w:val="false"/>
              <w:adjustRightInd w:val="false"/>
              <w:rPr>
                <w:color w:val="506060"/>
                <w:sz w:val="20"/>
                <w:szCs w:val="20"/>
                <w:lang w:eastAsia="hr-BA" w:val="hr-BA"/>
              </w:rPr>
            </w:pPr>
            <w:r w:rsidRPr="00C431C6">
              <w:rPr>
                <w:color w:val="697879"/>
                <w:sz w:val="20"/>
                <w:szCs w:val="20"/>
                <w:lang w:eastAsia="hr-BA" w:val="hr-BA"/>
              </w:rPr>
              <w:t xml:space="preserve">-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zkč.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br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>9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45</w:t>
            </w:r>
            <w:r w:rsidRPr="00C431C6">
              <w:rPr>
                <w:iCs/>
                <w:color w:val="697879"/>
                <w:sz w:val="20"/>
                <w:szCs w:val="20"/>
                <w:lang w:eastAsia="hr-BA" w:val="hr-BA"/>
              </w:rPr>
              <w:t>/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>2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 xml:space="preserve">9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 nara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 opi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an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a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ao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indu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trij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o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d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ori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t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ov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7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828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m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2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 xml:space="preserve">,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z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č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>.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b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>.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>9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>5</w:t>
            </w:r>
            <w:r w:rsidRPr="00C431C6">
              <w:rPr>
                <w:iCs/>
                <w:color w:val="697879"/>
                <w:sz w:val="20"/>
                <w:szCs w:val="20"/>
                <w:lang w:eastAsia="hr-BA" w:val="hr-BA"/>
              </w:rPr>
              <w:t>/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>3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 xml:space="preserve">0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 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ra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 opi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a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ao i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ndu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t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ij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ko d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vo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t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ovrši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1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9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m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2</w:t>
            </w:r>
            <w:r w:rsidRPr="00C431C6">
              <w:rPr>
                <w:color w:val="697879"/>
                <w:sz w:val="20"/>
                <w:szCs w:val="20"/>
                <w:lang w:eastAsia="hr-BA" w:val="hr-BA"/>
              </w:rPr>
              <w:t xml:space="preserve">,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z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č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.b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>9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>5</w:t>
            </w:r>
            <w:r w:rsidRPr="00C431C6">
              <w:rPr>
                <w:iCs/>
                <w:color w:val="697879"/>
                <w:sz w:val="20"/>
                <w:szCs w:val="20"/>
                <w:lang w:eastAsia="hr-BA" w:val="hr-BA"/>
              </w:rPr>
              <w:t>/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>3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 xml:space="preserve">1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naravi o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a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o indu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trij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ko d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vo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t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po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e 299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7 m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2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 xml:space="preserve">,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sve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ukupn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ov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10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8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44</w:t>
            </w:r>
            <w:r w:rsidR="00FD73F7"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m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2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 xml:space="preserve">,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 xml:space="preserve">u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z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.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</w:t>
            </w:r>
            <w:r w:rsidRPr="00C431C6">
              <w:rPr>
                <w:color w:val="00110C"/>
                <w:sz w:val="20"/>
                <w:szCs w:val="20"/>
                <w:lang w:eastAsia="hr-BA" w:val="hr-BA"/>
              </w:rPr>
              <w:t>l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br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10149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>;</w:t>
            </w:r>
          </w:p>
          <w:p w:rsidRDefault="00932994" w:rsidP="00ED3D46" w:rsidR="00932994">
            <w:pPr>
              <w:autoSpaceDE w:val="false"/>
              <w:autoSpaceDN w:val="false"/>
              <w:adjustRightInd w:val="false"/>
              <w:rPr>
                <w:color w:val="506060"/>
                <w:sz w:val="20"/>
                <w:szCs w:val="20"/>
                <w:lang w:eastAsia="hr-BA" w:val="hr-BA"/>
              </w:rPr>
            </w:pPr>
          </w:p>
          <w:p w:rsidRDefault="00932994" w:rsidP="00ED3D46" w:rsidR="00932994">
            <w:pPr>
              <w:autoSpaceDE w:val="false"/>
              <w:autoSpaceDN w:val="false"/>
              <w:adjustRightInd w:val="false"/>
              <w:rPr>
                <w:color w:val="506060"/>
                <w:sz w:val="20"/>
                <w:szCs w:val="20"/>
                <w:lang w:eastAsia="hr-BA" w:val="hr-BA"/>
              </w:rPr>
            </w:pPr>
          </w:p>
          <w:p w:rsidRDefault="00932994" w:rsidP="00ED3D46" w:rsidR="00932994" w:rsidRPr="00C431C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  <w:lang w:eastAsia="hr-BA" w:val="hr-BA"/>
              </w:rPr>
            </w:pPr>
          </w:p>
          <w:p w:rsidRDefault="00541729" w:rsidP="00ED3D46" w:rsidR="00541729" w:rsidRPr="00C431C6">
            <w:pPr>
              <w:autoSpaceDE w:val="false"/>
              <w:autoSpaceDN w:val="false"/>
              <w:adjustRightInd w:val="false"/>
              <w:rPr>
                <w:color w:val="192926"/>
                <w:sz w:val="20"/>
                <w:szCs w:val="20"/>
                <w:lang w:eastAsia="hr-BA" w:val="hr-BA"/>
              </w:rPr>
            </w:pPr>
            <w:r w:rsidRPr="00C431C6">
              <w:rPr>
                <w:color w:val="697879"/>
                <w:sz w:val="20"/>
                <w:szCs w:val="20"/>
                <w:lang w:eastAsia="hr-BA" w:val="hr-BA"/>
              </w:rPr>
              <w:t xml:space="preserve">-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z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č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>.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b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494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>5</w:t>
            </w:r>
            <w:r w:rsidRPr="00C431C6">
              <w:rPr>
                <w:iCs/>
                <w:color w:val="697879"/>
                <w:sz w:val="20"/>
                <w:szCs w:val="20"/>
                <w:lang w:eastAsia="hr-BA" w:val="hr-BA"/>
              </w:rPr>
              <w:t>/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>2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 xml:space="preserve">7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 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ar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a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 opi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a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kao d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ori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t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ov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e 2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8 m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2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 xml:space="preserve">,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z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č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>.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b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>9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>5</w:t>
            </w:r>
            <w:r w:rsidRPr="00C431C6">
              <w:rPr>
                <w:iCs/>
                <w:color w:val="697879"/>
                <w:sz w:val="20"/>
                <w:szCs w:val="20"/>
                <w:lang w:eastAsia="hr-BA" w:val="hr-BA"/>
              </w:rPr>
              <w:t>/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 xml:space="preserve">35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 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arav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 xml:space="preserve">i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o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a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ka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o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indu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trij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ko d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vo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t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po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48 m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2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 xml:space="preserve">,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z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č.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br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4945</w:t>
            </w:r>
            <w:r w:rsidRPr="00C431C6">
              <w:rPr>
                <w:iCs/>
                <w:color w:val="697879"/>
                <w:sz w:val="20"/>
                <w:szCs w:val="20"/>
                <w:lang w:eastAsia="hr-BA" w:val="hr-BA"/>
              </w:rPr>
              <w:t>/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 xml:space="preserve">48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 xml:space="preserve">u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narav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</w:t>
            </w:r>
          </w:p>
          <w:p w:rsidRDefault="00541729" w:rsidP="00ED3D46" w:rsidR="00541729" w:rsidRPr="00C431C6">
            <w:pPr>
              <w:autoSpaceDE w:val="false"/>
              <w:autoSpaceDN w:val="false"/>
              <w:adjustRightInd w:val="false"/>
              <w:rPr>
                <w:color w:val="506060"/>
                <w:sz w:val="20"/>
                <w:szCs w:val="20"/>
                <w:lang w:eastAsia="hr-BA" w:val="hr-BA"/>
              </w:rPr>
            </w:pPr>
            <w:r w:rsidRPr="00C431C6">
              <w:rPr>
                <w:color w:val="30403D"/>
                <w:sz w:val="20"/>
                <w:szCs w:val="20"/>
                <w:lang w:eastAsia="hr-BA" w:val="hr-BA"/>
              </w:rPr>
              <w:t>o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isa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a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ka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o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put po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4 m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2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 xml:space="preserve">,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sve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ukupn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po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80 m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2,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 xml:space="preserve">u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z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>.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ul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br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10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589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>;</w:t>
            </w:r>
          </w:p>
          <w:p w:rsidRDefault="00541729" w:rsidP="00ED3D46" w:rsidR="00541729" w:rsidRPr="00932994">
            <w:pPr>
              <w:autoSpaceDE w:val="false"/>
              <w:autoSpaceDN w:val="false"/>
              <w:adjustRightInd w:val="false"/>
              <w:rPr>
                <w:color w:val="506060"/>
                <w:sz w:val="20"/>
                <w:szCs w:val="20"/>
                <w:lang w:eastAsia="hr-BA" w:val="hr-BA"/>
              </w:rPr>
            </w:pPr>
            <w:r w:rsidRPr="00C431C6">
              <w:rPr>
                <w:color w:val="506060"/>
                <w:sz w:val="20"/>
                <w:szCs w:val="20"/>
                <w:lang w:eastAsia="hr-BA" w:val="hr-BA"/>
              </w:rPr>
              <w:t xml:space="preserve">-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z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č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.br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>9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45</w:t>
            </w:r>
            <w:r w:rsidRPr="00C431C6">
              <w:rPr>
                <w:iCs/>
                <w:color w:val="697879"/>
                <w:sz w:val="20"/>
                <w:szCs w:val="20"/>
                <w:lang w:eastAsia="hr-BA" w:val="hr-BA"/>
              </w:rPr>
              <w:t>/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 xml:space="preserve">6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 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ra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 opi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ana 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ao g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ard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e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rob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a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ov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107 m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2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 xml:space="preserve">,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a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 xml:space="preserve">u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z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.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ul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b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>.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10117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>;</w:t>
            </w:r>
          </w:p>
          <w:p w:rsidRDefault="00541729" w:rsidP="00ED3D46" w:rsidR="00541729" w:rsidRPr="00C431C6">
            <w:pPr>
              <w:autoSpaceDE w:val="false"/>
              <w:autoSpaceDN w:val="false"/>
              <w:adjustRightInd w:val="false"/>
              <w:rPr>
                <w:color w:val="506060"/>
                <w:sz w:val="20"/>
                <w:szCs w:val="20"/>
                <w:lang w:eastAsia="hr-BA" w:val="hr-BA"/>
              </w:rPr>
            </w:pPr>
            <w:r w:rsidRPr="00C431C6">
              <w:rPr>
                <w:color w:val="506060"/>
                <w:sz w:val="20"/>
                <w:szCs w:val="20"/>
                <w:lang w:eastAsia="hr-BA" w:val="hr-BA"/>
              </w:rPr>
              <w:t xml:space="preserve">-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z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č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.br 4945</w:t>
            </w:r>
            <w:r w:rsidR="00137145">
              <w:rPr>
                <w:color w:val="697879"/>
                <w:sz w:val="20"/>
                <w:szCs w:val="20"/>
                <w:lang w:eastAsia="hr-BA" w:val="hr-BA"/>
              </w:rPr>
              <w:t>/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1 u 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ra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 opi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na kao put po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4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22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9 m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2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 xml:space="preserve">,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ana u zk</w:t>
            </w:r>
            <w:r w:rsidRPr="00C431C6">
              <w:rPr>
                <w:color w:val="00110C"/>
                <w:sz w:val="20"/>
                <w:szCs w:val="20"/>
                <w:lang w:eastAsia="hr-BA" w:val="hr-BA"/>
              </w:rPr>
              <w:t>.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ul br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1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4330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>;</w:t>
            </w:r>
          </w:p>
          <w:p w:rsidRDefault="00541729" w:rsidP="00ED3D46" w:rsidR="00541729" w:rsidRPr="00C431C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  <w:lang w:eastAsia="hr-BA" w:val="hr-BA"/>
              </w:rPr>
            </w:pPr>
            <w:r w:rsidRPr="00C431C6">
              <w:rPr>
                <w:color w:val="506060"/>
                <w:sz w:val="20"/>
                <w:szCs w:val="20"/>
                <w:lang w:eastAsia="hr-BA" w:val="hr-BA"/>
              </w:rPr>
              <w:t xml:space="preserve">-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z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č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.br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>9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45</w:t>
            </w:r>
            <w:r w:rsidRPr="00C431C6">
              <w:rPr>
                <w:iCs/>
                <w:color w:val="506060"/>
                <w:sz w:val="20"/>
                <w:szCs w:val="20"/>
                <w:lang w:eastAsia="hr-BA" w:val="hr-BA"/>
              </w:rPr>
              <w:t>/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 xml:space="preserve">41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 nar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av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 opi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a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ao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indu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trij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ko d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ori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t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ov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87 m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2</w:t>
            </w:r>
            <w:r w:rsidRPr="00C431C6">
              <w:rPr>
                <w:color w:val="697879"/>
                <w:sz w:val="20"/>
                <w:szCs w:val="20"/>
                <w:lang w:eastAsia="hr-BA" w:val="hr-BA"/>
              </w:rPr>
              <w:t xml:space="preserve">,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zkč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>.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b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>.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494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>5</w:t>
            </w:r>
            <w:r w:rsidRPr="00C431C6">
              <w:rPr>
                <w:iCs/>
                <w:color w:val="697879"/>
                <w:sz w:val="20"/>
                <w:szCs w:val="20"/>
                <w:lang w:eastAsia="hr-BA" w:val="hr-BA"/>
              </w:rPr>
              <w:t>/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 xml:space="preserve">61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 nar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av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 opi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ana kao industrij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ko d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vo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t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ov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 xml:space="preserve">ine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35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m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2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 xml:space="preserve">,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sve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uku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p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e</w:t>
            </w:r>
            <w:r w:rsidR="00FD73F7"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ovrš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1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22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m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2,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an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 xml:space="preserve">u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z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k.ul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br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10118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;</w:t>
            </w:r>
          </w:p>
          <w:p w:rsidRDefault="00541729" w:rsidP="00ED3D46" w:rsidR="00541729" w:rsidRPr="00C431C6">
            <w:pPr>
              <w:autoSpaceDE w:val="false"/>
              <w:autoSpaceDN w:val="false"/>
              <w:adjustRightInd w:val="false"/>
              <w:rPr>
                <w:color w:val="30403D"/>
                <w:sz w:val="20"/>
                <w:szCs w:val="20"/>
                <w:lang w:eastAsia="hr-BA" w:val="hr-BA"/>
              </w:rPr>
            </w:pPr>
            <w:r w:rsidRPr="00C431C6">
              <w:rPr>
                <w:color w:val="506060"/>
                <w:sz w:val="20"/>
                <w:szCs w:val="20"/>
                <w:lang w:eastAsia="hr-BA" w:val="hr-BA"/>
              </w:rPr>
              <w:t xml:space="preserve">-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z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č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>.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br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>9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45</w:t>
            </w:r>
            <w:r w:rsidRPr="00C431C6">
              <w:rPr>
                <w:iCs/>
                <w:color w:val="506060"/>
                <w:sz w:val="20"/>
                <w:szCs w:val="20"/>
                <w:lang w:eastAsia="hr-BA" w:val="hr-BA"/>
              </w:rPr>
              <w:t>/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 xml:space="preserve">4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 naravi opi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na kao put po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ine 158 m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2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 xml:space="preserve">,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ana u zk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>.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ul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br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9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3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19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;</w:t>
            </w:r>
          </w:p>
          <w:p w:rsidRDefault="00541729" w:rsidP="00ED3D46" w:rsidR="00541729" w:rsidRPr="00C431C6">
            <w:pPr>
              <w:autoSpaceDE w:val="false"/>
              <w:autoSpaceDN w:val="false"/>
              <w:adjustRightInd w:val="false"/>
              <w:rPr>
                <w:color w:val="30403D"/>
                <w:sz w:val="20"/>
                <w:szCs w:val="20"/>
                <w:lang w:eastAsia="hr-BA" w:val="hr-BA"/>
              </w:rPr>
            </w:pPr>
            <w:r w:rsidRPr="00C431C6">
              <w:rPr>
                <w:color w:val="506060"/>
                <w:sz w:val="20"/>
                <w:szCs w:val="20"/>
                <w:lang w:eastAsia="hr-BA" w:val="hr-BA"/>
              </w:rPr>
              <w:t xml:space="preserve">-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z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č.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br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>9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>45</w:t>
            </w:r>
            <w:r w:rsidRPr="00C431C6">
              <w:rPr>
                <w:iCs/>
                <w:color w:val="697879"/>
                <w:sz w:val="20"/>
                <w:szCs w:val="20"/>
                <w:lang w:eastAsia="hr-BA" w:val="hr-BA"/>
              </w:rPr>
              <w:t>/</w:t>
            </w:r>
            <w:r w:rsidRPr="00C431C6">
              <w:rPr>
                <w:iCs/>
                <w:color w:val="30403D"/>
                <w:sz w:val="20"/>
                <w:szCs w:val="20"/>
                <w:lang w:eastAsia="hr-BA" w:val="hr-BA"/>
              </w:rPr>
              <w:t>3</w:t>
            </w:r>
            <w:r w:rsidRPr="00C431C6">
              <w:rPr>
                <w:iCs/>
                <w:color w:val="192926"/>
                <w:sz w:val="20"/>
                <w:szCs w:val="20"/>
                <w:lang w:eastAsia="hr-BA" w:val="hr-BA"/>
              </w:rPr>
              <w:t xml:space="preserve">8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 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ra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 opi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na kao industrijsko d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ori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t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po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4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2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00 m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2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 xml:space="preserve">,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a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 xml:space="preserve">u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z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.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ul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br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11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9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16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>;</w:t>
            </w:r>
          </w:p>
          <w:p w:rsidRDefault="00541729" w:rsidP="00ED3D46" w:rsidR="00541729" w:rsidRPr="00C431C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  <w:lang w:eastAsia="hr-BA" w:val="hr-BA"/>
              </w:rPr>
            </w:pPr>
            <w:r w:rsidRPr="00C431C6">
              <w:rPr>
                <w:color w:val="506060"/>
                <w:sz w:val="20"/>
                <w:szCs w:val="20"/>
                <w:lang w:eastAsia="hr-BA" w:val="hr-BA"/>
              </w:rPr>
              <w:t xml:space="preserve">-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z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č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>.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br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4945</w:t>
            </w:r>
            <w:r w:rsidR="00137145">
              <w:rPr>
                <w:color w:val="506060"/>
                <w:sz w:val="20"/>
                <w:szCs w:val="20"/>
                <w:lang w:eastAsia="hr-BA" w:val="hr-BA"/>
              </w:rPr>
              <w:t>/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11 u 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ra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 opi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na ka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o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indu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trij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ko d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ori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t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ov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65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3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8 m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2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 xml:space="preserve">,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z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č.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b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>.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4945</w:t>
            </w:r>
            <w:r w:rsidR="00137145">
              <w:rPr>
                <w:color w:val="697879"/>
                <w:sz w:val="20"/>
                <w:szCs w:val="20"/>
                <w:lang w:eastAsia="hr-BA" w:val="hr-BA"/>
              </w:rPr>
              <w:t>/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1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2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 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av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 opi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ana kao industrij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ko d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ori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te po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ši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18 m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2</w:t>
            </w:r>
            <w:r w:rsidRPr="00C431C6">
              <w:rPr>
                <w:color w:val="506060"/>
                <w:sz w:val="20"/>
                <w:szCs w:val="20"/>
                <w:lang w:eastAsia="hr-BA" w:val="hr-BA"/>
              </w:rPr>
              <w:t xml:space="preserve">,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z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č.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b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>.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4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9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45</w:t>
            </w:r>
            <w:r w:rsidR="00137145">
              <w:rPr>
                <w:color w:val="697879"/>
                <w:sz w:val="20"/>
                <w:szCs w:val="20"/>
                <w:lang w:eastAsia="hr-BA" w:val="hr-BA"/>
              </w:rPr>
              <w:t>/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1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3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</w:t>
            </w:r>
            <w:r w:rsidR="00FD73F7" w:rsidRPr="00C431C6">
              <w:rPr>
                <w:color w:val="192926"/>
                <w:sz w:val="20"/>
                <w:szCs w:val="20"/>
                <w:lang w:eastAsia="hr-BA" w:val="hr-BA"/>
              </w:rPr>
              <w:t xml:space="preserve">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arav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 opi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an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a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kao put po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6 m2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,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zkč.br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4945</w:t>
            </w:r>
            <w:r w:rsidR="00137145">
              <w:rPr>
                <w:color w:val="697879"/>
                <w:sz w:val="20"/>
                <w:szCs w:val="20"/>
                <w:lang w:eastAsia="hr-BA" w:val="hr-BA"/>
              </w:rPr>
              <w:t>/</w:t>
            </w:r>
            <w:r w:rsidRPr="00C431C6">
              <w:rPr>
                <w:color w:val="00110C"/>
                <w:sz w:val="20"/>
                <w:szCs w:val="20"/>
                <w:lang w:eastAsia="hr-BA" w:val="hr-BA"/>
              </w:rPr>
              <w:t xml:space="preserve">17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 nara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 xml:space="preserve">i 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o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a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ao</w:t>
            </w:r>
            <w:r w:rsidR="00FD73F7"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indu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trij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ko d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ori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t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ov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ine 1964 m2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, sv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eukupn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po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v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r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š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in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85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2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6 m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2,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upi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sa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n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 xml:space="preserve">e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 zk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ul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>.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br</w:t>
            </w:r>
            <w:r w:rsidRPr="00C431C6">
              <w:rPr>
                <w:color w:val="000000"/>
                <w:sz w:val="20"/>
                <w:szCs w:val="20"/>
                <w:lang w:eastAsia="hr-BA" w:val="hr-BA"/>
              </w:rPr>
              <w:t xml:space="preserve">. </w:t>
            </w:r>
            <w:r w:rsidRPr="00C431C6">
              <w:rPr>
                <w:color w:val="192926"/>
                <w:sz w:val="20"/>
                <w:szCs w:val="20"/>
                <w:lang w:eastAsia="hr-BA" w:val="hr-BA"/>
              </w:rPr>
              <w:t>9</w:t>
            </w:r>
            <w:r w:rsidRPr="00C431C6">
              <w:rPr>
                <w:color w:val="30403D"/>
                <w:sz w:val="20"/>
                <w:szCs w:val="20"/>
                <w:lang w:eastAsia="hr-BA" w:val="hr-BA"/>
              </w:rPr>
              <w:t>322.</w:t>
            </w:r>
          </w:p>
          <w:p w:rsidRDefault="00541729" w:rsidP="00ED3D46" w:rsidR="00541729" w:rsidRPr="00C431C6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</w:tbl>
    <w:p w:rsidRDefault="00DA7863" w:rsidP="00E078C4" w:rsidR="00DA7863">
      <w:pPr>
        <w:rPr>
          <w:b/>
          <w:bCs/>
        </w:rPr>
      </w:pPr>
    </w:p>
    <w:p w:rsidRDefault="00301538" w:rsidP="00301538" w:rsidR="00301538" w:rsidRPr="003726DD">
      <w:pPr>
        <w:jc w:val="center"/>
        <w:rPr>
          <w:b/>
          <w:bCs/>
        </w:rPr>
      </w:pPr>
      <w:r>
        <w:rPr>
          <w:b/>
          <w:bCs/>
        </w:rPr>
        <w:t xml:space="preserve">III.        TABLICA IZLUČNIH </w:t>
      </w:r>
      <w:r w:rsidRPr="00655B39">
        <w:rPr>
          <w:b/>
          <w:bCs/>
        </w:rPr>
        <w:t>PRAVA</w:t>
      </w:r>
    </w:p>
    <w:p w:rsidRDefault="00301538" w:rsidP="00301538" w:rsidR="00301538" w:rsidRPr="00C30943">
      <w:pPr>
        <w:jc w:val="center"/>
        <w:rPr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73"/>
        <w:gridCol w:w="2861"/>
        <w:gridCol w:w="1515"/>
        <w:gridCol w:w="2861"/>
        <w:gridCol w:w="2017"/>
        <w:gridCol w:w="4080"/>
      </w:tblGrid>
      <w:tr w:rsidR="00301538" w:rsidRPr="00C30943">
        <w:trPr>
          <w:jc w:val="center"/>
        </w:trPr>
        <w:tc>
          <w:tcPr>
            <w:tcW w:type="pct" w:w="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Redni broj </w:t>
            </w:r>
          </w:p>
          <w:p w:rsidRDefault="00301538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pct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>Ime i prezi</w:t>
            </w:r>
            <w:r w:rsidR="00157314">
              <w:rPr>
                <w:rFonts w:cs="Times New Roman" w:hAnsi="Times New Roman" w:ascii="Times New Roman"/>
                <w:b/>
                <w:sz w:val="18"/>
                <w:szCs w:val="18"/>
              </w:rPr>
              <w:t>me /  tvrtka ili naziv izlučnog</w:t>
            </w: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 vjerovnika</w:t>
            </w:r>
          </w:p>
        </w:tc>
        <w:tc>
          <w:tcPr>
            <w:tcW w:type="pct" w:w="5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2317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>OIB izlučnog</w:t>
            </w:r>
            <w:r w:rsidR="00301538"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 vjerovnika </w:t>
            </w:r>
          </w:p>
        </w:tc>
        <w:tc>
          <w:tcPr>
            <w:tcW w:type="pct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2317" w:rsidP="001828E2" w:rsidR="00872317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Adresa / sjedište izlučnog </w:t>
            </w:r>
          </w:p>
          <w:p w:rsidRDefault="00301538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type="pct" w:w="7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>Pravna osnova izlučnog prava</w:t>
            </w:r>
          </w:p>
        </w:tc>
        <w:tc>
          <w:tcPr>
            <w:tcW w:type="pct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>Predmet izlučnog prava</w:t>
            </w:r>
          </w:p>
        </w:tc>
      </w:tr>
      <w:tr w:rsidR="00301538" w:rsidRPr="007B4027">
        <w:trPr>
          <w:jc w:val="center"/>
        </w:trPr>
        <w:tc>
          <w:tcPr>
            <w:tcW w:type="pct" w:w="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C30943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5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7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</w:tr>
    </w:tbl>
    <w:p w:rsidRDefault="004C21E5" w:rsidP="00301538" w:rsidR="004C21E5"/>
    <w:p w:rsidRDefault="00301538" w:rsidP="00393AE3" w:rsidR="00E078C4">
      <w:pPr>
        <w:ind w:right="535"/>
      </w:pPr>
      <w:r w:rsidRPr="003726DD">
        <w:t xml:space="preserve">Mjesto i datum </w:t>
      </w:r>
    </w:p>
    <w:p w:rsidRDefault="00E078C4" w:rsidP="00393AE3" w:rsidR="00301538">
      <w:pPr>
        <w:ind w:right="535"/>
      </w:pPr>
      <w:r>
        <w:t xml:space="preserve">Zagreb, </w:t>
      </w:r>
      <w:r w:rsidR="00210EF7">
        <w:t>25.03.2019.</w:t>
      </w:r>
      <w:r w:rsidR="004C21E5">
        <w:tab/>
      </w:r>
      <w:r>
        <w:t xml:space="preserve">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01538">
        <w:t>Stečajni upravitelj:</w:t>
      </w:r>
    </w:p>
    <w:p w:rsidRDefault="00E078C4" w:rsidP="00393AE3" w:rsidR="00E078C4">
      <w:pPr>
        <w:ind w:right="535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78C4" w:rsidP="00393AE3" w:rsidR="00E078C4">
      <w:pPr>
        <w:ind w:right="535"/>
      </w:pPr>
    </w:p>
    <w:p w:rsidRDefault="004C21E5" w:rsidP="00301538" w:rsidR="003015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A3730" w:rsidP="00CE3664" w:rsidR="00DA3730">
      <w:pPr>
        <w:ind w:firstLine="720" w:left="-720"/>
      </w:pPr>
    </w:p>
    <w:sectPr w:rsidSect="00393AE3" w:rsidR="00DA3730">
      <w:footerReference w:type="even" r:id="rId10"/>
      <w:footerReference w:type="default" r:id="rId11"/>
      <w:pgSz w:orient="landscape" w:h="11906" w:w="16838"/>
      <w:pgMar w:gutter="0" w:footer="709" w:header="709" w:left="1418" w:bottom="1418" w:right="1529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0854" w:rsidP="00A411D8" w:rsidR="00140854">
      <w:pPr>
        <w:pStyle w:val="Bezproreda"/>
      </w:pPr>
      <w:r>
        <w:separator/>
      </w:r>
    </w:p>
  </w:endnote>
  <w:endnote w:id="0" w:type="continuationSeparator">
    <w:p w:rsidRDefault="00140854" w:rsidP="00A411D8" w:rsidR="00140854">
      <w:pPr>
        <w:pStyle w:val="Bezproreda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ED8" w:rsidP="003A6874" w:rsidR="002B0ED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0ED8" w:rsidP="00DE70B6" w:rsidR="002B0ED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ED8" w:rsidP="003A6874" w:rsidR="002B0ED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0CD1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2B0ED8" w:rsidP="00DE70B6" w:rsidR="002B0ED8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0854" w:rsidP="00A411D8" w:rsidR="00140854">
      <w:pPr>
        <w:pStyle w:val="Bezproreda"/>
      </w:pPr>
      <w:r>
        <w:separator/>
      </w:r>
    </w:p>
  </w:footnote>
  <w:footnote w:id="0" w:type="continuationSeparator">
    <w:p w:rsidRDefault="00140854" w:rsidP="00A411D8" w:rsidR="00140854">
      <w:pPr>
        <w:pStyle w:val="Bezproreda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B9B6FDF"/>
    <w:multiLevelType w:val="hybridMultilevel"/>
    <w:tmpl w:val="CE10D3CC"/>
    <w:lvl w:tplc="BE0A13B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697879"/>
      </w:rPr>
    </w:lvl>
    <w:lvl w:tentative="true"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7E2BB3"/>
    <w:multiLevelType w:val="hybridMultilevel"/>
    <w:tmpl w:val="B2166F9C"/>
    <w:lvl w:tplc="1D8274B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001C8D"/>
    <w:multiLevelType w:val="hybridMultilevel"/>
    <w:tmpl w:val="2A20942E"/>
    <w:lvl w:tplc="E3388F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D00A28"/>
    <w:multiLevelType w:val="hybridMultilevel"/>
    <w:tmpl w:val="0736E6C0"/>
    <w:lvl w:tplc="1D8274B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A43ED2"/>
    <w:multiLevelType w:val="hybridMultilevel"/>
    <w:tmpl w:val="5C48ABC4"/>
    <w:lvl w:tplc="9840646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C9A5C69"/>
    <w:multiLevelType w:val="hybridMultilevel"/>
    <w:tmpl w:val="D7A0BCC8"/>
    <w:lvl w:tplc="DFD21B1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ED552C3"/>
    <w:multiLevelType w:val="hybridMultilevel"/>
    <w:tmpl w:val="C11AAC24"/>
    <w:lvl w:tplc="1BAE59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FE12FA"/>
    <w:multiLevelType w:val="hybridMultilevel"/>
    <w:tmpl w:val="91F4A9AE"/>
    <w:lvl w:tplc="48B6E264"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9">
    <w:nsid w:val="55446579"/>
    <w:multiLevelType w:val="hybridMultilevel"/>
    <w:tmpl w:val="2A20942E"/>
    <w:lvl w:tplc="E3388F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79A6891"/>
    <w:multiLevelType w:val="hybridMultilevel"/>
    <w:tmpl w:val="0736E6C0"/>
    <w:lvl w:tplc="1D8274B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6F787B"/>
    <w:multiLevelType w:val="hybridMultilevel"/>
    <w:tmpl w:val="8728A954"/>
    <w:lvl w:tplc="4674479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8"/>
  </w:num>
  <w:num w:numId="5">
    <w:abstractNumId w:val="5"/>
  </w:num>
  <w:num w:numId="6">
    <w:abstractNumId w:val="4"/>
  </w:num>
  <w:num w:numId="7">
    <w:abstractNumId w:val="2"/>
  </w:num>
  <w:num w:numId="8">
    <w:abstractNumId w:val="9"/>
  </w:num>
  <w:num w:numId="9">
    <w:abstractNumId w:val="3"/>
  </w:num>
  <w:num w:numId="10">
    <w:abstractNumId w:val="7"/>
  </w:num>
  <w:num w:numId="11">
    <w:abstractNumId w:val="1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3664"/>
    <w:rsid w:val="00024DA0"/>
    <w:rsid w:val="0004327E"/>
    <w:rsid w:val="000446EB"/>
    <w:rsid w:val="00047D79"/>
    <w:rsid w:val="00066A0B"/>
    <w:rsid w:val="00072F20"/>
    <w:rsid w:val="00080717"/>
    <w:rsid w:val="00083F31"/>
    <w:rsid w:val="00084772"/>
    <w:rsid w:val="00091756"/>
    <w:rsid w:val="0009243A"/>
    <w:rsid w:val="00095108"/>
    <w:rsid w:val="00095962"/>
    <w:rsid w:val="000C0610"/>
    <w:rsid w:val="000C7F5B"/>
    <w:rsid w:val="000D0744"/>
    <w:rsid w:val="000E3D24"/>
    <w:rsid w:val="000F7019"/>
    <w:rsid w:val="000F790B"/>
    <w:rsid w:val="00101ABE"/>
    <w:rsid w:val="00111CA9"/>
    <w:rsid w:val="00112E00"/>
    <w:rsid w:val="001152B0"/>
    <w:rsid w:val="00115ACE"/>
    <w:rsid w:val="00137145"/>
    <w:rsid w:val="00140854"/>
    <w:rsid w:val="0014259F"/>
    <w:rsid w:val="001551A2"/>
    <w:rsid w:val="00156F7F"/>
    <w:rsid w:val="00157314"/>
    <w:rsid w:val="00157382"/>
    <w:rsid w:val="0017299B"/>
    <w:rsid w:val="00172D86"/>
    <w:rsid w:val="001828E2"/>
    <w:rsid w:val="00187999"/>
    <w:rsid w:val="00192419"/>
    <w:rsid w:val="001A79E5"/>
    <w:rsid w:val="001C61A0"/>
    <w:rsid w:val="001D1157"/>
    <w:rsid w:val="001D6DF0"/>
    <w:rsid w:val="001E1C50"/>
    <w:rsid w:val="001F1810"/>
    <w:rsid w:val="001F4CD2"/>
    <w:rsid w:val="00210EF7"/>
    <w:rsid w:val="00216629"/>
    <w:rsid w:val="002235FF"/>
    <w:rsid w:val="002272E5"/>
    <w:rsid w:val="00243CE1"/>
    <w:rsid w:val="002473D3"/>
    <w:rsid w:val="002534F5"/>
    <w:rsid w:val="00253782"/>
    <w:rsid w:val="002745C3"/>
    <w:rsid w:val="0028454A"/>
    <w:rsid w:val="002B0ED8"/>
    <w:rsid w:val="002B20DE"/>
    <w:rsid w:val="002B743B"/>
    <w:rsid w:val="002D5042"/>
    <w:rsid w:val="002D61CB"/>
    <w:rsid w:val="002E78FC"/>
    <w:rsid w:val="00301538"/>
    <w:rsid w:val="0031059E"/>
    <w:rsid w:val="003132F3"/>
    <w:rsid w:val="003205E9"/>
    <w:rsid w:val="0032329D"/>
    <w:rsid w:val="00324F60"/>
    <w:rsid w:val="00325DE3"/>
    <w:rsid w:val="0033382B"/>
    <w:rsid w:val="003342B2"/>
    <w:rsid w:val="0033686B"/>
    <w:rsid w:val="003418D1"/>
    <w:rsid w:val="0034408F"/>
    <w:rsid w:val="00346189"/>
    <w:rsid w:val="0034642F"/>
    <w:rsid w:val="00351E2F"/>
    <w:rsid w:val="003600DE"/>
    <w:rsid w:val="00360485"/>
    <w:rsid w:val="00363007"/>
    <w:rsid w:val="0037335E"/>
    <w:rsid w:val="003738AA"/>
    <w:rsid w:val="003820CE"/>
    <w:rsid w:val="00382F21"/>
    <w:rsid w:val="003833F7"/>
    <w:rsid w:val="0038627C"/>
    <w:rsid w:val="00390F97"/>
    <w:rsid w:val="00393AE3"/>
    <w:rsid w:val="003974CF"/>
    <w:rsid w:val="003A6874"/>
    <w:rsid w:val="003B73C6"/>
    <w:rsid w:val="003D12A0"/>
    <w:rsid w:val="003E5079"/>
    <w:rsid w:val="0041694D"/>
    <w:rsid w:val="0042683C"/>
    <w:rsid w:val="00434ABC"/>
    <w:rsid w:val="0043519A"/>
    <w:rsid w:val="004422C5"/>
    <w:rsid w:val="00445178"/>
    <w:rsid w:val="00450424"/>
    <w:rsid w:val="004511CC"/>
    <w:rsid w:val="004527E3"/>
    <w:rsid w:val="00452D5E"/>
    <w:rsid w:val="00463042"/>
    <w:rsid w:val="00463165"/>
    <w:rsid w:val="00471438"/>
    <w:rsid w:val="00483773"/>
    <w:rsid w:val="00486592"/>
    <w:rsid w:val="004901C2"/>
    <w:rsid w:val="00492331"/>
    <w:rsid w:val="00493C5D"/>
    <w:rsid w:val="004956B0"/>
    <w:rsid w:val="004A0884"/>
    <w:rsid w:val="004B163E"/>
    <w:rsid w:val="004B235B"/>
    <w:rsid w:val="004C21E5"/>
    <w:rsid w:val="004C61BA"/>
    <w:rsid w:val="004D08EE"/>
    <w:rsid w:val="004D3684"/>
    <w:rsid w:val="004D44C5"/>
    <w:rsid w:val="004D7374"/>
    <w:rsid w:val="004E2374"/>
    <w:rsid w:val="004E7A8A"/>
    <w:rsid w:val="004F570A"/>
    <w:rsid w:val="00515275"/>
    <w:rsid w:val="00517D60"/>
    <w:rsid w:val="00527EB0"/>
    <w:rsid w:val="00541729"/>
    <w:rsid w:val="005447BF"/>
    <w:rsid w:val="00546CED"/>
    <w:rsid w:val="005501AC"/>
    <w:rsid w:val="0056015C"/>
    <w:rsid w:val="00563D41"/>
    <w:rsid w:val="00567F39"/>
    <w:rsid w:val="005769B1"/>
    <w:rsid w:val="0058064D"/>
    <w:rsid w:val="00590E43"/>
    <w:rsid w:val="0059199C"/>
    <w:rsid w:val="00591F57"/>
    <w:rsid w:val="005951CC"/>
    <w:rsid w:val="005B2C7C"/>
    <w:rsid w:val="005C38D9"/>
    <w:rsid w:val="005C4FCD"/>
    <w:rsid w:val="005D2C58"/>
    <w:rsid w:val="00601B97"/>
    <w:rsid w:val="006033E8"/>
    <w:rsid w:val="00603651"/>
    <w:rsid w:val="00605A6E"/>
    <w:rsid w:val="006102BC"/>
    <w:rsid w:val="0062117C"/>
    <w:rsid w:val="00622DD4"/>
    <w:rsid w:val="00632B6B"/>
    <w:rsid w:val="006337F5"/>
    <w:rsid w:val="00633C99"/>
    <w:rsid w:val="0065455D"/>
    <w:rsid w:val="006600FC"/>
    <w:rsid w:val="00665438"/>
    <w:rsid w:val="00676EAF"/>
    <w:rsid w:val="00690877"/>
    <w:rsid w:val="00697685"/>
    <w:rsid w:val="006A7426"/>
    <w:rsid w:val="006A7F93"/>
    <w:rsid w:val="006B081D"/>
    <w:rsid w:val="006C0402"/>
    <w:rsid w:val="006E2077"/>
    <w:rsid w:val="006E4E59"/>
    <w:rsid w:val="006E701C"/>
    <w:rsid w:val="00705A13"/>
    <w:rsid w:val="00707A9B"/>
    <w:rsid w:val="00713984"/>
    <w:rsid w:val="00716080"/>
    <w:rsid w:val="00722471"/>
    <w:rsid w:val="007230D5"/>
    <w:rsid w:val="007326F0"/>
    <w:rsid w:val="007423C5"/>
    <w:rsid w:val="00763716"/>
    <w:rsid w:val="00777745"/>
    <w:rsid w:val="0078153D"/>
    <w:rsid w:val="007C1B84"/>
    <w:rsid w:val="007D5C9B"/>
    <w:rsid w:val="007E1F4F"/>
    <w:rsid w:val="007E31C7"/>
    <w:rsid w:val="007E538D"/>
    <w:rsid w:val="007E7537"/>
    <w:rsid w:val="00803169"/>
    <w:rsid w:val="00812325"/>
    <w:rsid w:val="00812E2F"/>
    <w:rsid w:val="0081617A"/>
    <w:rsid w:val="008244AF"/>
    <w:rsid w:val="00831561"/>
    <w:rsid w:val="008342A0"/>
    <w:rsid w:val="0084641B"/>
    <w:rsid w:val="00850BA2"/>
    <w:rsid w:val="0085127E"/>
    <w:rsid w:val="008553C9"/>
    <w:rsid w:val="008603F0"/>
    <w:rsid w:val="00861FEB"/>
    <w:rsid w:val="00864AEC"/>
    <w:rsid w:val="00872317"/>
    <w:rsid w:val="00874411"/>
    <w:rsid w:val="0087572E"/>
    <w:rsid w:val="008760AA"/>
    <w:rsid w:val="00882520"/>
    <w:rsid w:val="00896435"/>
    <w:rsid w:val="00897C5B"/>
    <w:rsid w:val="008A57A0"/>
    <w:rsid w:val="008B0CD1"/>
    <w:rsid w:val="008B25C9"/>
    <w:rsid w:val="008E1A8D"/>
    <w:rsid w:val="008E6770"/>
    <w:rsid w:val="008F5ECE"/>
    <w:rsid w:val="009007D0"/>
    <w:rsid w:val="0091504C"/>
    <w:rsid w:val="009258FD"/>
    <w:rsid w:val="00925F6B"/>
    <w:rsid w:val="009314BE"/>
    <w:rsid w:val="00932994"/>
    <w:rsid w:val="009341D7"/>
    <w:rsid w:val="00935EDE"/>
    <w:rsid w:val="009439D9"/>
    <w:rsid w:val="00946E8E"/>
    <w:rsid w:val="00950C21"/>
    <w:rsid w:val="009552E2"/>
    <w:rsid w:val="00957EB7"/>
    <w:rsid w:val="00962226"/>
    <w:rsid w:val="00991A87"/>
    <w:rsid w:val="009B5DA1"/>
    <w:rsid w:val="009B65E4"/>
    <w:rsid w:val="009B7C25"/>
    <w:rsid w:val="009C1F5C"/>
    <w:rsid w:val="009C2972"/>
    <w:rsid w:val="009D1C68"/>
    <w:rsid w:val="009D6DCA"/>
    <w:rsid w:val="009E036C"/>
    <w:rsid w:val="009F50C7"/>
    <w:rsid w:val="00A05E03"/>
    <w:rsid w:val="00A14A05"/>
    <w:rsid w:val="00A26417"/>
    <w:rsid w:val="00A271B5"/>
    <w:rsid w:val="00A411D8"/>
    <w:rsid w:val="00A46916"/>
    <w:rsid w:val="00A64F39"/>
    <w:rsid w:val="00A71754"/>
    <w:rsid w:val="00A7396B"/>
    <w:rsid w:val="00A8154D"/>
    <w:rsid w:val="00AC1714"/>
    <w:rsid w:val="00AC2C3C"/>
    <w:rsid w:val="00AF031A"/>
    <w:rsid w:val="00AF24B1"/>
    <w:rsid w:val="00AF2E73"/>
    <w:rsid w:val="00AF37A5"/>
    <w:rsid w:val="00AF451A"/>
    <w:rsid w:val="00B16E8E"/>
    <w:rsid w:val="00B316E5"/>
    <w:rsid w:val="00B427B8"/>
    <w:rsid w:val="00B51DF1"/>
    <w:rsid w:val="00B52615"/>
    <w:rsid w:val="00B54F2F"/>
    <w:rsid w:val="00B64E28"/>
    <w:rsid w:val="00B70820"/>
    <w:rsid w:val="00B82C97"/>
    <w:rsid w:val="00B9203F"/>
    <w:rsid w:val="00BA100C"/>
    <w:rsid w:val="00BA3619"/>
    <w:rsid w:val="00BA62BC"/>
    <w:rsid w:val="00BD56B4"/>
    <w:rsid w:val="00C14DFA"/>
    <w:rsid w:val="00C15107"/>
    <w:rsid w:val="00C1632F"/>
    <w:rsid w:val="00C22F44"/>
    <w:rsid w:val="00C270BD"/>
    <w:rsid w:val="00C30943"/>
    <w:rsid w:val="00C35B5C"/>
    <w:rsid w:val="00C40252"/>
    <w:rsid w:val="00C431C6"/>
    <w:rsid w:val="00C45926"/>
    <w:rsid w:val="00C4639F"/>
    <w:rsid w:val="00C51A1A"/>
    <w:rsid w:val="00C56307"/>
    <w:rsid w:val="00C60539"/>
    <w:rsid w:val="00C73D46"/>
    <w:rsid w:val="00C749C6"/>
    <w:rsid w:val="00C74EDE"/>
    <w:rsid w:val="00C82DD7"/>
    <w:rsid w:val="00C9619C"/>
    <w:rsid w:val="00CA2CF5"/>
    <w:rsid w:val="00CA670A"/>
    <w:rsid w:val="00CB24A3"/>
    <w:rsid w:val="00CC2C9F"/>
    <w:rsid w:val="00CD1A02"/>
    <w:rsid w:val="00CD61FE"/>
    <w:rsid w:val="00CE3664"/>
    <w:rsid w:val="00CE5604"/>
    <w:rsid w:val="00CF6938"/>
    <w:rsid w:val="00D2079C"/>
    <w:rsid w:val="00D22EF4"/>
    <w:rsid w:val="00D51B67"/>
    <w:rsid w:val="00D54D47"/>
    <w:rsid w:val="00D57F18"/>
    <w:rsid w:val="00D6432C"/>
    <w:rsid w:val="00D73719"/>
    <w:rsid w:val="00DA2E6A"/>
    <w:rsid w:val="00DA3730"/>
    <w:rsid w:val="00DA3F83"/>
    <w:rsid w:val="00DA7863"/>
    <w:rsid w:val="00DC2538"/>
    <w:rsid w:val="00DE4D54"/>
    <w:rsid w:val="00DE70B6"/>
    <w:rsid w:val="00DF4834"/>
    <w:rsid w:val="00DF613B"/>
    <w:rsid w:val="00E010E0"/>
    <w:rsid w:val="00E034DA"/>
    <w:rsid w:val="00E0555F"/>
    <w:rsid w:val="00E05F22"/>
    <w:rsid w:val="00E0700E"/>
    <w:rsid w:val="00E078C4"/>
    <w:rsid w:val="00E12F1B"/>
    <w:rsid w:val="00E244F6"/>
    <w:rsid w:val="00E37B85"/>
    <w:rsid w:val="00E43947"/>
    <w:rsid w:val="00E4571A"/>
    <w:rsid w:val="00E8680C"/>
    <w:rsid w:val="00E86900"/>
    <w:rsid w:val="00E93462"/>
    <w:rsid w:val="00E97A7D"/>
    <w:rsid w:val="00EA0504"/>
    <w:rsid w:val="00EA553D"/>
    <w:rsid w:val="00ED17E3"/>
    <w:rsid w:val="00ED366F"/>
    <w:rsid w:val="00ED3D46"/>
    <w:rsid w:val="00F00C2B"/>
    <w:rsid w:val="00F053B3"/>
    <w:rsid w:val="00F17F62"/>
    <w:rsid w:val="00F24037"/>
    <w:rsid w:val="00F24D37"/>
    <w:rsid w:val="00F3143E"/>
    <w:rsid w:val="00F35C8F"/>
    <w:rsid w:val="00F41ADB"/>
    <w:rsid w:val="00F4407D"/>
    <w:rsid w:val="00F47336"/>
    <w:rsid w:val="00F660F8"/>
    <w:rsid w:val="00F84C1A"/>
    <w:rsid w:val="00F87241"/>
    <w:rsid w:val="00F92681"/>
    <w:rsid w:val="00F979FB"/>
    <w:rsid w:val="00FA4648"/>
    <w:rsid w:val="00FA6DD0"/>
    <w:rsid w:val="00FC1C6F"/>
    <w:rsid w:val="00FC399D"/>
    <w:rsid w:val="00FD3F42"/>
    <w:rsid w:val="00FD73F7"/>
    <w:rsid w:val="00FF2593"/>
    <w:rsid w:val="00FF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E366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qFormat/>
    <w:rsid w:val="00E0700E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DE70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E70B6"/>
  </w:style>
  <w:style w:styleId="Zaglavlje" w:type="paragraph">
    <w:name w:val="header"/>
    <w:basedOn w:val="Normal"/>
    <w:rsid w:val="0030153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B0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CD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CD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CD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CD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E366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qFormat/>
    <w:rsid w:val="00E0700E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DE70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E70B6"/>
  </w:style>
  <w:style w:styleId="Zaglavlje" w:type="paragraph">
    <w:name w:val="header"/>
    <w:basedOn w:val="Normal"/>
    <w:rsid w:val="0030153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B0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C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CD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C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C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31082-C857-4AEA-ACFE-902152BCDF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TPK EPO d.d.</properties:Company>
  <properties:Pages>6</properties:Pages>
  <properties:Words>983</properties:Words>
  <properties:Characters>6040</properties:Characters>
  <properties:Lines>514</properties:Lines>
  <properties:Paragraphs>248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19</vt:lpstr>
      <vt:lpstr>OBRAZAC 19</vt:lpstr>
    </vt:vector>
  </properties:TitlesOfParts>
  <properties:LinksUpToDate>false</properties:LinksUpToDate>
  <properties:CharactersWithSpaces>6884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2019-03-27T07:31:00Z</dcterms:created>
  <dc:creator>***</dc:creator>
  <cp:lastModifiedBy>Valentina Delač</cp:lastModifiedBy>
  <cp:lastPrinted>2019-03-25T06:36:00Z</cp:lastPrinted>
  <dcterms:modified xmlns:xsi="http://www.w3.org/2001/XMLSchema-instance" xsi:type="dcterms:W3CDTF">2019-03-27T07:32:00Z</dcterms:modified>
  <cp:revision>3</cp:revision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St-1589/2018-23 / Podnesak - Tablica prijavljenih i osporenih tražbina (Zadar projekt - Obrazac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