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05f3" w14:paraId="d0405f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08C6" w:rsidP="00D308C6" w:rsidR="00D308C6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St-292/2017-2.</w:t>
      </w:r>
    </w:p>
    <w:p w:rsidRDefault="00D308C6" w:rsidP="00D308C6" w:rsidR="00D308C6">
      <w:pPr>
        <w:jc w:val="center"/>
        <w:rPr>
          <w:rFonts w:cs="Arial" w:hAnsi="Arial" w:ascii="Arial"/>
          <w:b/>
          <w:noProof/>
        </w:rPr>
      </w:pPr>
    </w:p>
    <w:p w:rsidRDefault="00D308C6" w:rsidP="00D308C6" w:rsidR="00D308C6">
      <w:pPr>
        <w:jc w:val="center"/>
        <w:rPr>
          <w:rFonts w:cs="Arial" w:hAnsi="Arial" w:ascii="Arial"/>
          <w:b/>
          <w:noProof/>
        </w:rPr>
      </w:pPr>
    </w:p>
    <w:p w:rsidRDefault="00D308C6" w:rsidP="00D308C6" w:rsidR="00D308C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D308C6" w:rsidP="00D308C6" w:rsidR="00D308C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D308C6" w:rsidP="00D308C6" w:rsidR="00D308C6">
      <w:pPr>
        <w:outlineLvl w:val="0"/>
        <w:rPr>
          <w:rFonts w:cs="Arial" w:hAnsi="Arial" w:ascii="Arial"/>
          <w:noProof/>
        </w:rPr>
      </w:pPr>
    </w:p>
    <w:p w:rsidRDefault="00D308C6" w:rsidP="00D308C6" w:rsidR="00D308C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JS DRVO d.o.o. za proizvodnju, trgovinu i usluge iz Bjelovara, </w:t>
      </w:r>
      <w:proofErr w:type="spellStart"/>
      <w:r>
        <w:rPr>
          <w:rFonts w:cs="Arial" w:hAnsi="Arial" w:ascii="Arial"/>
        </w:rPr>
        <w:t>Tomaše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G.Massaryka</w:t>
      </w:r>
      <w:proofErr w:type="spellEnd"/>
      <w:r>
        <w:rPr>
          <w:rFonts w:cs="Arial" w:hAnsi="Arial" w:ascii="Arial"/>
        </w:rPr>
        <w:t xml:space="preserve"> 1, MBS 010086800, 33225967716, d</w:t>
      </w:r>
      <w:r>
        <w:rPr>
          <w:rFonts w:cs="Arial" w:hAnsi="Arial" w:ascii="Arial"/>
          <w:noProof/>
        </w:rPr>
        <w:t>ana 16. kolovoza 2017. godine</w:t>
      </w:r>
    </w:p>
    <w:p w:rsidRDefault="00D308C6" w:rsidP="00D308C6" w:rsidR="00D308C6">
      <w:pPr>
        <w:jc w:val="both"/>
        <w:rPr>
          <w:rFonts w:cs="Arial" w:hAnsi="Arial" w:ascii="Arial"/>
          <w:noProof/>
        </w:rPr>
      </w:pPr>
    </w:p>
    <w:p w:rsidRDefault="00D308C6" w:rsidP="00D308C6" w:rsidR="00D308C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D308C6" w:rsidP="00D308C6" w:rsidR="00D308C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D308C6" w:rsidP="00D308C6" w:rsidR="00D308C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JS DRVO d.o.o. za proizvodnju, trgovinu i usluge iz Bjelovara, </w:t>
      </w:r>
      <w:proofErr w:type="spellStart"/>
      <w:r>
        <w:rPr>
          <w:rFonts w:cs="Arial" w:hAnsi="Arial" w:ascii="Arial"/>
        </w:rPr>
        <w:t>Tomaše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G.Massaryka</w:t>
      </w:r>
      <w:proofErr w:type="spellEnd"/>
      <w:r>
        <w:rPr>
          <w:rFonts w:cs="Arial" w:hAnsi="Arial" w:ascii="Arial"/>
        </w:rPr>
        <w:t xml:space="preserve"> 1, MBS 010086800, 33225967716.</w:t>
      </w:r>
    </w:p>
    <w:p w:rsidRDefault="00D308C6" w:rsidP="00D308C6" w:rsidR="00D308C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D308C6" w:rsidP="00D308C6" w:rsidR="00D308C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12. rujna 2017. godine u 10,15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D308C6" w:rsidP="00D308C6" w:rsidR="00D308C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D308C6" w:rsidP="00D308C6" w:rsidR="00D308C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Alois Gilch iz Bjelovara, Tomaše G.Masaryka 1.</w:t>
      </w:r>
    </w:p>
    <w:p w:rsidRDefault="00D308C6" w:rsidP="00D308C6" w:rsidR="00D308C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D308C6" w:rsidP="00D308C6" w:rsidR="00D308C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D308C6" w:rsidP="00D308C6" w:rsidR="00D308C6">
      <w:pPr>
        <w:jc w:val="center"/>
        <w:outlineLvl w:val="0"/>
        <w:rPr>
          <w:rFonts w:cs="Arial" w:hAnsi="Arial" w:ascii="Arial"/>
          <w:b/>
          <w:noProof/>
        </w:rPr>
      </w:pPr>
    </w:p>
    <w:p w:rsidRDefault="00D308C6" w:rsidP="00D308C6" w:rsidR="00D308C6">
      <w:pPr>
        <w:jc w:val="center"/>
        <w:outlineLvl w:val="0"/>
        <w:rPr>
          <w:rFonts w:cs="Arial" w:hAnsi="Arial" w:ascii="Arial"/>
          <w:b/>
          <w:noProof/>
        </w:rPr>
      </w:pPr>
    </w:p>
    <w:p w:rsidRDefault="00D308C6" w:rsidP="00D308C6" w:rsidR="00D308C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D308C6" w:rsidP="00D308C6" w:rsidR="00D308C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01.06.2017. dužnik u Očevidniku redoslijeda osnova za plaćanje ima evidentirane neizvršene osnove za plaćanje u neprekinutom razdoblju od 120 dana, u ukupnom iznosu od 220.947,57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D308C6" w:rsidP="00D308C6" w:rsidR="00D308C6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D308C6" w:rsidP="00D308C6" w:rsidR="00D308C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D308C6" w:rsidP="00D308C6" w:rsidR="00D308C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</w:t>
      </w:r>
    </w:p>
    <w:p w:rsidRDefault="00D308C6" w:rsidP="00D308C6" w:rsidR="00D308C6">
      <w:pPr>
        <w:jc w:val="both"/>
        <w:rPr>
          <w:rFonts w:cs="Arial" w:hAnsi="Arial" w:ascii="Arial"/>
          <w:noProof/>
        </w:rPr>
      </w:pPr>
    </w:p>
    <w:p w:rsidRDefault="00D308C6" w:rsidP="00D308C6" w:rsidR="00D308C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D308C6" w:rsidP="00D308C6" w:rsidR="00D308C6">
      <w:pPr>
        <w:jc w:val="both"/>
        <w:rPr>
          <w:rFonts w:cs="Arial" w:hAnsi="Arial" w:ascii="Arial"/>
          <w:noProof/>
        </w:rPr>
      </w:pPr>
    </w:p>
    <w:p w:rsidRDefault="00D308C6" w:rsidP="00D308C6" w:rsidR="00D308C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D308C6" w:rsidP="00D308C6" w:rsidR="00D308C6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D308C6" w:rsidP="00D308C6" w:rsidR="00D308C6">
      <w:pPr>
        <w:jc w:val="both"/>
        <w:rPr>
          <w:rFonts w:cs="Arial" w:hAnsi="Arial" w:ascii="Arial"/>
          <w:noProof/>
        </w:rPr>
      </w:pPr>
    </w:p>
    <w:p w:rsidRDefault="00D308C6" w:rsidP="00D308C6" w:rsidR="00D308C6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D308C6" w:rsidP="00D308C6" w:rsidR="00D308C6">
      <w:pPr>
        <w:jc w:val="both"/>
        <w:rPr>
          <w:rFonts w:cs="Arial" w:hAnsi="Arial" w:ascii="Arial"/>
        </w:rPr>
      </w:pPr>
    </w:p>
    <w:p w:rsidRDefault="00D308C6" w:rsidP="00D308C6" w:rsidR="00D308C6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D308C6" w:rsidP="00D308C6" w:rsidR="00D308C6">
      <w:pPr>
        <w:jc w:val="both"/>
        <w:rPr>
          <w:rFonts w:cs="Arial" w:hAnsi="Arial" w:ascii="Arial"/>
          <w:noProof/>
        </w:rPr>
      </w:pPr>
    </w:p>
    <w:p w:rsidRDefault="00D308C6" w:rsidP="00D308C6" w:rsidR="00D308C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D308C6" w:rsidP="00D308C6" w:rsidR="00D308C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D308C6" w:rsidP="00D308C6" w:rsidR="00D308C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D308C6" w:rsidP="00D308C6" w:rsidR="00D308C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D308C6" w:rsidP="00D308C6" w:rsidR="00D308C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D308C6" w:rsidP="00D308C6" w:rsidR="00D308C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D308C6" w:rsidP="00D308C6" w:rsidR="00D308C6">
      <w:pPr>
        <w:rPr>
          <w:rFonts w:cs="Arial" w:hAnsi="Arial" w:ascii="Arial"/>
        </w:rPr>
      </w:pPr>
    </w:p>
    <w:p w:rsidRDefault="00D308C6" w:rsidP="00D308C6" w:rsidR="00D308C6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8C6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0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St-292/2017-2</izvorni_sadrzaj>
    <derivirana_varijabla naziv="DomainObject.Oznaka_1">St-292/2017-2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JS DRVO društvo s ograničenom odgovornošću za proizvodnju, trgovinu i usluge</izvorni_sadrzaj>
    <derivirana_varijabla naziv="DomainObject.Predmet.ProtustrankaFormated_1">  JS DRVO društvo s ograničenom odgovornošću za proizvodnju, trgovinu i usluge</derivirana_varijabla>
  </DomainObject.Predmet.ProtustrankaFormated>
  <DomainObject.Predmet.ProtustrankaFormatedOIB>
    <izvorni_sadrzaj>  JS DRVO društvo s ograničenom odgovornošću za proizvodnju, trgovinu i usluge, OIB 33225967716</izvorni_sadrzaj>
    <derivirana_varijabla naziv="DomainObject.Predmet.ProtustrankaFormatedOIB_1">  JS DRVO društvo s ograničenom odgovornošću za proizvodnju, trgovinu i usluge, OIB 33225967716</derivirana_varijabla>
  </DomainObject.Predmet.ProtustrankaFormatedOIB>
  <DomainObject.Predmet.ProtustrankaFormatedWithAdress>
    <izvorni_sadrzaj> JS DRVO društvo s ograničenom odgovornošću za proizvodnju, trgovinu i usluge, Tomaše G. Massaryka 1, 43000 Bjelovar</izvorni_sadrzaj>
    <derivirana_varijabla naziv="DomainObject.Predmet.ProtustrankaFormatedWithAdress_1"> JS DRVO društvo s ograničenom odgovornošću za proizvodnju, trgovinu i usluge, Tomaše G. Massaryka 1, 43000 Bjelovar</derivirana_varijabla>
  </DomainObject.Predmet.ProtustrankaFormatedWithAdress>
  <DomainObject.Predmet.ProtustrankaFormatedWithAdressOIB>
    <izvorni_sadrzaj> JS DRVO društvo s ograničenom odgovornošću za proizvodnju, trgovinu i usluge, OIB 33225967716, Tomaše G. Massaryka 1, 43000 Bjelovar</izvorni_sadrzaj>
    <derivirana_varijabla naziv="DomainObject.Predmet.ProtustrankaFormatedWithAdressOIB_1"> JS DRVO društvo s ograničenom odgovornošću za proizvodnju, trgovinu i usluge, OIB 33225967716, Tomaše G. Massaryka 1, 43000 Bjelovar</derivirana_varijabla>
  </DomainObject.Predmet.ProtustrankaFormatedWithAdressOIB>
  <DomainObject.Predmet.ProtustrankaWithAdress>
    <izvorni_sadrzaj>JS DRVO društvo s ograničenom odgovornošću za proizvodnju, trgovinu i usluge Tomaše G. Massaryka 1, 43000 Bjelovar</izvorni_sadrzaj>
    <derivirana_varijabla naziv="DomainObject.Predmet.ProtustrankaWithAdress_1">JS DRVO društvo s ograničenom odgovornošću za proizvodnju, trgovinu i usluge Tomaše G. Massaryka 1, 43000 Bjelovar</derivirana_varijabla>
  </DomainObject.Predmet.ProtustrankaWithAdress>
  <DomainObject.Predmet.ProtustrankaWithAdressOIB>
    <izvorni_sadrzaj>JS DRVO društvo s ograničenom odgovornošću za proizvodnju, trgovinu i usluge, OIB 33225967716, Tomaše G. Massaryka 1, 43000 Bjelovar</izvorni_sadrzaj>
    <derivirana_varijabla naziv="DomainObject.Predmet.ProtustrankaWithAdressOIB_1">JS DRVO društvo s ograničenom odgovornošću za proizvodnju, trgovinu i usluge, OIB 33225967716, Tomaše G. Massaryka 1, 43000 Bjelovar</derivirana_varijabla>
  </DomainObject.Predmet.ProtustrankaWithAdressOIB>
  <DomainObject.Predmet.ProtustrankaNazivFormated>
    <izvorni_sadrzaj>JS DRVO društvo s ograničenom odgovornošću za proizvodnju, trgovinu i usluge</izvorni_sadrzaj>
    <derivirana_varijabla naziv="DomainObject.Predmet.ProtustrankaNazivFormated_1">JS DRVO društvo s ograničenom odgovornošću za proizvodnju, trgovinu i usluge</derivirana_varijabla>
  </DomainObject.Predmet.ProtustrankaNazivFormated>
  <DomainObject.Predmet.ProtustrankaNazivFormatedOIB>
    <izvorni_sadrzaj>JS DRVO društvo s ograničenom odgovornošću za proizvodnju, trgovinu i usluge, OIB 33225967716</izvorni_sadrzaj>
    <derivirana_varijabla naziv="DomainObject.Predmet.ProtustrankaNazivFormatedOIB_1">JS DRVO društvo s ograničenom odgovornošću za proizvodnju, trgovinu i usluge, OIB 33225967716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JS DRVO društvo s ograničenom odgovornošću za proizvodnju, trgovinu i usluge</item>
    </izvorni_sadrzaj>
    <derivirana_varijabla naziv="DomainObject.Predmet.ProtuStrankaListFormated_1">
      <item>JS DRVO društvo s ograničenom odgovornošću za proizvodnju, trgovinu i usluge</item>
    </derivirana_varijabla>
  </DomainObject.Predmet.ProtuStrankaListFormated>
  <DomainObject.Predmet.ProtuStrankaListFormatedOIB>
    <izvorni_sadrzaj>
      <item>JS DRVO društvo s ograničenom odgovornošću za proizvodnju, trgovinu i usluge, OIB 33225967716</item>
    </izvorni_sadrzaj>
    <derivirana_varijabla naziv="DomainObject.Predmet.ProtuStrankaListFormatedOIB_1">
      <item>JS DRVO društvo s ograničenom odgovornošću za proizvodnju, trgovinu i usluge, OIB 33225967716</item>
    </derivirana_varijabla>
  </DomainObject.Predmet.ProtuStrankaListFormatedOIB>
  <DomainObject.Predmet.ProtuStrankaListFormatedWithAdress>
    <izvorni_sadrzaj>
      <item>JS DRVO društvo s ograničenom odgovornošću za proizvodnju, trgovinu i usluge, Tomaše G. Massaryka 1, 43000 Bjelovar</item>
    </izvorni_sadrzaj>
    <derivirana_varijabla naziv="DomainObject.Predmet.ProtuStrankaListFormatedWithAdress_1">
      <item>JS DRVO društvo s ograničenom odgovornošću za proizvodnju, trgovinu i usluge, Tomaše G. Massaryka 1, 43000 Bjelovar</item>
    </derivirana_varijabla>
  </DomainObject.Predmet.ProtuStrankaListFormatedWithAdress>
  <DomainObject.Predmet.ProtuStrankaListFormatedWithAdressOIB>
    <izvorni_sadrzaj>
      <item>JS DRVO društvo s ograničenom odgovornošću za proizvodnju, trgovinu i usluge, OIB 33225967716, Tomaše G. Massaryka 1, 43000 Bjelovar</item>
    </izvorni_sadrzaj>
    <derivirana_varijabla naziv="DomainObject.Predmet.ProtuStrankaListFormatedWithAdressOIB_1">
      <item>JS DRVO društvo s ograničenom odgovornošću za proizvodnju, trgovinu i usluge, OIB 33225967716, Tomaše G. Massaryka 1, 43000 Bjelovar</item>
    </derivirana_varijabla>
  </DomainObject.Predmet.ProtuStrankaListFormatedWithAdressOIB>
  <DomainObject.Predmet.ProtuStrankaListNazivFormated>
    <izvorni_sadrzaj>
      <item>JS DRVO društvo s ograničenom odgovornošću za proizvodnju, trgovinu i usluge</item>
    </izvorni_sadrzaj>
    <derivirana_varijabla naziv="DomainObject.Predmet.ProtuStrankaListNazivFormated_1">
      <item>JS DRVO društvo s ograničenom odgovornošću za proizvodnju, trgovinu i usluge</item>
    </derivirana_varijabla>
  </DomainObject.Predmet.ProtuStrankaListNazivFormated>
  <DomainObject.Predmet.ProtuStrankaListNazivFormatedOIB>
    <izvorni_sadrzaj>
      <item>JS DRVO društvo s ograničenom odgovornošću za proizvodnju, trgovinu i usluge, OIB 33225967716</item>
    </izvorni_sadrzaj>
    <derivirana_varijabla naziv="DomainObject.Predmet.ProtuStrankaListNazivFormatedOIB_1">
      <item>JS DRVO društvo s ograničenom odgovornošću za proizvodnju, trgovinu i usluge, OIB 33225967716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St-292/2017-2</izvorni_sadrzaj>
    <derivirana_varijabla naziv="DomainObject.PoslovniBrojDokumenta_1">St-292/2017-2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JS DRVO društvo s ograničenom odgovornošću za proizvodnju, trgovinu i usluge</izvorni_sadrzaj>
    <derivirana_varijabla naziv="DomainObject.Predmet.ProtustrankaIDrugi_1">JS DRVO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JS DRVO društvo s ograničenom odgovornošću za proizvodnju, trgovinu i usluge, OIB 33225967716, Tomaše G. Massaryka 1, 43000 Bjelovar</izvorni_sadrzaj>
    <derivirana_varijabla naziv="DomainObject.Predmet.ProtustrankaIDrugiAdressOIB_1">JS DRVO društvo s ograničenom odgovornošću za proizvodnju, trgovinu i usluge, OIB 33225967716, Tomaše G. Massaryka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JS DRVO društvo s ograničenom odgovornošću za proizvodnju, trgovinu i usluge</item>
    </izvorni_sadrzaj>
    <derivirana_varijabla naziv="DomainObject.Predmet.SudioniciListNaziv_1">
      <item>FINANCIJSKA AGENCIJA, RC ZAGREB, Podružnica BJELOVAR</item>
      <item>JS DRVO društvo s ograničenom odgovornošću za proizvodnju,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JS DRVO društvo s ograničenom odgovornošću za proizvodnju, trgovinu i usluge, OIB 33225967716, Tomaše G. Massaryka 1,43000 Bjelovar</item>
    </izvorni_sadrzaj>
    <derivirana_varijabla naziv="DomainObject.Predmet.SudioniciListAdressOIB_1">
      <item>FINANCIJSKA AGENCIJA, RC ZAGREB, Podružnica BJELOVAR, OIB 85821130368, F. Supila 4,43000 Bjelovar</item>
      <item>JS DRVO društvo s ograničenom odgovornošću za proizvodnju, trgovinu i usluge, OIB 33225967716, Tomaše G. Massaryka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F5123-AB90-4377-8C1C-950C3D5D8D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2781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2017-08-16T06:54:00Z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