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1240e" w14:paraId="f01240e" w:rsidRDefault="00B81BF5" w:rsidP="00B81BF5" w:rsidR="00B81BF5" w:rsidRPr="00B81BF5">
      <w:pPr>
        <w15:collapsed w:val="false"/>
        <w:rPr>
          <w:sz w:val="24"/>
          <w:szCs w:val="24"/>
        </w:rPr>
      </w:pPr>
      <w:r w:rsidRPr="00B81BF5">
        <w:rPr>
          <w:noProof/>
          <w:sz w:val="24"/>
          <w:szCs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62721" w:rsidR="00B81BF5" w:rsidRPr="00B81BF5">
        <w:tc>
          <w:tcPr>
            <w:tcW w:type="dxa" w:w="3060"/>
          </w:tcPr>
          <w:p w:rsidRDefault="00B81BF5" w:rsidP="00B81BF5" w:rsidR="00B81BF5" w:rsidRPr="00B81BF5">
            <w:pPr>
              <w:keepNext/>
              <w:tabs>
                <w:tab w:pos="2520" w:val="center"/>
                <w:tab w:pos="6840" w:val="left"/>
              </w:tabs>
              <w:jc w:val="center"/>
              <w:outlineLvl w:val="1"/>
              <w:rPr>
                <w:sz w:val="24"/>
                <w:szCs w:val="24"/>
              </w:rPr>
            </w:pPr>
            <w:r w:rsidRPr="00B81BF5">
              <w:rPr>
                <w:sz w:val="24"/>
                <w:szCs w:val="24"/>
              </w:rPr>
              <w:t>REPUBLIKA HRVATSKA</w:t>
            </w:r>
          </w:p>
          <w:p w:rsidRDefault="00B81BF5" w:rsidP="00B81BF5" w:rsidR="00B81BF5" w:rsidRPr="00B81BF5">
            <w:pPr>
              <w:rPr>
                <w:sz w:val="24"/>
                <w:szCs w:val="24"/>
              </w:rPr>
            </w:pPr>
            <w:r w:rsidRPr="00B81BF5">
              <w:rPr>
                <w:sz w:val="24"/>
                <w:szCs w:val="24"/>
              </w:rPr>
              <w:t>Trgovački sud u Zagrebu</w:t>
            </w:r>
          </w:p>
          <w:p w:rsidRDefault="00B81BF5" w:rsidP="00B81BF5" w:rsidR="00B81BF5" w:rsidRPr="00B81BF5">
            <w:pPr>
              <w:rPr>
                <w:sz w:val="24"/>
                <w:szCs w:val="24"/>
              </w:rPr>
            </w:pPr>
            <w:r w:rsidRPr="00B81BF5">
              <w:rPr>
                <w:sz w:val="24"/>
                <w:szCs w:val="24"/>
              </w:rPr>
              <w:t xml:space="preserve">Zagreb, </w:t>
            </w:r>
            <w:proofErr w:type="spellStart"/>
            <w:r w:rsidRPr="00B81BF5">
              <w:rPr>
                <w:sz w:val="24"/>
                <w:szCs w:val="24"/>
              </w:rPr>
              <w:t>Amruševa</w:t>
            </w:r>
            <w:proofErr w:type="spellEnd"/>
            <w:r w:rsidRPr="00B81BF5">
              <w:rPr>
                <w:sz w:val="24"/>
                <w:szCs w:val="24"/>
              </w:rPr>
              <w:t xml:space="preserve"> 2/II</w:t>
            </w:r>
          </w:p>
        </w:tc>
      </w:tr>
    </w:tbl>
    <w:p w:rsidRDefault="00B81BF5" w:rsidP="00B81BF5" w:rsidR="00B81BF5" w:rsidRPr="00B81BF5">
      <w:pPr>
        <w:jc w:val="center"/>
        <w:rPr>
          <w:sz w:val="24"/>
          <w:szCs w:val="24"/>
        </w:rPr>
      </w:pPr>
    </w:p>
    <w:p w:rsidRDefault="004C7443" w:rsidP="00B81BF5" w:rsidR="00B81BF5" w:rsidRPr="00B81BF5">
      <w:pPr>
        <w:jc w:val="center"/>
        <w:rPr>
          <w:sz w:val="24"/>
          <w:szCs w:val="24"/>
        </w:rPr>
      </w:pPr>
      <w:r>
        <w:rPr>
          <w:sz w:val="24"/>
          <w:szCs w:val="24"/>
        </w:rPr>
        <w:t xml:space="preserve">U  I M E  </w:t>
      </w:r>
      <w:r w:rsidR="00B81BF5" w:rsidRPr="00B81BF5">
        <w:rPr>
          <w:sz w:val="24"/>
          <w:szCs w:val="24"/>
        </w:rPr>
        <w:t xml:space="preserve">R E P U B L I K </w:t>
      </w:r>
      <w:r>
        <w:rPr>
          <w:sz w:val="24"/>
          <w:szCs w:val="24"/>
        </w:rPr>
        <w:t>E</w:t>
      </w:r>
      <w:r w:rsidR="00B81BF5" w:rsidRPr="00B81BF5">
        <w:rPr>
          <w:sz w:val="24"/>
          <w:szCs w:val="24"/>
        </w:rPr>
        <w:t xml:space="preserve">    H R V A T S K </w:t>
      </w:r>
      <w:r>
        <w:rPr>
          <w:sz w:val="24"/>
          <w:szCs w:val="24"/>
        </w:rPr>
        <w:t>E</w:t>
      </w:r>
    </w:p>
    <w:p w:rsidRDefault="00B81BF5" w:rsidP="00B81BF5" w:rsidR="00B81BF5" w:rsidRPr="00B81BF5">
      <w:pPr>
        <w:jc w:val="center"/>
        <w:rPr>
          <w:sz w:val="24"/>
          <w:szCs w:val="24"/>
        </w:rPr>
      </w:pPr>
      <w:r w:rsidRPr="00B81BF5">
        <w:rPr>
          <w:sz w:val="24"/>
          <w:szCs w:val="24"/>
        </w:rPr>
        <w:t>R J E Š E N J E</w:t>
      </w:r>
    </w:p>
    <w:p w:rsidRDefault="00B81BF5" w:rsidP="00B81BF5" w:rsidR="00B81BF5" w:rsidRPr="00B81BF5">
      <w:pPr>
        <w:jc w:val="center"/>
        <w:rPr>
          <w:sz w:val="24"/>
          <w:szCs w:val="24"/>
        </w:rPr>
      </w:pPr>
    </w:p>
    <w:p w:rsidRDefault="00B81BF5" w:rsidP="00910E27" w:rsidR="00B81BF5">
      <w:pPr>
        <w:jc w:val="both"/>
        <w:rPr>
          <w:sz w:val="24"/>
          <w:szCs w:val="24"/>
        </w:rPr>
      </w:pPr>
    </w:p>
    <w:p w:rsidRDefault="00200D16" w:rsidP="00200D16" w:rsidR="00200D16" w:rsidRPr="00200D16">
      <w:pPr>
        <w:jc w:val="both"/>
        <w:rPr>
          <w:sz w:val="24"/>
          <w:szCs w:val="24"/>
        </w:rPr>
      </w:pPr>
      <w:r w:rsidRPr="00200D16">
        <w:rPr>
          <w:sz w:val="24"/>
          <w:szCs w:val="24"/>
        </w:rPr>
        <w:t xml:space="preserve">Trgovački sud u Zagrebu, po sucu Nikoli Ribariću, u stečajnom predmetu u povodu zahtjeva FINANCIJSKE AGENCIJE, za provedbu stečajnog postupka nad dužnikom  </w:t>
      </w:r>
    </w:p>
    <w:p w:rsidRDefault="00200D16" w:rsidP="00200D16" w:rsidR="00200D16" w:rsidRPr="00200D16">
      <w:pPr>
        <w:jc w:val="both"/>
        <w:rPr>
          <w:sz w:val="24"/>
          <w:szCs w:val="24"/>
        </w:rPr>
      </w:pPr>
      <w:r w:rsidRPr="00200D16">
        <w:rPr>
          <w:sz w:val="24"/>
          <w:szCs w:val="24"/>
        </w:rPr>
        <w:t xml:space="preserve">AUTO SERVIS PLAHUTAR j.d.o.o. za trgovinu i usluge, OIB: 74281736319, </w:t>
      </w:r>
      <w:proofErr w:type="spellStart"/>
      <w:r w:rsidRPr="00200D16">
        <w:rPr>
          <w:sz w:val="24"/>
          <w:szCs w:val="24"/>
        </w:rPr>
        <w:t>Škarićevo</w:t>
      </w:r>
      <w:proofErr w:type="spellEnd"/>
      <w:r w:rsidRPr="00200D16">
        <w:rPr>
          <w:sz w:val="24"/>
          <w:szCs w:val="24"/>
        </w:rPr>
        <w:t xml:space="preserve"> (Grad Krapina), </w:t>
      </w:r>
      <w:proofErr w:type="spellStart"/>
      <w:r w:rsidRPr="00200D16">
        <w:rPr>
          <w:sz w:val="24"/>
          <w:szCs w:val="24"/>
        </w:rPr>
        <w:t>Ška</w:t>
      </w:r>
      <w:r>
        <w:rPr>
          <w:sz w:val="24"/>
          <w:szCs w:val="24"/>
        </w:rPr>
        <w:t>rićevo</w:t>
      </w:r>
      <w:proofErr w:type="spellEnd"/>
      <w:r>
        <w:rPr>
          <w:sz w:val="24"/>
          <w:szCs w:val="24"/>
        </w:rPr>
        <w:t xml:space="preserve"> 199, dana 8</w:t>
      </w:r>
      <w:r w:rsidRPr="00200D16">
        <w:rPr>
          <w:sz w:val="24"/>
          <w:szCs w:val="24"/>
        </w:rPr>
        <w:t>.</w:t>
      </w:r>
      <w:r>
        <w:rPr>
          <w:sz w:val="24"/>
          <w:szCs w:val="24"/>
        </w:rPr>
        <w:t xml:space="preserve"> prosinca</w:t>
      </w:r>
      <w:r w:rsidRPr="00200D16">
        <w:rPr>
          <w:sz w:val="24"/>
          <w:szCs w:val="24"/>
        </w:rPr>
        <w:t xml:space="preserve"> 2017. godine</w:t>
      </w:r>
    </w:p>
    <w:p w:rsidRDefault="0028632A" w:rsidP="0012073F" w:rsidR="0028632A">
      <w:pPr>
        <w:ind w:left="3540"/>
        <w:rPr>
          <w:sz w:val="24"/>
          <w:szCs w:val="24"/>
        </w:rPr>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200D16" w:rsidRPr="00200D16">
        <w:rPr>
          <w:sz w:val="24"/>
          <w:szCs w:val="24"/>
        </w:rPr>
        <w:t xml:space="preserve">AUTO SERVIS PLAHUTAR j.d.o.o. za trgovinu i usluge, OIB: 74281736319, </w:t>
      </w:r>
      <w:proofErr w:type="spellStart"/>
      <w:r w:rsidR="00200D16" w:rsidRPr="00200D16">
        <w:rPr>
          <w:sz w:val="24"/>
          <w:szCs w:val="24"/>
        </w:rPr>
        <w:t>Škarićevo</w:t>
      </w:r>
      <w:proofErr w:type="spellEnd"/>
      <w:r w:rsidR="00200D16" w:rsidRPr="00200D16">
        <w:rPr>
          <w:sz w:val="24"/>
          <w:szCs w:val="24"/>
        </w:rPr>
        <w:t xml:space="preserve"> (Grad Krapina), </w:t>
      </w:r>
      <w:proofErr w:type="spellStart"/>
      <w:r w:rsidR="00200D16" w:rsidRPr="00200D16">
        <w:rPr>
          <w:sz w:val="24"/>
          <w:szCs w:val="24"/>
        </w:rPr>
        <w:t>Ška</w:t>
      </w:r>
      <w:r w:rsidR="00200D16">
        <w:rPr>
          <w:sz w:val="24"/>
          <w:szCs w:val="24"/>
        </w:rPr>
        <w:t>rićevo</w:t>
      </w:r>
      <w:proofErr w:type="spellEnd"/>
      <w:r w:rsidR="00200D16">
        <w:rPr>
          <w:sz w:val="24"/>
          <w:szCs w:val="24"/>
        </w:rPr>
        <w:t xml:space="preserve"> 199</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glasn</w:t>
      </w:r>
      <w:r w:rsidR="009E41DC">
        <w:rPr>
          <w:sz w:val="24"/>
          <w:szCs w:val="24"/>
        </w:rPr>
        <w:t>a</w:t>
      </w:r>
      <w:r w:rsidRPr="008732E3">
        <w:rPr>
          <w:sz w:val="24"/>
          <w:szCs w:val="24"/>
        </w:rPr>
        <w:t xml:space="preserve"> ploč</w:t>
      </w:r>
      <w:r w:rsidR="009E41DC">
        <w:rPr>
          <w:sz w:val="24"/>
          <w:szCs w:val="24"/>
        </w:rPr>
        <w:t>a</w:t>
      </w:r>
      <w:r w:rsidRPr="008732E3">
        <w:rPr>
          <w:sz w:val="24"/>
          <w:szCs w:val="24"/>
        </w:rPr>
        <w:t xml:space="preserve"> </w:t>
      </w:r>
      <w:r w:rsidR="0012073F" w:rsidRPr="008732E3">
        <w:rPr>
          <w:sz w:val="24"/>
          <w:szCs w:val="24"/>
        </w:rPr>
        <w:t xml:space="preserve">Trgovačkog suda u Zagrebu dana </w:t>
      </w:r>
      <w:r w:rsidR="00200D16">
        <w:rPr>
          <w:sz w:val="24"/>
          <w:szCs w:val="24"/>
        </w:rPr>
        <w:t>8</w:t>
      </w:r>
      <w:r w:rsidRPr="008732E3">
        <w:rPr>
          <w:sz w:val="24"/>
          <w:szCs w:val="24"/>
        </w:rPr>
        <w:t>.</w:t>
      </w:r>
      <w:r w:rsidR="00200D16">
        <w:rPr>
          <w:sz w:val="24"/>
          <w:szCs w:val="24"/>
        </w:rPr>
        <w:t xml:space="preserve"> prosinca</w:t>
      </w:r>
      <w:r w:rsidRPr="008732E3">
        <w:rPr>
          <w:sz w:val="24"/>
          <w:szCs w:val="24"/>
        </w:rPr>
        <w:t xml:space="preserve"> 201</w:t>
      </w:r>
      <w:r w:rsidR="0075306B">
        <w:rPr>
          <w:sz w:val="24"/>
          <w:szCs w:val="24"/>
        </w:rPr>
        <w:t>7</w:t>
      </w:r>
      <w:r w:rsidR="00F51030" w:rsidRPr="008732E3">
        <w:rPr>
          <w:sz w:val="24"/>
          <w:szCs w:val="24"/>
        </w:rPr>
        <w:t>. u 1</w:t>
      </w:r>
      <w:r w:rsidR="00C052C1">
        <w:rPr>
          <w:sz w:val="24"/>
          <w:szCs w:val="24"/>
        </w:rPr>
        <w:t>6</w:t>
      </w:r>
      <w:r w:rsidRPr="008732E3">
        <w:rPr>
          <w:sz w:val="24"/>
          <w:szCs w:val="24"/>
        </w:rPr>
        <w:t>.00 sati.</w:t>
      </w:r>
    </w:p>
    <w:p w:rsidRDefault="004728DE" w:rsidP="0028632A" w:rsidR="00426C1B">
      <w:pPr>
        <w:spacing w:lineRule="atLeast" w:line="0"/>
        <w:contextualSpacing/>
        <w:rPr>
          <w:sz w:val="24"/>
          <w:szCs w:val="24"/>
        </w:rPr>
      </w:pPr>
      <w:r w:rsidRPr="008732E3">
        <w:rPr>
          <w:sz w:val="24"/>
          <w:szCs w:val="24"/>
        </w:rPr>
        <w:t xml:space="preserve">II. Za stečajnog upravitelja imenuje se </w:t>
      </w:r>
      <w:r w:rsidR="00200D16" w:rsidRPr="00200D16">
        <w:rPr>
          <w:sz w:val="24"/>
          <w:szCs w:val="24"/>
        </w:rPr>
        <w:t>ANTONIA SELAK, Zagreb, Drenovačka 3, OIB:91237926182</w:t>
      </w:r>
      <w:r w:rsidR="008C341B">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200D16" w:rsidRPr="00200D16">
        <w:rPr>
          <w:sz w:val="24"/>
          <w:szCs w:val="24"/>
        </w:rPr>
        <w:t xml:space="preserve">AUTO SERVIS PLAHUTAR j.d.o.o. za trgovinu i usluge, OIB: 74281736319, </w:t>
      </w:r>
      <w:proofErr w:type="spellStart"/>
      <w:r w:rsidR="00200D16" w:rsidRPr="00200D16">
        <w:rPr>
          <w:sz w:val="24"/>
          <w:szCs w:val="24"/>
        </w:rPr>
        <w:t>Škarićevo</w:t>
      </w:r>
      <w:proofErr w:type="spellEnd"/>
      <w:r w:rsidR="00200D16" w:rsidRPr="00200D16">
        <w:rPr>
          <w:sz w:val="24"/>
          <w:szCs w:val="24"/>
        </w:rPr>
        <w:t xml:space="preserve"> (Grad Krapina), </w:t>
      </w:r>
      <w:proofErr w:type="spellStart"/>
      <w:r w:rsidR="00200D16" w:rsidRPr="00200D16">
        <w:rPr>
          <w:sz w:val="24"/>
          <w:szCs w:val="24"/>
        </w:rPr>
        <w:t>Ška</w:t>
      </w:r>
      <w:r w:rsidR="00200D16">
        <w:rPr>
          <w:sz w:val="24"/>
          <w:szCs w:val="24"/>
        </w:rPr>
        <w:t>rićevo</w:t>
      </w:r>
      <w:proofErr w:type="spellEnd"/>
      <w:r w:rsidR="00200D16">
        <w:rPr>
          <w:sz w:val="24"/>
          <w:szCs w:val="24"/>
        </w:rPr>
        <w:t xml:space="preserve"> 199</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28632A" w:rsidP="001C364D" w:rsidR="0028632A"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C71AC" w:rsidP="004C71AC" w:rsidR="004C71AC" w:rsidRPr="004C71AC">
      <w:pPr>
        <w:overflowPunct w:val="false"/>
        <w:ind w:firstLine="708"/>
        <w:jc w:val="both"/>
        <w:rPr>
          <w:sz w:val="24"/>
          <w:szCs w:val="24"/>
        </w:rPr>
      </w:pPr>
    </w:p>
    <w:p w:rsidRDefault="00200D16" w:rsidP="00200D16" w:rsidR="00200D16" w:rsidRPr="00200D16">
      <w:pPr>
        <w:ind w:firstLine="709"/>
        <w:jc w:val="both"/>
        <w:rPr>
          <w:sz w:val="24"/>
          <w:szCs w:val="24"/>
        </w:rPr>
      </w:pPr>
      <w:r w:rsidRPr="00200D16">
        <w:rPr>
          <w:sz w:val="24"/>
          <w:szCs w:val="24"/>
        </w:rPr>
        <w:t>FINA-e Regionalni centar Zagreb, podnijela je ovom sudu prijedlog za otvaranje stečajnog postupka nad dužnikom.</w:t>
      </w:r>
    </w:p>
    <w:p w:rsidRDefault="00200D16" w:rsidP="00200D16" w:rsidR="00200D16" w:rsidRPr="00200D16">
      <w:pPr>
        <w:ind w:firstLine="709"/>
        <w:jc w:val="both"/>
        <w:rPr>
          <w:sz w:val="24"/>
          <w:szCs w:val="24"/>
        </w:rPr>
      </w:pPr>
    </w:p>
    <w:p w:rsidRDefault="00200D16" w:rsidP="00200D16" w:rsidR="00200D16" w:rsidRPr="00200D16">
      <w:pPr>
        <w:ind w:firstLine="709"/>
        <w:jc w:val="both"/>
        <w:rPr>
          <w:sz w:val="24"/>
          <w:szCs w:val="24"/>
        </w:rPr>
      </w:pPr>
      <w:r w:rsidRPr="00200D16">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200D16" w:rsidP="00200D16" w:rsidR="00200D16" w:rsidRPr="00200D16">
      <w:pPr>
        <w:ind w:firstLine="709"/>
        <w:jc w:val="both"/>
        <w:rPr>
          <w:sz w:val="24"/>
          <w:szCs w:val="24"/>
        </w:rPr>
      </w:pPr>
    </w:p>
    <w:p w:rsidRDefault="00200D16" w:rsidP="00200D16" w:rsidR="00200D16" w:rsidRPr="00200D16">
      <w:pPr>
        <w:ind w:firstLine="709"/>
        <w:jc w:val="both"/>
        <w:rPr>
          <w:sz w:val="24"/>
          <w:szCs w:val="24"/>
        </w:rPr>
      </w:pPr>
      <w:r w:rsidRPr="00200D16">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49.963,27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00D16" w:rsidP="00200D16" w:rsidR="00200D16" w:rsidRPr="00200D16">
      <w:pPr>
        <w:ind w:firstLine="709"/>
        <w:jc w:val="both"/>
        <w:rPr>
          <w:sz w:val="24"/>
          <w:szCs w:val="24"/>
        </w:rPr>
      </w:pPr>
    </w:p>
    <w:p w:rsidRDefault="00200D16" w:rsidP="00200D16" w:rsidR="00200D16" w:rsidRPr="00200D16">
      <w:pPr>
        <w:ind w:firstLine="709"/>
        <w:jc w:val="both"/>
        <w:rPr>
          <w:sz w:val="24"/>
          <w:szCs w:val="24"/>
        </w:rPr>
      </w:pPr>
      <w:r w:rsidRPr="00200D16">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00D16" w:rsidP="00200D16" w:rsidR="00200D16" w:rsidRPr="00200D16">
      <w:pPr>
        <w:ind w:firstLine="709"/>
        <w:jc w:val="both"/>
        <w:rPr>
          <w:sz w:val="24"/>
          <w:szCs w:val="24"/>
        </w:rPr>
      </w:pPr>
    </w:p>
    <w:p w:rsidRDefault="00200D16" w:rsidP="00200D16" w:rsidR="00200D16" w:rsidRPr="00200D16">
      <w:pPr>
        <w:ind w:firstLine="709"/>
        <w:jc w:val="both"/>
        <w:rPr>
          <w:sz w:val="24"/>
          <w:szCs w:val="24"/>
        </w:rPr>
      </w:pPr>
      <w:r w:rsidRPr="00200D16">
        <w:rPr>
          <w:sz w:val="24"/>
          <w:szCs w:val="24"/>
        </w:rPr>
        <w:t>Rješenjem od 28. kolovoza 2017. pokrenut je prethodni postupak, te je određeno ročište radi izjašnjenja o prijedlogu za otvaranje stečajnog postupka.</w:t>
      </w:r>
    </w:p>
    <w:p w:rsidRDefault="00200D16" w:rsidP="00200D16" w:rsidR="00200D16" w:rsidRPr="00200D16">
      <w:pPr>
        <w:ind w:firstLine="709"/>
        <w:jc w:val="both"/>
        <w:rPr>
          <w:sz w:val="24"/>
          <w:szCs w:val="24"/>
        </w:rPr>
      </w:pPr>
    </w:p>
    <w:p w:rsidRDefault="00200D16" w:rsidP="00200D16" w:rsidR="00200D16" w:rsidRPr="00200D16">
      <w:pPr>
        <w:ind w:firstLine="709"/>
        <w:jc w:val="both"/>
        <w:rPr>
          <w:sz w:val="24"/>
          <w:szCs w:val="24"/>
        </w:rPr>
      </w:pPr>
      <w:r w:rsidRPr="00200D16">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200D16" w:rsidP="00200D16" w:rsidR="00200D16" w:rsidRPr="00200D16">
      <w:pPr>
        <w:ind w:firstLine="709"/>
        <w:jc w:val="both"/>
        <w:rPr>
          <w:sz w:val="24"/>
          <w:szCs w:val="24"/>
        </w:rPr>
      </w:pPr>
    </w:p>
    <w:p w:rsidRDefault="00200D16" w:rsidP="00200D16" w:rsidR="00200D16" w:rsidRPr="00200D16">
      <w:pPr>
        <w:ind w:firstLine="709"/>
        <w:jc w:val="both"/>
        <w:rPr>
          <w:sz w:val="24"/>
          <w:szCs w:val="24"/>
        </w:rPr>
      </w:pPr>
      <w:r w:rsidRPr="00200D16">
        <w:rPr>
          <w:sz w:val="24"/>
          <w:szCs w:val="24"/>
        </w:rPr>
        <w:t>Ročište radi rasprave o pretpostavkama za otvaranje stečajnog postupka održano je 17. listopada 2017. godine. Pročitana je potvrda MUP RH od 18.9.2017. iz koje je vidljivo kako dužnik nije evidentiran kao vlasnik vozila. Izvršen je uvid i u podatak o vlasništvu nekretnina iz kojeg je vidljivo kako predloženi stečajni dužnik nije evidentiran kao vlasnik nekretnina (list 16 spisa).</w:t>
      </w:r>
    </w:p>
    <w:p w:rsidRDefault="00200D16" w:rsidP="00200D16" w:rsidR="00200D16" w:rsidRPr="00200D16">
      <w:pPr>
        <w:ind w:firstLine="709"/>
        <w:jc w:val="both"/>
        <w:rPr>
          <w:sz w:val="24"/>
          <w:szCs w:val="24"/>
        </w:rPr>
      </w:pPr>
    </w:p>
    <w:p w:rsidRDefault="00200D16" w:rsidP="00200D16" w:rsidR="00200D16" w:rsidRPr="00200D16">
      <w:pPr>
        <w:ind w:firstLine="709"/>
        <w:jc w:val="both"/>
        <w:rPr>
          <w:sz w:val="24"/>
          <w:szCs w:val="24"/>
        </w:rPr>
      </w:pPr>
      <w:r w:rsidRPr="00200D16">
        <w:rPr>
          <w:sz w:val="24"/>
          <w:szCs w:val="24"/>
        </w:rPr>
        <w:t>Temeljem ovako utvrđenog činjeničnog stanja sud je utvrdio kako imovina predloženog stečajnog dužnika nije dostatna za pokriće troškova stečajnog postupka.</w:t>
      </w:r>
    </w:p>
    <w:p w:rsidRDefault="00200D16" w:rsidP="00200D16" w:rsidR="00200D16" w:rsidRPr="00200D16">
      <w:pPr>
        <w:ind w:firstLine="709"/>
        <w:jc w:val="both"/>
        <w:rPr>
          <w:sz w:val="24"/>
          <w:szCs w:val="24"/>
        </w:rPr>
      </w:pPr>
    </w:p>
    <w:p w:rsidRDefault="00200D16" w:rsidP="00200D16" w:rsidR="00200D16" w:rsidRPr="00200D16">
      <w:pPr>
        <w:ind w:firstLine="709"/>
        <w:jc w:val="both"/>
        <w:rPr>
          <w:sz w:val="24"/>
          <w:szCs w:val="24"/>
        </w:rPr>
      </w:pPr>
      <w:r w:rsidRPr="00200D16">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200D16" w:rsidP="00200D16" w:rsidR="00200D16" w:rsidRPr="00200D16">
      <w:pPr>
        <w:ind w:firstLine="709"/>
        <w:jc w:val="both"/>
        <w:rPr>
          <w:sz w:val="24"/>
          <w:szCs w:val="24"/>
        </w:rPr>
      </w:pPr>
    </w:p>
    <w:p w:rsidRDefault="00200D16" w:rsidP="00200D16" w:rsidR="00200D16">
      <w:pPr>
        <w:ind w:firstLine="709"/>
        <w:jc w:val="both"/>
        <w:rPr>
          <w:sz w:val="24"/>
          <w:szCs w:val="24"/>
        </w:rPr>
      </w:pPr>
      <w:r w:rsidRPr="00200D16">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200D16" w:rsidP="00200D16" w:rsidR="00200D16">
      <w:pPr>
        <w:ind w:firstLine="709"/>
        <w:jc w:val="both"/>
        <w:rPr>
          <w:sz w:val="24"/>
          <w:szCs w:val="24"/>
        </w:rPr>
      </w:pPr>
    </w:p>
    <w:p w:rsidRDefault="001167B0" w:rsidP="00200D16" w:rsidR="001167B0">
      <w:pPr>
        <w:ind w:firstLine="709"/>
        <w:jc w:val="both"/>
        <w:rPr>
          <w:sz w:val="24"/>
          <w:szCs w:val="24"/>
        </w:rPr>
      </w:pPr>
      <w:r>
        <w:rPr>
          <w:sz w:val="24"/>
          <w:szCs w:val="24"/>
        </w:rPr>
        <w:t>S</w:t>
      </w:r>
      <w:r w:rsidR="006B45A6">
        <w:rPr>
          <w:sz w:val="24"/>
          <w:szCs w:val="24"/>
        </w:rPr>
        <w:t xml:space="preserve">tečajni upravitelj imenovan je </w:t>
      </w:r>
      <w:r w:rsidR="006B45A6" w:rsidRPr="008662DA">
        <w:rPr>
          <w:sz w:val="24"/>
          <w:szCs w:val="24"/>
        </w:rPr>
        <w:t>metodom slučajnog odabira s liste A stečajnih upravitelja kako to propisuje odredba čl. 84. st. 1. SZ-a.</w:t>
      </w:r>
    </w:p>
    <w:p w:rsidRDefault="006B45A6" w:rsidP="006B45A6" w:rsidR="006B45A6">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D966A8">
        <w:t>8</w:t>
      </w:r>
      <w:r w:rsidR="006D0780" w:rsidRPr="008732E3">
        <w:t>.</w:t>
      </w:r>
      <w:r w:rsidR="00D966A8">
        <w:t xml:space="preserve"> prosinca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CE6F61" w:rsidP="00E91121" w:rsidR="00CE6F6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E6F61" w:rsidP="00E91121" w:rsidR="00CE6F6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E6F61" w:rsidP="00E91121" w:rsidR="00CE6F61">
      <w:pPr>
        <w:pStyle w:val="Podnaslov"/>
        <w:ind w:firstLine="720" w:left="4320"/>
        <w:rPr>
          <w:rFonts w:hAnsi="Times New Roman" w:ascii="Times New Roman"/>
          <w:b w:val="false"/>
          <w:color w:val="auto"/>
          <w:szCs w:val="24"/>
        </w:rPr>
      </w:pPr>
    </w:p>
    <w:p w:rsidRDefault="00CE6F61" w:rsidP="00E91121" w:rsidR="00CE6F61">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CE6F61" w:rsidP="00E91121" w:rsidR="00CE6F6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03D37" w:rsidP="00B14523" w:rsidR="00503D37" w:rsidRPr="00FC1355">
      <w:pPr>
        <w:pStyle w:val="Podnaslov"/>
        <w:ind w:firstLine="708" w:left="4956"/>
        <w:rPr>
          <w:rFonts w:hAnsi="Times New Roman" w:ascii="Times New Roman"/>
          <w:b w:val="false"/>
          <w:color w:val="auto"/>
          <w:szCs w:val="24"/>
        </w:rPr>
      </w:pPr>
    </w:p>
    <w:p w:rsidRDefault="00667888" w:rsidP="00A13980" w:rsidR="00BD18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B14523" w:rsidP="006D0780" w:rsidR="00B14523">
      <w:pPr>
        <w:jc w:val="both"/>
        <w:rPr>
          <w:sz w:val="24"/>
          <w:szCs w:val="24"/>
        </w:rPr>
      </w:pPr>
    </w:p>
    <w:p w:rsidRDefault="00B14523" w:rsidP="006D0780" w:rsidR="00B14523">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2F7D69" w:rsidP="00743790" w:rsidR="002F7D69">
      <w:pPr>
        <w:jc w:val="both"/>
        <w:rPr>
          <w:sz w:val="24"/>
          <w:szCs w:val="24"/>
        </w:rPr>
      </w:pPr>
    </w:p>
    <w:p w:rsidRDefault="00667888" w:rsidP="00743790" w:rsidR="00667888">
      <w:pPr>
        <w:jc w:val="both"/>
        <w:rPr>
          <w:sz w:val="24"/>
          <w:szCs w:val="24"/>
        </w:rPr>
      </w:pPr>
    </w:p>
    <w:p w:rsidRDefault="00503D37" w:rsidP="00743790" w:rsidR="00503D37">
      <w:pPr>
        <w:jc w:val="both"/>
        <w:rPr>
          <w:sz w:val="24"/>
          <w:szCs w:val="24"/>
        </w:rPr>
      </w:pPr>
    </w:p>
    <w:p w:rsidRDefault="00503D37" w:rsidP="00743790" w:rsidR="00503D37">
      <w:pPr>
        <w:jc w:val="both"/>
        <w:rPr>
          <w:sz w:val="24"/>
          <w:szCs w:val="24"/>
        </w:rPr>
      </w:pPr>
    </w:p>
    <w:p w:rsidRDefault="00503D37" w:rsidP="00743790" w:rsidR="00503D37">
      <w:pPr>
        <w:jc w:val="both"/>
        <w:rPr>
          <w:sz w:val="24"/>
          <w:szCs w:val="24"/>
        </w:rPr>
      </w:pPr>
    </w:p>
    <w:p w:rsidRDefault="001C364D" w:rsidP="001C364D" w:rsidR="001C364D" w:rsidRPr="008732E3">
      <w:pPr>
        <w:rPr>
          <w:sz w:val="24"/>
          <w:szCs w:val="24"/>
        </w:rPr>
      </w:pPr>
      <w:bookmarkStart w:name="_GoBack" w:id="0"/>
      <w:bookmarkEnd w:id="0"/>
    </w:p>
    <w:sectPr w:rsidSect="00706655" w:rsidR="001C364D" w:rsidRPr="008732E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CE6F61">
      <w:rPr>
        <w:noProof/>
        <w:sz w:val="24"/>
        <w:szCs w:val="24"/>
      </w:rPr>
      <w:t>3</w:t>
    </w:r>
    <w:r w:rsidRPr="0058449E">
      <w:rPr>
        <w:sz w:val="24"/>
        <w:szCs w:val="24"/>
      </w:rPr>
      <w:fldChar w:fldCharType="end"/>
    </w:r>
  </w:p>
  <w:p w:rsidRDefault="0058449E" w:rsidP="0028632A" w:rsidR="000D0E18"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200D16">
      <w:rPr>
        <w:sz w:val="24"/>
        <w:szCs w:val="24"/>
      </w:rPr>
      <w:t>3470/2016</w:t>
    </w:r>
    <w:r w:rsidR="00CE6F61">
      <w:rPr>
        <w:sz w:val="24"/>
        <w:szCs w:val="24"/>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proofState w:spelling="clean"/>
  <w:attachedTemplate r:id="rId1"/>
  <w:stylePaneFormatFilter w:val="3F01"/>
  <w:defaultTabStop w:val="708"/>
  <w:hyphenationZone w:val="425"/>
  <w:characterSpacingControl w:val="doNotCompress"/>
  <w:hdrShapeDefaults>
    <o:shapedefaults v:ext="edit" spidmax="1136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81CB7"/>
    <w:rsid w:val="00085C62"/>
    <w:rsid w:val="000D0DBD"/>
    <w:rsid w:val="000D0E18"/>
    <w:rsid w:val="00103BB3"/>
    <w:rsid w:val="001167B0"/>
    <w:rsid w:val="00116BD3"/>
    <w:rsid w:val="0012073F"/>
    <w:rsid w:val="00135A2D"/>
    <w:rsid w:val="001C364D"/>
    <w:rsid w:val="00200D16"/>
    <w:rsid w:val="00234926"/>
    <w:rsid w:val="0026332F"/>
    <w:rsid w:val="00275BBF"/>
    <w:rsid w:val="00276DD1"/>
    <w:rsid w:val="0028632A"/>
    <w:rsid w:val="002A1726"/>
    <w:rsid w:val="002D6066"/>
    <w:rsid w:val="002D62CE"/>
    <w:rsid w:val="002F156E"/>
    <w:rsid w:val="002F6A91"/>
    <w:rsid w:val="002F7C7E"/>
    <w:rsid w:val="002F7D69"/>
    <w:rsid w:val="00311C71"/>
    <w:rsid w:val="00321949"/>
    <w:rsid w:val="00361247"/>
    <w:rsid w:val="00370C04"/>
    <w:rsid w:val="00392C86"/>
    <w:rsid w:val="003D3469"/>
    <w:rsid w:val="00400237"/>
    <w:rsid w:val="00417911"/>
    <w:rsid w:val="00426C1B"/>
    <w:rsid w:val="00470664"/>
    <w:rsid w:val="004728DE"/>
    <w:rsid w:val="004C71AC"/>
    <w:rsid w:val="004C7443"/>
    <w:rsid w:val="004D793C"/>
    <w:rsid w:val="004E5EB4"/>
    <w:rsid w:val="004E72AF"/>
    <w:rsid w:val="00503D37"/>
    <w:rsid w:val="00556D2E"/>
    <w:rsid w:val="0058449E"/>
    <w:rsid w:val="005F6972"/>
    <w:rsid w:val="005F7734"/>
    <w:rsid w:val="006061EB"/>
    <w:rsid w:val="00611328"/>
    <w:rsid w:val="0062435C"/>
    <w:rsid w:val="00663464"/>
    <w:rsid w:val="00667888"/>
    <w:rsid w:val="00675460"/>
    <w:rsid w:val="006A32FF"/>
    <w:rsid w:val="006A5593"/>
    <w:rsid w:val="006B35B6"/>
    <w:rsid w:val="006B45A6"/>
    <w:rsid w:val="006D0780"/>
    <w:rsid w:val="006F666B"/>
    <w:rsid w:val="00706655"/>
    <w:rsid w:val="00743727"/>
    <w:rsid w:val="00743790"/>
    <w:rsid w:val="0075306B"/>
    <w:rsid w:val="00782A57"/>
    <w:rsid w:val="007A3404"/>
    <w:rsid w:val="007D1465"/>
    <w:rsid w:val="007E3260"/>
    <w:rsid w:val="00814C0C"/>
    <w:rsid w:val="00840B0A"/>
    <w:rsid w:val="0084374A"/>
    <w:rsid w:val="00852962"/>
    <w:rsid w:val="00862123"/>
    <w:rsid w:val="00867E4E"/>
    <w:rsid w:val="00870FC6"/>
    <w:rsid w:val="008732E3"/>
    <w:rsid w:val="008C341B"/>
    <w:rsid w:val="008D1D84"/>
    <w:rsid w:val="00910E27"/>
    <w:rsid w:val="009140DE"/>
    <w:rsid w:val="00920ED2"/>
    <w:rsid w:val="009449D7"/>
    <w:rsid w:val="009725EB"/>
    <w:rsid w:val="009A1E5A"/>
    <w:rsid w:val="009A342B"/>
    <w:rsid w:val="009A3F92"/>
    <w:rsid w:val="009B1A2F"/>
    <w:rsid w:val="009E41DC"/>
    <w:rsid w:val="009F5021"/>
    <w:rsid w:val="00A13980"/>
    <w:rsid w:val="00A30F7A"/>
    <w:rsid w:val="00A44618"/>
    <w:rsid w:val="00A456C2"/>
    <w:rsid w:val="00A6649B"/>
    <w:rsid w:val="00AA5A0F"/>
    <w:rsid w:val="00AF5E03"/>
    <w:rsid w:val="00B13ECE"/>
    <w:rsid w:val="00B14523"/>
    <w:rsid w:val="00B37EE7"/>
    <w:rsid w:val="00B81BF5"/>
    <w:rsid w:val="00B9135A"/>
    <w:rsid w:val="00BD1828"/>
    <w:rsid w:val="00BE3C60"/>
    <w:rsid w:val="00BE45DB"/>
    <w:rsid w:val="00C052C1"/>
    <w:rsid w:val="00C36879"/>
    <w:rsid w:val="00C63CAC"/>
    <w:rsid w:val="00C73ECF"/>
    <w:rsid w:val="00C93568"/>
    <w:rsid w:val="00CC1FE2"/>
    <w:rsid w:val="00CE6F61"/>
    <w:rsid w:val="00CF1D6C"/>
    <w:rsid w:val="00D04186"/>
    <w:rsid w:val="00D30A36"/>
    <w:rsid w:val="00D60A37"/>
    <w:rsid w:val="00D84076"/>
    <w:rsid w:val="00D93BD2"/>
    <w:rsid w:val="00D966A8"/>
    <w:rsid w:val="00DE0C54"/>
    <w:rsid w:val="00DF3524"/>
    <w:rsid w:val="00E25C67"/>
    <w:rsid w:val="00E9313A"/>
    <w:rsid w:val="00E965BE"/>
    <w:rsid w:val="00EA161B"/>
    <w:rsid w:val="00EC4F6C"/>
    <w:rsid w:val="00ED0766"/>
    <w:rsid w:val="00ED3552"/>
    <w:rsid w:val="00F51030"/>
    <w:rsid w:val="00FA0480"/>
    <w:rsid w:val="00FD3744"/>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36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CE6F61"/>
    <w:rPr>
      <w:color w:val="808080"/>
      <w:bdr w:space="0" w:sz="0" w:color="auto" w:val="none"/>
      <w:shd w:fill="CCFFFF" w:color="auto" w:val="clear"/>
    </w:rPr>
  </w:style>
  <w:style w:customStyle="true" w:styleId="eSPISCCParagraphDefaultFont" w:type="character">
    <w:name w:val="eSPIS_CC_Paragraph Default Font"/>
    <w:basedOn w:val="Zadanifontodlomka"/>
    <w:rsid w:val="00CE6F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6F6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6F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6F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CE6F61"/>
    <w:rPr>
      <w:color w:val="808080"/>
      <w:bdr w:color="auto" w:space="0" w:sz="0" w:val="none"/>
      <w:shd w:color="auto" w:fill="CCFFFF" w:val="clear"/>
    </w:rPr>
  </w:style>
  <w:style w:customStyle="1" w:styleId="eSPISCCParagraphDefaultFont" w:type="character">
    <w:name w:val="eSPIS_CC_Paragraph Default Font"/>
    <w:basedOn w:val="Zadanifontodlomka"/>
    <w:rsid w:val="00CE6F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6F6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6F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6F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3470</izvorni_sadrzaj>
    <derivirana_varijabla naziv="DomainObject.Predmet.Broj_1">3470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St-3470/2016</izvorni_sadrzaj>
    <derivirana_varijabla naziv="DomainObject.Predmet.OznakaBroj_1">St-3470/2016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PLAHUTAR j.d.o.o. za trgovinu i usluge</izvorni_sadrzaj>
    <derivirana_varijabla naziv="DomainObject.Predmet.ProtustrankaFormated_1">  AUTO SERVIS PLAHUTAR j.d.o.o. za trgovinu i usluge</derivirana_varijabla>
  </DomainObject.Predmet.ProtustrankaFormated>
  <DomainObject.Predmet.ProtustrankaFormatedOIB>
    <izvorni_sadrzaj>  AUTO SERVIS PLAHUTAR j.d.o.o. za trgovinu i usluge, OIB 74281736319</izvorni_sadrzaj>
    <derivirana_varijabla naziv="DomainObject.Predmet.ProtustrankaFormatedOIB_1">  AUTO SERVIS PLAHUTAR j.d.o.o. za trgovinu i usluge, OIB 74281736319</derivirana_varijabla>
  </DomainObject.Predmet.ProtustrankaFormatedOIB>
  <DomainObject.Predmet.ProtustrankaFormatedWithAdress>
    <izvorni_sadrzaj> AUTO SERVIS PLAHUTAR j.d.o.o. za trgovinu i usluge, Škarićevo 199, 49234 Škarićevo</izvorni_sadrzaj>
    <derivirana_varijabla naziv="DomainObject.Predmet.ProtustrankaFormatedWithAdress_1"> AUTO SERVIS PLAHUTAR j.d.o.o. za trgovinu i usluge, Škarićevo 199, 49234 Škarićevo</derivirana_varijabla>
  </DomainObject.Predmet.ProtustrankaFormatedWithAdress>
  <DomainObject.Predmet.ProtustrankaFormatedWithAdressOIB>
    <izvorni_sadrzaj> AUTO SERVIS PLAHUTAR j.d.o.o. za trgovinu i usluge, OIB 74281736319, Škarićevo 199, 49234 Škarićevo</izvorni_sadrzaj>
    <derivirana_varijabla naziv="DomainObject.Predmet.ProtustrankaFormatedWithAdressOIB_1"> AUTO SERVIS PLAHUTAR j.d.o.o. za trgovinu i usluge, OIB 74281736319, Škarićevo 199, 49234 Škarićevo</derivirana_varijabla>
  </DomainObject.Predmet.ProtustrankaFormatedWithAdressOIB>
  <DomainObject.Predmet.ProtustrankaWithAdress>
    <izvorni_sadrzaj>AUTO SERVIS PLAHUTAR j.d.o.o. za trgovinu i usluge Škarićevo 199, 49234 Škarićevo</izvorni_sadrzaj>
    <derivirana_varijabla naziv="DomainObject.Predmet.ProtustrankaWithAdress_1">AUTO SERVIS PLAHUTAR j.d.o.o. za trgovinu i usluge Škarićevo 199, 49234 Škarićevo</derivirana_varijabla>
  </DomainObject.Predmet.ProtustrankaWithAdress>
  <DomainObject.Predmet.ProtustrankaWithAdressOIB>
    <izvorni_sadrzaj>AUTO SERVIS PLAHUTAR j.d.o.o. za trgovinu i usluge, OIB 74281736319, Škarićevo 199, 49234 Škarićevo</izvorni_sadrzaj>
    <derivirana_varijabla naziv="DomainObject.Predmet.ProtustrankaWithAdressOIB_1">AUTO SERVIS PLAHUTAR j.d.o.o. za trgovinu i usluge, OIB 74281736319, Škarićevo 199, 49234 Škarićevo</derivirana_varijabla>
  </DomainObject.Predmet.ProtustrankaWithAdressOIB>
  <DomainObject.Predmet.ProtustrankaNazivFormated>
    <izvorni_sadrzaj>AUTO SERVIS PLAHUTAR j.d.o.o. za trgovinu i usluge</izvorni_sadrzaj>
    <derivirana_varijabla naziv="DomainObject.Predmet.ProtustrankaNazivFormated_1">AUTO SERVIS PLAHUTAR j.d.o.o. za trgovinu i usluge</derivirana_varijabla>
  </DomainObject.Predmet.ProtustrankaNazivFormated>
  <DomainObject.Predmet.ProtustrankaNazivFormatedOIB>
    <izvorni_sadrzaj>AUTO SERVIS PLAHUTAR j.d.o.o. za trgovinu i usluge, OIB 74281736319</izvorni_sadrzaj>
    <derivirana_varijabla naziv="DomainObject.Predmet.ProtustrankaNazivFormatedOIB_1">AUTO SERVIS PLAHUTAR j.d.o.o. za trgovinu i usluge, OIB 74281736319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Plahutar</izvorni_sadrzaj>
    <derivirana_varijabla naziv="DomainObject.Predmet.StrankaFormated_1">  FINA Regionalni centar Zagreb; Ivan Plahutar</derivirana_varijabla>
  </DomainObject.Predmet.StrankaFormated>
  <DomainObject.Predmet.StrankaFormatedOIB>
    <izvorni_sadrzaj>  FINA Regionalni centar Zagreb, OIB 85821130368; Ivan Plahutar, OIB 19231264752</izvorni_sadrzaj>
    <derivirana_varijabla naziv="DomainObject.Predmet.StrankaFormatedOIB_1">  FINA Regionalni centar Zagreb, OIB 85821130368; Ivan Plahutar, OIB 19231264752</derivirana_varijabla>
  </DomainObject.Predmet.StrankaFormatedOIB>
  <DomainObject.Predmet.StrankaFormatedWithAdress>
    <izvorni_sadrzaj> FINA Regionalni centar Zagreb, Trg svibanjskih žrtava 1995. br. 1, 10000 Zagreb; Ivan Plahutar, Škarićevo 199, 49234 Škarićevo</izvorni_sadrzaj>
    <derivirana_varijabla naziv="DomainObject.Predmet.StrankaFormatedWithAdress_1"> FINA Regionalni centar Zagreb, Trg svibanjskih žrtava 1995. br. 1, 10000 Zagreb; Ivan Plahutar, Škarićevo 199, 49234 Škarićevo</derivirana_varijabla>
  </DomainObject.Predmet.StrankaFormatedWithAdress>
  <DomainObject.Predmet.StrankaFormatedWithAdressOIB>
    <izvorni_sadrzaj> FINA Regionalni centar Zagreb, OIB 85821130368, Trg svibanjskih žrtava 1995. br. 1, 10000 Zagreb; Ivan Plahutar, OIB 19231264752, Škarićevo 199, 49234 Škarićevo</izvorni_sadrzaj>
    <derivirana_varijabla naziv="DomainObject.Predmet.StrankaFormatedWithAdressOIB_1"> FINA Regionalni centar Zagreb, OIB 85821130368, Trg svibanjskih žrtava 1995. br. 1, 10000 Zagreb; Ivan Plahutar, OIB 19231264752, Škarićevo 199, 49234 Škarićevo</derivirana_varijabla>
  </DomainObject.Predmet.StrankaFormatedWithAdressOIB>
  <DomainObject.Predmet.StrankaWithAdress>
    <izvorni_sadrzaj>FINA Regionalni centar Zagreb Trg svibanjskih žrtava 1995. br. 1,10000 Zagreb,Ivan Plahutar Škarićevo 199,49234 Škarićevo</izvorni_sadrzaj>
    <derivirana_varijabla naziv="DomainObject.Predmet.StrankaWithAdress_1">FINA Regionalni centar Zagreb Trg svibanjskih žrtava 1995. br. 1,10000 Zagreb,Ivan Plahutar Škarićevo 199,49234 Škarićevo</derivirana_varijabla>
  </DomainObject.Predmet.StrankaWithAdress>
  <DomainObject.Predmet.StrankaWithAdressOIB>
    <izvorni_sadrzaj>FINA Regionalni centar Zagreb, OIB 85821130368, Trg svibanjskih žrtava 1995. br. 1,10000 Zagreb,Ivan Plahutar, OIB 19231264752, Škarićevo 199,49234 Škarićevo</izvorni_sadrzaj>
    <derivirana_varijabla naziv="DomainObject.Predmet.StrankaWithAdressOIB_1">FINA Regionalni centar Zagreb, OIB 85821130368, Trg svibanjskih žrtava 1995. br. 1,10000 Zagreb,Ivan Plahutar, OIB 19231264752, Škarićevo 199,49234 Škarićevo</derivirana_varijabla>
  </DomainObject.Predmet.StrankaWithAdressOIB>
  <DomainObject.Predmet.StrankaNazivFormated>
    <izvorni_sadrzaj>FINA Regionalni centar Zagreb,Ivan Plahutar</izvorni_sadrzaj>
    <derivirana_varijabla naziv="DomainObject.Predmet.StrankaNazivFormated_1">FINA Regionalni centar Zagreb,Ivan Plahutar</derivirana_varijabla>
  </DomainObject.Predmet.StrankaNazivFormated>
  <DomainObject.Predmet.StrankaNazivFormatedOIB>
    <izvorni_sadrzaj>FINA Regionalni centar Zagreb, OIB 85821130368,Ivan Plahutar, OIB 19231264752</izvorni_sadrzaj>
    <derivirana_varijabla naziv="DomainObject.Predmet.StrankaNazivFormatedOIB_1">FINA Regionalni centar Zagreb, OIB 85821130368,Ivan Plahutar, OIB 19231264752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Ivan Plahutar</item>
    </izvorni_sadrzaj>
    <derivirana_varijabla naziv="DomainObject.Predmet.StrankaListFormated_1">
      <item>FINA Regionalni centar Zagreb</item>
      <item>Ivan Plahutar</item>
    </derivirana_varijabla>
  </DomainObject.Predmet.StrankaListFormated>
  <DomainObject.Predmet.StrankaListFormatedOIB>
    <izvorni_sadrzaj>
      <item>FINA Regionalni centar Zagreb, OIB 85821130368</item>
      <item>Ivan Plahutar, OIB 19231264752</item>
    </izvorni_sadrzaj>
    <derivirana_varijabla naziv="DomainObject.Predmet.StrankaListFormatedOIB_1">
      <item>FINA Regionalni centar Zagreb, OIB 85821130368</item>
      <item>Ivan Plahutar, OIB 19231264752</item>
    </derivirana_varijabla>
  </DomainObject.Predmet.StrankaListFormatedOIB>
  <DomainObject.Predmet.StrankaListFormatedWithAdress>
    <izvorni_sadrzaj>
      <item>FINA Regionalni centar Zagreb, Trg svibanjskih žrtava 1995. br. 1, 10000 Zagreb</item>
      <item>Ivan Plahutar, Škarićevo 199, 49234 Škarićevo</item>
    </izvorni_sadrzaj>
    <derivirana_varijabla naziv="DomainObject.Predmet.StrankaListFormatedWithAdress_1">
      <item>FINA Regionalni centar Zagreb, Trg svibanjskih žrtava 1995. br. 1, 10000 Zagreb</item>
      <item>Ivan Plahutar, Škarićevo 199, 49234 Škarićevo</item>
    </derivirana_varijabla>
  </DomainObject.Predmet.StrankaListFormatedWithAdress>
  <DomainObject.Predmet.StrankaListFormatedWithAdressOIB>
    <izvorni_sadrzaj>
      <item>FINA Regionalni centar Zagreb, OIB 85821130368, Trg svibanjskih žrtava 1995. br. 1, 10000 Zagreb</item>
      <item>Ivan Plahutar, OIB 19231264752, Škarićevo 199, 49234 Škarićevo</item>
    </izvorni_sadrzaj>
    <derivirana_varijabla naziv="DomainObject.Predmet.StrankaListFormatedWithAdressOIB_1">
      <item>FINA Regionalni centar Zagreb, OIB 85821130368, Trg svibanjskih žrtava 1995. br. 1, 10000 Zagreb</item>
      <item>Ivan Plahutar, OIB 19231264752, Škarićevo 199, 49234 Škarićevo</item>
    </derivirana_varijabla>
  </DomainObject.Predmet.StrankaListFormatedWithAdressOIB>
  <DomainObject.Predmet.StrankaListNazivFormated>
    <izvorni_sadrzaj>
      <item>FINA Regionalni centar Zagreb</item>
      <item>Ivan Plahutar</item>
    </izvorni_sadrzaj>
    <derivirana_varijabla naziv="DomainObject.Predmet.StrankaListNazivFormated_1">
      <item>FINA Regionalni centar Zagreb</item>
      <item>Ivan Plahutar</item>
    </derivirana_varijabla>
  </DomainObject.Predmet.StrankaListNazivFormated>
  <DomainObject.Predmet.StrankaListNazivFormatedOIB>
    <izvorni_sadrzaj>
      <item>FINA Regionalni centar Zagreb, OIB 85821130368</item>
      <item>Ivan Plahutar, OIB 19231264752</item>
    </izvorni_sadrzaj>
    <derivirana_varijabla naziv="DomainObject.Predmet.StrankaListNazivFormatedOIB_1">
      <item>FINA Regionalni centar Zagreb, OIB 85821130368</item>
      <item>Ivan Plahutar, OIB 19231264752</item>
    </derivirana_varijabla>
  </DomainObject.Predmet.StrankaListNazivFormatedOIB>
  <DomainObject.Predmet.ProtuStrankaListFormated>
    <izvorni_sadrzaj>
      <item>AUTO SERVIS PLAHUTAR j.d.o.o. za trgovinu i usluge</item>
    </izvorni_sadrzaj>
    <derivirana_varijabla naziv="DomainObject.Predmet.ProtuStrankaListFormated_1">
      <item>AUTO SERVIS PLAHUTAR j.d.o.o. za trgovinu i usluge</item>
    </derivirana_varijabla>
  </DomainObject.Predmet.ProtuStrankaListFormated>
  <DomainObject.Predmet.ProtuStrankaListFormatedOIB>
    <izvorni_sadrzaj>
      <item>AUTO SERVIS PLAHUTAR j.d.o.o. za trgovinu i usluge, OIB 74281736319</item>
    </izvorni_sadrzaj>
    <derivirana_varijabla naziv="DomainObject.Predmet.ProtuStrankaListFormatedOIB_1">
      <item>AUTO SERVIS PLAHUTAR j.d.o.o. za trgovinu i usluge, OIB 74281736319</item>
    </derivirana_varijabla>
  </DomainObject.Predmet.ProtuStrankaListFormatedOIB>
  <DomainObject.Predmet.ProtuStrankaListFormatedWithAdress>
    <izvorni_sadrzaj>
      <item>AUTO SERVIS PLAHUTAR j.d.o.o. za trgovinu i usluge, Škarićevo 199, 49234 Škarićevo</item>
    </izvorni_sadrzaj>
    <derivirana_varijabla naziv="DomainObject.Predmet.ProtuStrankaListFormatedWithAdress_1">
      <item>AUTO SERVIS PLAHUTAR j.d.o.o. za trgovinu i usluge, Škarićevo 199, 49234 Škarićevo</item>
    </derivirana_varijabla>
  </DomainObject.Predmet.ProtuStrankaListFormatedWithAdress>
  <DomainObject.Predmet.ProtuStrankaListFormatedWithAdressOIB>
    <izvorni_sadrzaj>
      <item>AUTO SERVIS PLAHUTAR j.d.o.o. za trgovinu i usluge, OIB 74281736319, Škarićevo 199, 49234 Škarićevo</item>
    </izvorni_sadrzaj>
    <derivirana_varijabla naziv="DomainObject.Predmet.ProtuStrankaListFormatedWithAdressOIB_1">
      <item>AUTO SERVIS PLAHUTAR j.d.o.o. za trgovinu i usluge, OIB 74281736319, Škarićevo 199, 49234 Škarićevo</item>
    </derivirana_varijabla>
  </DomainObject.Predmet.ProtuStrankaListFormatedWithAdressOIB>
  <DomainObject.Predmet.ProtuStrankaListNazivFormated>
    <izvorni_sadrzaj>
      <item>AUTO SERVIS PLAHUTAR j.d.o.o. za trgovinu i usluge</item>
    </izvorni_sadrzaj>
    <derivirana_varijabla naziv="DomainObject.Predmet.ProtuStrankaListNazivFormated_1">
      <item>AUTO SERVIS PLAHUTAR j.d.o.o. za trgovinu i usluge</item>
    </derivirana_varijabla>
  </DomainObject.Predmet.ProtuStrankaListNazivFormated>
  <DomainObject.Predmet.ProtuStrankaListNazivFormatedOIB>
    <izvorni_sadrzaj>
      <item>AUTO SERVIS PLAHUTAR j.d.o.o. za trgovinu i usluge, OIB 74281736319</item>
    </izvorni_sadrzaj>
    <derivirana_varijabla naziv="DomainObject.Predmet.ProtuStrankaListNazivFormatedOIB_1">
      <item>AUTO SERVIS PLAHUTAR j.d.o.o. za trgovinu i usluge, OIB 74281736319</item>
    </derivirana_varijabla>
  </DomainObject.Predmet.ProtuStrankaListNazivFormatedOIB>
  <DomainObject.Predmet.OstaliListFormated>
    <izvorni_sadrzaj>
      <item>Ivan Plahutar</item>
      <item>RH MUP</item>
      <item>FINA</item>
    </izvorni_sadrzaj>
    <derivirana_varijabla naziv="DomainObject.Predmet.OstaliListFormated_1">
      <item>Ivan Plahutar</item>
      <item>RH MUP</item>
      <item>FINA</item>
    </derivirana_varijabla>
  </DomainObject.Predmet.OstaliListFormated>
  <DomainObject.Predmet.OstaliListFormatedOIB>
    <izvorni_sadrzaj>
      <item>Ivan Plahutar, OIB 19231264752</item>
      <item>RH MUP</item>
      <item>FINA</item>
    </izvorni_sadrzaj>
    <derivirana_varijabla naziv="DomainObject.Predmet.OstaliListFormatedOIB_1">
      <item>Ivan Plahutar, OIB 19231264752</item>
      <item>RH MUP</item>
      <item>FINA</item>
    </derivirana_varijabla>
  </DomainObject.Predmet.OstaliListFormatedOIB>
  <DomainObject.Predmet.OstaliListFormatedWithAdress>
    <izvorni_sadrzaj>
      <item>Ivan Plahutar, Škarićevo 199, 49234 Škarićevo</item>
      <item>RH MUP, Heinzelova 98, 10000 Zagreb</item>
      <item>FINA, Ul. grada Vukovara 70, 10000 Zagreb</item>
    </izvorni_sadrzaj>
    <derivirana_varijabla naziv="DomainObject.Predmet.OstaliListFormatedWithAdress_1">
      <item>Ivan Plahutar, Škarićevo 199, 49234 Škarićevo</item>
      <item>RH MUP, Heinzelova 98, 10000 Zagreb</item>
      <item>FINA, Ul. grada Vukovara 70, 10000 Zagreb</item>
    </derivirana_varijabla>
  </DomainObject.Predmet.OstaliListFormatedWithAdress>
  <DomainObject.Predmet.OstaliListFormatedWithAdressOIB>
    <izvorni_sadrzaj>
      <item>Ivan Plahutar, OIB 19231264752, Škarićevo 199, 49234 Škarićevo</item>
      <item>RH MUP, Heinzelova 98, 10000 Zagreb</item>
      <item>FINA, Ul. grada Vukovara 70, 10000 Zagreb</item>
    </izvorni_sadrzaj>
    <derivirana_varijabla naziv="DomainObject.Predmet.OstaliListFormatedWithAdressOIB_1">
      <item>Ivan Plahutar, OIB 19231264752, Škarićevo 199, 49234 Škarićevo</item>
      <item>RH MUP, Heinzelova 98, 10000 Zagreb</item>
      <item>FINA, Ul. grada Vukovara 70, 10000 Zagreb</item>
    </derivirana_varijabla>
  </DomainObject.Predmet.OstaliListFormatedWithAdressOIB>
  <DomainObject.Predmet.OstaliListNazivFormated>
    <izvorni_sadrzaj>
      <item>Ivan Plahutar</item>
      <item>RH MUP</item>
      <item>FINA</item>
    </izvorni_sadrzaj>
    <derivirana_varijabla naziv="DomainObject.Predmet.OstaliListNazivFormated_1">
      <item>Ivan Plahutar</item>
      <item>RH MUP</item>
      <item>FINA</item>
    </derivirana_varijabla>
  </DomainObject.Predmet.OstaliListNazivFormated>
  <DomainObject.Predmet.OstaliListNazivFormatedOIB>
    <izvorni_sadrzaj>
      <item>Ivan Plahutar, OIB 19231264752</item>
      <item>RH MUP</item>
      <item>FINA</item>
    </izvorni_sadrzaj>
    <derivirana_varijabla naziv="DomainObject.Predmet.OstaliListNazivFormatedOIB_1">
      <item>Ivan Plahutar, OIB 19231264752</item>
      <item>RH MUP</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SERVIS PLAHUTAR j.d.o.o. za trgovinu i usluge</izvorni_sadrzaj>
    <derivirana_varijabla naziv="DomainObject.Predmet.ProtustrankaIDrugi_1">AUTO SERVIS PLAHUTAR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AUTO SERVIS PLAHUTAR j.d.o.o. za trgovinu i usluge, OIB 74281736319, Škarićevo 199, 49234 Škarićevo</izvorni_sadrzaj>
    <derivirana_varijabla naziv="DomainObject.Predmet.ProtustrankaIDrugiAdressOIB_1">AUTO SERVIS PLAHUTAR j.d.o.o. za trgovinu i usluge, OIB 74281736319, Škarićevo 199, 49234 Škarićevo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SERVIS PLAHUTAR j.d.o.o. za trgovinu i usluge</item>
      <item>Ivan Plahutar</item>
      <item>Ivan Plahutar</item>
      <item>RH MUP</item>
      <item>FINA</item>
    </izvorni_sadrzaj>
    <derivirana_varijabla naziv="DomainObject.Predmet.SudioniciListNaziv_1">
      <item>FINA Regionalni centar Zagreb</item>
      <item>AUTO SERVIS PLAHUTAR j.d.o.o. za trgovinu i usluge</item>
      <item>Ivan Plahutar</item>
      <item>Ivan Plahutar</item>
      <item>RH MUP</item>
      <item>FINA</item>
    </derivirana_varijabla>
  </DomainObject.Predmet.SudioniciListNaziv>
  <DomainObject.Predmet.SudioniciListAdressOIB>
    <izvorni_sadrzaj>
      <item>FINA Regionalni centar Zagreb, OIB 85821130368, Trg svibanjskih žrtava 1995. br. 1,10000 Zagreb</item>
      <item>AUTO SERVIS PLAHUTAR j.d.o.o. za trgovinu i usluge, OIB 74281736319, Škarićevo 199,49234 Škarićevo</item>
      <item>Ivan Plahutar, OIB 19231264752, Škarićevo 199,49234 Škarićevo</item>
      <item>Ivan Plahutar, OIB 19231264752, Škarićevo 199,49234 Škarićevo</item>
      <item>RH MUP, Heinzelova 98,10000 Zagreb</item>
      <item>FINA, Ul. grada Vukovara 70,10000 Zagreb</item>
    </izvorni_sadrzaj>
    <derivirana_varijabla naziv="DomainObject.Predmet.SudioniciListAdressOIB_1">
      <item>FINA Regionalni centar Zagreb, OIB 85821130368, Trg svibanjskih žrtava 1995. br. 1,10000 Zagreb</item>
      <item>AUTO SERVIS PLAHUTAR j.d.o.o. za trgovinu i usluge, OIB 74281736319, Škarićevo 199,49234 Škarićevo</item>
      <item>Ivan Plahutar, OIB 19231264752, Škarićevo 199,49234 Škarićevo</item>
      <item>Ivan Plahutar, OIB 19231264752, Škarićevo 199,49234 Škarićevo</item>
      <item>RH MUP, Heinzelova 98,10000 Zagreb</item>
      <item>FINA,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74281736319</item>
      <item>, OIB 19231264752</item>
      <item>, OIB 19231264752</item>
      <item>, OIB null</item>
      <item>, OIB null</item>
    </izvorni_sadrzaj>
    <derivirana_varijabla naziv="DomainObject.Predmet.SudioniciListNazivOIB_1">
      <item>, OIB 85821130368</item>
      <item>, OIB 74281736319</item>
      <item>, OIB 19231264752</item>
      <item>, OIB 19231264752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833</properties:Words>
  <properties:Characters>4659</properties:Characters>
  <properties:Lines>115</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2017-12-08T13:08:00Z</dcterms:created>
  <dc:creator>nribaric</dc:creator>
  <cp:lastModifiedBy>Jadranka Zelić</cp:lastModifiedBy>
  <cp:lastPrinted>2017-12-08T13:16:00Z</cp:lastPrinted>
  <dcterms:modified xmlns:xsi="http://www.w3.org/2001/XMLSchema-instance" xsi:type="dcterms:W3CDTF">2017-12-08T13:16:00Z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