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e5db" w14:paraId="25ce5d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481838">
        <w:t>845</w:t>
      </w:r>
      <w:r w:rsidR="00794C76">
        <w:t>/</w:t>
      </w:r>
      <w:r w:rsidR="005C5B26">
        <w:t>16-</w:t>
      </w:r>
      <w:r w:rsidR="00881FD8">
        <w:t>21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481838">
        <w:t xml:space="preserve">BIO GRAĐA </w:t>
      </w:r>
      <w:r w:rsidR="001A44AA">
        <w:t xml:space="preserve">d.o.o., </w:t>
      </w:r>
      <w:r w:rsidR="00481838">
        <w:t>Zadar, Hrvatskih književnika 19/A</w:t>
      </w:r>
      <w:r w:rsidR="001A44AA">
        <w:t xml:space="preserve">, OIB: </w:t>
      </w:r>
      <w:r w:rsidR="00481838">
        <w:t>69320644999</w:t>
      </w:r>
      <w:r w:rsidR="00196233">
        <w:t xml:space="preserve"> </w:t>
      </w:r>
      <w:r w:rsidR="00615D63">
        <w:t xml:space="preserve">koga zastupa stečajni upravitelj </w:t>
      </w:r>
      <w:r w:rsidR="00881FD8">
        <w:t>Savo Filipović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01BDF">
        <w:t>23</w:t>
      </w:r>
      <w:r w:rsidR="00881FD8">
        <w:t>. kolovoza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81FD8">
        <w:t>Save Filipovića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881FD8">
        <w:t>3</w:t>
      </w:r>
      <w:r w:rsidR="00481838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E1C02" w:rsidP="003E1C02" w:rsidR="003513F2">
      <w:pPr>
        <w:pStyle w:val="Odlomakpopisa"/>
        <w:numPr>
          <w:ilvl w:val="0"/>
          <w:numId w:val="3"/>
        </w:numPr>
        <w:ind w:hanging="713" w:left="1418"/>
        <w:jc w:val="both"/>
      </w:pPr>
      <w:r>
        <w:t>Odobrava se trošak stečajnom upravitelju u iznosu od 90,00 kuna.</w:t>
      </w:r>
    </w:p>
    <w:p w:rsidRDefault="003E1C02" w:rsidP="003E1C02" w:rsidR="003E1C02">
      <w:pPr>
        <w:pStyle w:val="Odlomakpopisa"/>
        <w:numPr>
          <w:ilvl w:val="0"/>
          <w:numId w:val="3"/>
        </w:numPr>
        <w:ind w:hanging="713" w:left="1418"/>
        <w:jc w:val="both"/>
      </w:pPr>
      <w:r>
        <w:t>Odbija se zahtjev za naknadu troška stečajnog upravitelja u daljnjem iznosu od 780,00 kuna.</w:t>
      </w:r>
      <w:r w:rsidRPr="003573CC">
        <w:t xml:space="preserve"> </w:t>
      </w:r>
    </w:p>
    <w:p w:rsidRDefault="00EA687B" w:rsidP="003E1C02" w:rsidR="00EA687B">
      <w:pPr>
        <w:pStyle w:val="Odlomakpopisa"/>
        <w:numPr>
          <w:ilvl w:val="0"/>
          <w:numId w:val="3"/>
        </w:numPr>
        <w:ind w:hanging="713" w:left="1418"/>
        <w:jc w:val="both"/>
      </w:pPr>
      <w:r>
        <w:t>Nalaže se računovodstvu ovog suda da i</w:t>
      </w:r>
      <w:r w:rsidRPr="003573CC">
        <w:t>splat</w:t>
      </w:r>
      <w:r>
        <w:t>u iznosa iz točke I.</w:t>
      </w:r>
      <w:r w:rsidR="003E1C02">
        <w:t xml:space="preserve"> i II.</w:t>
      </w:r>
      <w:r>
        <w:t xml:space="preserve">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481838">
        <w:t>29.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881FD8">
        <w:t>29</w:t>
      </w:r>
      <w:r w:rsidR="00481838">
        <w:t xml:space="preserve">. </w:t>
      </w:r>
      <w:r w:rsidR="00881FD8">
        <w:t>kolovoza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3E1C02" w:rsidP="003E1C02" w:rsidR="003E1C02">
      <w:pPr>
        <w:ind w:firstLine="705"/>
        <w:jc w:val="both"/>
      </w:pPr>
      <w:r>
        <w:t xml:space="preserve">Stečajni upravitelj imenovan u ovom postupku podnio je dana 10. kolovoza 2017. zahtjev za odobrenje isplate naknade troškova. </w:t>
      </w:r>
    </w:p>
    <w:p w:rsidRDefault="003E1C02" w:rsidP="003E1C02" w:rsidR="003E1C02" w:rsidRPr="00DA585C">
      <w:pPr>
        <w:jc w:val="both"/>
      </w:pPr>
      <w:r>
        <w:tab/>
        <w:t>Stečajnom upravitelju odobren je trošak upotrebe telefona za potrebe prikupljanja podataka u ovom postupku u iznosu od 90,00 kuna.</w:t>
      </w:r>
    </w:p>
    <w:p w:rsidRDefault="003E1C02" w:rsidP="003E1C02" w:rsidR="003E1C02" w:rsidRPr="0064286F">
      <w:pPr>
        <w:ind w:firstLine="705"/>
        <w:jc w:val="both"/>
      </w:pPr>
      <w:r>
        <w:tab/>
        <w:t xml:space="preserve">Troškovi iz točke III. u iznosu od 780,00 kuna koje je stečajni upravitelj zatražio s osnova dolaska iz </w:t>
      </w:r>
      <w:proofErr w:type="spellStart"/>
      <w:r>
        <w:t>Dramlja</w:t>
      </w:r>
      <w:proofErr w:type="spellEnd"/>
      <w:r>
        <w:t xml:space="preserve"> u Zadar su odbijeni budući  je riječ o troškovima koji su za stečajnog dužnika nastali iz razloga što je za stečajnog upravitelja slučajnim odabirom u aplikaciji e-spisa odabran stečajni upravitelj izvan područja nadležnosti ovog suda, a koji je zatražio upis na listu stečajnih upravitelja za područje nadležnosti ovog suda slijedom čega se ne radi o nužnom i neophodnom trošku, već je taj trošak stečajni upravitelj prijavom za upis na listu stečajnih upravitelja za područje ovog suda sam uzrokovao, pa ga stoga mora i sam snositi.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E01BDF">
        <w:t>23</w:t>
      </w:r>
      <w:r w:rsidR="00881FD8">
        <w:t>. kolovoza 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81FD8" w:rsidP="008F62EA" w:rsidR="00B41F9A">
      <w:pPr>
        <w:jc w:val="right"/>
      </w:pPr>
      <w:r>
        <w:t>Sutkinja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881FD8" w:rsidP="00615D63" w:rsidR="00881FD8">
      <w:pPr>
        <w:numPr>
          <w:ilvl w:val="0"/>
          <w:numId w:val="2"/>
        </w:numPr>
      </w:pPr>
      <w:r>
        <w:t>računovodstvo suda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0759"/>
    <w:rsid w:val="0009493F"/>
    <w:rsid w:val="000D032C"/>
    <w:rsid w:val="000F3DB2"/>
    <w:rsid w:val="00174532"/>
    <w:rsid w:val="00176680"/>
    <w:rsid w:val="00196233"/>
    <w:rsid w:val="001A44AA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E1C02"/>
    <w:rsid w:val="003F0309"/>
    <w:rsid w:val="004630AA"/>
    <w:rsid w:val="00481838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1FD8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5541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A158B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01BDF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C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5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58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58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58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C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5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58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58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58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GRAĐA d.o.o. za proizvodnju i poslovne usluge</izvorni_sadrzaj>
    <derivirana_varijabla naziv="DomainObject.Predmet.ProtustrankaFormated_1">  BIO GRAĐA d.o.o. za proizvodnju i poslovne usluge</derivirana_varijabla>
  </DomainObject.Predmet.ProtustrankaFormated>
  <DomainObject.Predmet.ProtustrankaFormatedOIB>
    <izvorni_sadrzaj>  BIO GRAĐA d.o.o. za proizvodnju i poslovne usluge, OIB 69320644999</izvorni_sadrzaj>
    <derivirana_varijabla naziv="DomainObject.Predmet.ProtustrankaFormatedOIB_1">  BIO GRAĐA d.o.o. za proizvodnju i poslovne usluge, OIB 69320644999</derivirana_varijabla>
  </DomainObject.Predmet.ProtustrankaFormatedOIB>
  <DomainObject.Predmet.ProtustrankaFormatedWithAdress>
    <izvorni_sadrzaj> BIO GRAĐA d.o.o. za proizvodnju i poslovne usluge, Hrvatskih književnika 19/A, 23000 Zadar</izvorni_sadrzaj>
    <derivirana_varijabla naziv="DomainObject.Predmet.ProtustrankaFormatedWithAdress_1"> BIO GRAĐA d.o.o. za proizvodnju i poslovne usluge, Hrvatskih književnika 19/A, 23000 Zadar</derivirana_varijabla>
  </DomainObject.Predmet.ProtustrankaFormatedWithAdress>
  <DomainObject.Predmet.ProtustrankaFormatedWithAdressOIB>
    <izvorni_sadrzaj> BIO GRAĐA d.o.o. za proizvodnju i poslovne usluge, OIB 69320644999, Hrvatskih književnika 19/A, 23000 Zadar</izvorni_sadrzaj>
    <derivirana_varijabla naziv="DomainObject.Predmet.ProtustrankaFormatedWithAdressOIB_1"> BIO GRAĐA d.o.o. za proizvodnju i poslovne usluge, OIB 69320644999, Hrvatskih književnika 19/A, 23000 Zadar</derivirana_varijabla>
  </DomainObject.Predmet.ProtustrankaFormatedWithAdressOIB>
  <DomainObject.Predmet.ProtustrankaWithAdress>
    <izvorni_sadrzaj>BIO GRAĐA d.o.o. za proizvodnju i poslovne usluge Hrvatskih književnika 19/A, 23000 Zadar</izvorni_sadrzaj>
    <derivirana_varijabla naziv="DomainObject.Predmet.ProtustrankaWithAdress_1">BIO GRAĐA d.o.o. za proizvodnju i poslovne usluge Hrvatskih književnika 19/A, 23000 Zadar</derivirana_varijabla>
  </DomainObject.Predmet.ProtustrankaWithAdress>
  <DomainObject.Predmet.ProtustrankaWithAdressOIB>
    <izvorni_sadrzaj>BIO GRAĐA d.o.o. za proizvodnju i poslovne usluge, OIB 69320644999, Hrvatskih književnika 19/A, 23000 Zadar</izvorni_sadrzaj>
    <derivirana_varijabla naziv="DomainObject.Predmet.ProtustrankaWithAdressOIB_1">BIO GRAĐA d.o.o. za proizvodnju i poslovne usluge, OIB 69320644999, Hrvatskih književnika 19/A, 23000 Zadar</derivirana_varijabla>
  </DomainObject.Predmet.ProtustrankaWithAdressOIB>
  <DomainObject.Predmet.ProtustrankaNazivFormated>
    <izvorni_sadrzaj>BIO GRAĐA d.o.o. za proizvodnju i poslovne usluge</izvorni_sadrzaj>
    <derivirana_varijabla naziv="DomainObject.Predmet.ProtustrankaNazivFormated_1">BIO GRAĐA d.o.o. za proizvodnju i poslovne usluge</derivirana_varijabla>
  </DomainObject.Predmet.ProtustrankaNazivFormated>
  <DomainObject.Predmet.ProtustrankaNazivFormatedOIB>
    <izvorni_sadrzaj>BIO GRAĐA d.o.o. za proizvodnju i poslovne usluge, OIB 69320644999</izvorni_sadrzaj>
    <derivirana_varijabla naziv="DomainObject.Predmet.ProtustrankaNazivFormatedOIB_1">BIO GRAĐA d.o.o. za proizvodnju i poslovne usluge, OIB 69320644999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8091.94</izvorni_sadrzaj>
    <derivirana_varijabla naziv="DomainObject.Predmet.TrenutnaVrijednost_1">8091.94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 GRAĐA d.o.o. za proizvodnju i poslovne usluge</item>
    </izvorni_sadrzaj>
    <derivirana_varijabla naziv="DomainObject.Predmet.ProtuStrankaListFormated_1">
      <item>BIO GRAĐA d.o.o. za proizvodnju i poslovne usluge</item>
    </derivirana_varijabla>
  </DomainObject.Predmet.ProtuStrankaListFormated>
  <DomainObject.Predmet.ProtuStrankaListFormatedOIB>
    <izvorni_sadrzaj>
      <item>BIO GRAĐA d.o.o. za proizvodnju i poslovne usluge, OIB 69320644999</item>
    </izvorni_sadrzaj>
    <derivirana_varijabla naziv="DomainObject.Predmet.ProtuStrankaListFormatedOIB_1">
      <item>BIO GRAĐA d.o.o. za proizvodnju i poslovne usluge, OIB 69320644999</item>
    </derivirana_varijabla>
  </DomainObject.Predmet.ProtuStrankaListFormatedOIB>
  <DomainObject.Predmet.ProtuStrankaListFormatedWithAdress>
    <izvorni_sadrzaj>
      <item>BIO GRAĐA d.o.o. za proizvodnju i poslovne usluge, Hrvatskih književnika 19/A, 23000 Zadar</item>
    </izvorni_sadrzaj>
    <derivirana_varijabla naziv="DomainObject.Predmet.ProtuStrankaListFormatedWithAdress_1">
      <item>BIO GRAĐA d.o.o. za proizvodnju i poslovne usluge, Hrvatskih književnika 19/A, 23000 Zadar</item>
    </derivirana_varijabla>
  </DomainObject.Predmet.ProtuStrankaListFormatedWithAdress>
  <DomainObject.Predmet.ProtuStrankaListFormatedWithAdressOIB>
    <izvorni_sadrzaj>
      <item>BIO GRAĐA d.o.o. za proizvodnju i poslovne usluge, OIB 69320644999, Hrvatskih književnika 19/A, 23000 Zadar</item>
    </izvorni_sadrzaj>
    <derivirana_varijabla naziv="DomainObject.Predmet.ProtuStrankaListFormatedWithAdressOIB_1">
      <item>BIO GRAĐA d.o.o. za proizvodnju i poslovne usluge, OIB 69320644999, Hrvatskih književnika 19/A, 23000 Zadar</item>
    </derivirana_varijabla>
  </DomainObject.Predmet.ProtuStrankaListFormatedWithAdressOIB>
  <DomainObject.Predmet.ProtuStrankaListNazivFormated>
    <izvorni_sadrzaj>
      <item>BIO GRAĐA d.o.o. za proizvodnju i poslovne usluge</item>
    </izvorni_sadrzaj>
    <derivirana_varijabla naziv="DomainObject.Predmet.ProtuStrankaListNazivFormated_1">
      <item>BIO GRAĐA d.o.o. za proizvodnju i poslovne usluge</item>
    </derivirana_varijabla>
  </DomainObject.Predmet.ProtuStrankaListNazivFormated>
  <DomainObject.Predmet.ProtuStrankaListNazivFormatedOIB>
    <izvorni_sadrzaj>
      <item>BIO GRAĐA d.o.o. za proizvodnju i poslovne usluge, OIB 69320644999</item>
    </izvorni_sadrzaj>
    <derivirana_varijabla naziv="DomainObject.Predmet.ProtuStrankaListNazivFormatedOIB_1">
      <item>BIO GRAĐA d.o.o. za proizvodnju i poslovne usluge, OIB 69320644999</item>
    </derivirana_varijabla>
  </DomainObject.Predmet.ProtuStrankaListNazivFormatedOIB>
  <DomainObject.Predmet.OstaliListFormated>
    <izvorni_sadrzaj>
      <item>PATRIK ŠTANCL</item>
      <item>IVANA PROCHAZKOVA KINCELOVA</item>
    </izvorni_sadrzaj>
    <derivirana_varijabla naziv="DomainObject.Predmet.OstaliListFormated_1">
      <item>PATRIK ŠTANCL</item>
      <item>IVANA PROCHAZKOVA KINCELOVA</item>
    </derivirana_varijabla>
  </DomainObject.Predmet.OstaliListFormated>
  <DomainObject.Predmet.OstaliListFormatedOIB>
    <izvorni_sadrzaj>
      <item>PATRIK ŠTANCL</item>
      <item>IVANA PROCHAZKOVA KINCELOVA</item>
    </izvorni_sadrzaj>
    <derivirana_varijabla naziv="DomainObject.Predmet.OstaliListFormatedOIB_1">
      <item>PATRIK ŠTANCL</item>
      <item>IVANA PROCHAZKOVA KINCELOVA</item>
    </derivirana_varijabla>
  </DomainObject.Predmet.OstaliListFormatedOIB>
  <DomainObject.Predmet.OstaliListFormatedWithAdress>
    <izvorni_sadrzaj>
      <item>PATRIK ŠTANCL</item>
      <item>IVANA PROCHAZKOVA KINCELOVA</item>
    </izvorni_sadrzaj>
    <derivirana_varijabla naziv="DomainObject.Predmet.OstaliListFormatedWithAdress_1">
      <item>PATRIK ŠTANCL</item>
      <item>IVANA PROCHAZKOVA KINCELOVA</item>
    </derivirana_varijabla>
  </DomainObject.Predmet.OstaliListFormatedWithAdress>
  <DomainObject.Predmet.OstaliListFormatedWithAdressOIB>
    <izvorni_sadrzaj>
      <item>PATRIK ŠTANCL</item>
      <item>IVANA PROCHAZKOVA KINCELOVA</item>
    </izvorni_sadrzaj>
    <derivirana_varijabla naziv="DomainObject.Predmet.OstaliListFormatedWithAdressOIB_1">
      <item>PATRIK ŠTANCL</item>
      <item>IVANA PROCHAZKOVA KINCELOVA</item>
    </derivirana_varijabla>
  </DomainObject.Predmet.OstaliListFormatedWithAdressOIB>
  <DomainObject.Predmet.OstaliListNazivFormated>
    <izvorni_sadrzaj>
      <item>PATRIK ŠTANCL</item>
      <item>IVANA PROCHAZKOVA KINCELOVA</item>
    </izvorni_sadrzaj>
    <derivirana_varijabla naziv="DomainObject.Predmet.OstaliListNazivFormated_1">
      <item>PATRIK ŠTANCL</item>
      <item>IVANA PROCHAZKOVA KINCELOVA</item>
    </derivirana_varijabla>
  </DomainObject.Predmet.OstaliListNazivFormated>
  <DomainObject.Predmet.OstaliListNazivFormatedOIB>
    <izvorni_sadrzaj>
      <item>PATRIK ŠTANCL</item>
      <item>IVANA PROCHAZKOVA KINCELOVA</item>
    </izvorni_sadrzaj>
    <derivirana_varijabla naziv="DomainObject.Predmet.OstaliListNazivFormatedOIB_1">
      <item>PATRIK ŠTANCL</item>
      <item>IVANA PROCHAZKOVA KINCELOVA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 GRAĐA d.o.o. za proizvodnju i poslovne usluge</izvorni_sadrzaj>
    <derivirana_varijabla naziv="DomainObject.Predmet.ProtustrankaIDrugi_1">BIO GRAĐA d.o.o. za proizvodnju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BIO GRAĐA d.o.o. za proizvodnju i poslovne usluge, OIB 69320644999, Hrvatskih književnika 19/A, 23000 Zadar</izvorni_sadrzaj>
    <derivirana_varijabla naziv="DomainObject.Predmet.ProtustrankaIDrugiAdressOIB_1">BIO GRAĐA d.o.o. za proizvodnju i poslovne usluge, OIB 69320644999, Hrvatskih književnika 19/A,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 GRAĐA d.o.o. za proizvodnju i poslovne usluge</item>
      <item>PATRIK ŠTANCL</item>
      <item>IVANA PROCHAZKOVA KINCELOVA</item>
    </izvorni_sadrzaj>
    <derivirana_varijabla naziv="DomainObject.Predmet.SudioniciListNaziv_1">
      <item>Financijska agencija</item>
      <item>BIO GRAĐA d.o.o. za proizvodnju i poslovne usluge</item>
      <item>PATRIK ŠTANCL</item>
      <item>IVANA PROCHAZKOVA KINCELOVA</item>
    </derivirana_varijabla>
  </DomainObject.Predmet.SudioniciListNaziv>
  <DomainObject.Predmet.SudioniciListAdressOIB>
    <izvorni_sadrzaj>
      <item>Financijska agencija, OIB 85821130368, Ivana Danila 4,23000 Zadar</item>
      <item>BIO GRAĐA d.o.o. za proizvodnju i poslovne usluge, OIB 69320644999, Hrvatskih književnika 19/A,23000 Zadar</item>
      <item>PATRIK ŠTANCL</item>
      <item>IVANA PROCHAZKOVA KINCELOVA</item>
    </izvorni_sadrzaj>
    <derivirana_varijabla naziv="DomainObject.Predmet.SudioniciListAdressOIB_1">
      <item>Financijska agencija, OIB 85821130368, Ivana Danila 4,23000 Zadar</item>
      <item>BIO GRAĐA d.o.o. za proizvodnju i poslovne usluge, OIB 69320644999, Hrvatskih književnika 19/A,23000 Zadar</item>
      <item>PATRIK ŠTANCL</item>
      <item>IVANA PROCHAZKOVA KINCELOVA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69320644999</item>
      <item>, OIB null</item>
      <item>, OIB null</item>
    </izvorni_sadrzaj>
    <derivirana_varijabla naziv="DomainObject.Predmet.SudioniciListNazivOIB_1">
      <item>, OIB 85821130368</item>
      <item>, OIB 69320644999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408</properties:Words>
  <properties:Characters>2064</properties:Characters>
  <properties:Lines>70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2016-11-02T12:27:00Z</dcterms:created>
  <dc:creator>abajlo</dc:creator>
  <cp:lastModifiedBy>Martina Kalmeta</cp:lastModifiedBy>
  <cp:lastPrinted>2017-08-23T07:46:00Z</cp:lastPrinted>
  <dcterms:modified xmlns:xsi="http://www.w3.org/2001/XMLSchema-instance" xsi:type="dcterms:W3CDTF">2017-08-23T11:36:00Z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