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d7329" w14:paraId="acd7329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D22B1">
        <w:t>1</w:t>
      </w:r>
      <w:r w:rsidR="00702CB7">
        <w:t>430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702CB7" w:rsidRPr="00702CB7">
        <w:t>DRUŽENJEM PROTIV SAMOĆE, Zagreb, G</w:t>
      </w:r>
      <w:r w:rsidR="00702CB7">
        <w:t>otalovečka 5, Registarski broj:</w:t>
      </w:r>
      <w:r w:rsidR="00702CB7" w:rsidRPr="00702CB7">
        <w:t xml:space="preserve"> 21008839, OIB: 20060884078</w:t>
      </w:r>
      <w:r w:rsidR="00231648">
        <w:t xml:space="preserve">, dana </w:t>
      </w:r>
      <w:r w:rsidR="00051ACB">
        <w:t>5</w:t>
      </w:r>
      <w:r w:rsidR="006D22B1">
        <w:t>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702CB7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702CB7" w:rsidRPr="00702CB7">
        <w:t>DRUŽENJEM PROTIV SAMOĆE, Zagreb, Gotalovečka 5, Registarski broj:  21008839, OIB: 20060884078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702CB7">
        <w:t>Nikola Bojanić, Osijek, Bračka 179, OIB: 32886956915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702CB7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702CB7" w:rsidRPr="00702CB7">
        <w:t>DRUŽENJEM PROTIV SAMOĆE, Zagreb, Gotalovečka 5, Registarski broj:  21008839, OIB: 20060884078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702CB7">
        <w:t>13. studenog</w:t>
      </w:r>
      <w:r w:rsidR="00051ACB">
        <w:t xml:space="preserve"> 2015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702CB7" w:rsidRPr="00702CB7">
        <w:t>DRUŽENJEM PROTIV SAMOĆE, Zagreb, Gotalovečka 5, Registarski broj:  21008839, OIB: 20060884078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051ACB">
        <w:t>12</w:t>
      </w:r>
      <w:r w:rsidR="0074665E">
        <w:t>. svibnja</w:t>
      </w:r>
      <w:r w:rsidR="00647F1F">
        <w:t xml:space="preserve"> 2016</w:t>
      </w:r>
      <w:r>
        <w:t>. objavio oglas na mrežnoj stranici e-Oglasna ploča sudova pod posl. brojem St-</w:t>
      </w:r>
      <w:r w:rsidR="00702CB7">
        <w:t>1430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702CB7">
        <w:t>1430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051ACB">
        <w:t>5</w:t>
      </w:r>
      <w:r w:rsidR="006D22B1">
        <w:t>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051ACB">
        <w:t>23/8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41821"/>
    <w:rsid w:val="00051ACB"/>
    <w:rsid w:val="00052F59"/>
    <w:rsid w:val="00095675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C2121"/>
    <w:rsid w:val="005D0763"/>
    <w:rsid w:val="005F1EDA"/>
    <w:rsid w:val="005F52E6"/>
    <w:rsid w:val="00647F1F"/>
    <w:rsid w:val="00657E40"/>
    <w:rsid w:val="00686F9E"/>
    <w:rsid w:val="00690406"/>
    <w:rsid w:val="00697A7D"/>
    <w:rsid w:val="006C63A3"/>
    <w:rsid w:val="006D22B1"/>
    <w:rsid w:val="006E787E"/>
    <w:rsid w:val="00702CB7"/>
    <w:rsid w:val="0074665E"/>
    <w:rsid w:val="00785BDD"/>
    <w:rsid w:val="00814F19"/>
    <w:rsid w:val="00843253"/>
    <w:rsid w:val="00851690"/>
    <w:rsid w:val="008D47E0"/>
    <w:rsid w:val="008D7500"/>
    <w:rsid w:val="00917B69"/>
    <w:rsid w:val="009D33A7"/>
    <w:rsid w:val="009F2371"/>
    <w:rsid w:val="009F5360"/>
    <w:rsid w:val="00A571AD"/>
    <w:rsid w:val="00A868A7"/>
    <w:rsid w:val="00B37C1E"/>
    <w:rsid w:val="00B46765"/>
    <w:rsid w:val="00B82754"/>
    <w:rsid w:val="00B87BDD"/>
    <w:rsid w:val="00BA1A5C"/>
    <w:rsid w:val="00BE259C"/>
    <w:rsid w:val="00C1697B"/>
    <w:rsid w:val="00C827B2"/>
    <w:rsid w:val="00CE107B"/>
    <w:rsid w:val="00D21A2C"/>
    <w:rsid w:val="00D90801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16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5169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5169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69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69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16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5169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5169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69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69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1430</izvorni_sadrzaj>
    <derivirana_varijabla naziv="DomainObject.Predmet.Broj_1">1430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St-1430/2016</izvorni_sadrzaj>
    <derivirana_varijabla naziv="DomainObject.Predmet.OznakaBroj_1">St-1430/2016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DRUŽENJEM PROTIV SAMOĆE</izvorni_sadrzaj>
    <derivirana_varijabla naziv="DomainObject.Predmet.ProtustrankaFormated_1">  DRUŽENJEM PROTIV SAMOĆE</derivirana_varijabla>
  </DomainObject.Predmet.ProtustrankaFormated>
  <DomainObject.Predmet.ProtustrankaFormatedOIB>
    <izvorni_sadrzaj>  DRUŽENJEM PROTIV SAMOĆE, OIB 20060884078</izvorni_sadrzaj>
    <derivirana_varijabla naziv="DomainObject.Predmet.ProtustrankaFormatedOIB_1">  DRUŽENJEM PROTIV SAMOĆE, OIB 20060884078</derivirana_varijabla>
  </DomainObject.Predmet.ProtustrankaFormatedOIB>
  <DomainObject.Predmet.ProtustrankaFormatedWithAdress>
    <izvorni_sadrzaj> DRUŽENJEM PROTIV SAMOĆE, Gotalovečka 5, 10000 Zagreb</izvorni_sadrzaj>
    <derivirana_varijabla naziv="DomainObject.Predmet.ProtustrankaFormatedWithAdress_1"> DRUŽENJEM PROTIV SAMOĆE, Gotalovečka 5, 10000 Zagreb</derivirana_varijabla>
  </DomainObject.Predmet.ProtustrankaFormatedWithAdress>
  <DomainObject.Predmet.ProtustrankaFormatedWithAdressOIB>
    <izvorni_sadrzaj> DRUŽENJEM PROTIV SAMOĆE, OIB 20060884078, Gotalovečka 5, 10000 Zagreb</izvorni_sadrzaj>
    <derivirana_varijabla naziv="DomainObject.Predmet.ProtustrankaFormatedWithAdressOIB_1"> DRUŽENJEM PROTIV SAMOĆE, OIB 20060884078, Gotalovečka 5, 10000 Zagreb</derivirana_varijabla>
  </DomainObject.Predmet.ProtustrankaFormatedWithAdressOIB>
  <DomainObject.Predmet.ProtustrankaWithAdress>
    <izvorni_sadrzaj>DRUŽENJEM PROTIV SAMOĆE Gotalovečka 5, 10000 Zagreb</izvorni_sadrzaj>
    <derivirana_varijabla naziv="DomainObject.Predmet.ProtustrankaWithAdress_1">DRUŽENJEM PROTIV SAMOĆE Gotalovečka 5, 10000 Zagreb</derivirana_varijabla>
  </DomainObject.Predmet.ProtustrankaWithAdress>
  <DomainObject.Predmet.ProtustrankaWithAdressOIB>
    <izvorni_sadrzaj>DRUŽENJEM PROTIV SAMOĆE, OIB 20060884078, Gotalovečka 5, 10000 Zagreb</izvorni_sadrzaj>
    <derivirana_varijabla naziv="DomainObject.Predmet.ProtustrankaWithAdressOIB_1">DRUŽENJEM PROTIV SAMOĆE, OIB 20060884078, Gotalovečka 5, 10000 Zagreb</derivirana_varijabla>
  </DomainObject.Predmet.ProtustrankaWithAdressOIB>
  <DomainObject.Predmet.ProtustrankaNazivFormated>
    <izvorni_sadrzaj>DRUŽENJEM PROTIV SAMOĆE</izvorni_sadrzaj>
    <derivirana_varijabla naziv="DomainObject.Predmet.ProtustrankaNazivFormated_1">DRUŽENJEM PROTIV SAMOĆE</derivirana_varijabla>
  </DomainObject.Predmet.ProtustrankaNazivFormated>
  <DomainObject.Predmet.ProtustrankaNazivFormatedOIB>
    <izvorni_sadrzaj>DRUŽENJEM PROTIV SAMOĆE, OIB 20060884078</izvorni_sadrzaj>
    <derivirana_varijabla naziv="DomainObject.Predmet.ProtustrankaNazivFormatedOIB_1">DRUŽENJEM PROTIV SAMOĆE, OIB 20060884078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DRUŽENJEM PROTIV SAMOĆE</item>
    </izvorni_sadrzaj>
    <derivirana_varijabla naziv="DomainObject.Predmet.ProtuStrankaListFormated_1">
      <item>DRUŽENJEM PROTIV SAMOĆE</item>
    </derivirana_varijabla>
  </DomainObject.Predmet.ProtuStrankaListFormated>
  <DomainObject.Predmet.ProtuStrankaListFormatedOIB>
    <izvorni_sadrzaj>
      <item>DRUŽENJEM PROTIV SAMOĆE, OIB 20060884078</item>
    </izvorni_sadrzaj>
    <derivirana_varijabla naziv="DomainObject.Predmet.ProtuStrankaListFormatedOIB_1">
      <item>DRUŽENJEM PROTIV SAMOĆE, OIB 20060884078</item>
    </derivirana_varijabla>
  </DomainObject.Predmet.ProtuStrankaListFormatedOIB>
  <DomainObject.Predmet.ProtuStrankaListFormatedWithAdress>
    <izvorni_sadrzaj>
      <item>DRUŽENJEM PROTIV SAMOĆE, Gotalovečka 5, 10000 Zagreb</item>
    </izvorni_sadrzaj>
    <derivirana_varijabla naziv="DomainObject.Predmet.ProtuStrankaListFormatedWithAdress_1">
      <item>DRUŽENJEM PROTIV SAMOĆE, Gotalovečka 5, 10000 Zagreb</item>
    </derivirana_varijabla>
  </DomainObject.Predmet.ProtuStrankaListFormatedWithAdress>
  <DomainObject.Predmet.ProtuStrankaListFormatedWithAdressOIB>
    <izvorni_sadrzaj>
      <item>DRUŽENJEM PROTIV SAMOĆE, OIB 20060884078, Gotalovečka 5, 10000 Zagreb</item>
    </izvorni_sadrzaj>
    <derivirana_varijabla naziv="DomainObject.Predmet.ProtuStrankaListFormatedWithAdressOIB_1">
      <item>DRUŽENJEM PROTIV SAMOĆE, OIB 20060884078, Gotalovečka 5, 10000 Zagreb</item>
    </derivirana_varijabla>
  </DomainObject.Predmet.ProtuStrankaListFormatedWithAdressOIB>
  <DomainObject.Predmet.ProtuStrankaListNazivFormated>
    <izvorni_sadrzaj>
      <item>DRUŽENJEM PROTIV SAMOĆE</item>
    </izvorni_sadrzaj>
    <derivirana_varijabla naziv="DomainObject.Predmet.ProtuStrankaListNazivFormated_1">
      <item>DRUŽENJEM PROTIV SAMOĆE</item>
    </derivirana_varijabla>
  </DomainObject.Predmet.ProtuStrankaListNazivFormated>
  <DomainObject.Predmet.ProtuStrankaListNazivFormatedOIB>
    <izvorni_sadrzaj>
      <item>DRUŽENJEM PROTIV SAMOĆE, OIB 20060884078</item>
    </izvorni_sadrzaj>
    <derivirana_varijabla naziv="DomainObject.Predmet.ProtuStrankaListNazivFormatedOIB_1">
      <item>DRUŽENJEM PROTIV SAMOĆE, OIB 20060884078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DRUŽENJEM PROTIV SAMOĆE</izvorni_sadrzaj>
    <derivirana_varijabla naziv="DomainObject.Predmet.ProtustrankaIDrugi_1">DRUŽENJEM PROTIV SAMOĆE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DRUŽENJEM PROTIV SAMOĆE, OIB 20060884078, Gotalovečka 5, 10000 Zagreb</izvorni_sadrzaj>
    <derivirana_varijabla naziv="DomainObject.Predmet.ProtustrankaIDrugiAdressOIB_1">DRUŽENJEM PROTIV SAMOĆE, OIB 20060884078, Gotalovečka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DRUŽENJEM PROTIV SAMOĆE</item>
      <item>FINA Regionalni centar Zagreb</item>
    </izvorni_sadrzaj>
    <derivirana_varijabla naziv="DomainObject.Predmet.SudioniciListNaziv_1">
      <item>DRUŽENJEM PROTIV SAMOĆE</item>
      <item>FINA Regionalni centar Zagreb</item>
    </derivirana_varijabla>
  </DomainObject.Predmet.SudioniciListNaziv>
  <DomainObject.Predmet.SudioniciListAdressOIB>
    <izvorni_sadrzaj>
      <item>DRUŽENJEM PROTIV SAMOĆE, OIB 20060884078, Gotalovečka 5,10000 Zagreb</item>
      <item>FINA Regionalni centar Zagreb, OIB 85821130368, Trg svibanjskih žrtava 1995. br. 1,10000 Zagreb</item>
    </izvorni_sadrzaj>
    <derivirana_varijabla naziv="DomainObject.Predmet.SudioniciListAdressOIB_1">
      <item>DRUŽENJEM PROTIV SAMOĆE, OIB 20060884078, Gotalovečka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20060884078</item>
      <item>, OIB 85821130368</item>
    </izvorni_sadrzaj>
    <derivirana_varijabla naziv="DomainObject.Predmet.SudioniciListNazivOIB_1">
      <item>, OIB 20060884078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400</properties:Words>
  <properties:Characters>2220</properties:Characters>
  <properties:Lines>90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2016-07-05T10:55:00Z</dcterms:created>
  <dc:creator>korisnik</dc:creator>
  <cp:lastModifiedBy>Žana Bem</cp:lastModifiedBy>
  <cp:lastPrinted>2016-07-05T10:54:00Z</cp:lastPrinted>
  <dcterms:modified xmlns:xsi="http://www.w3.org/2001/XMLSchema-instance" xsi:type="dcterms:W3CDTF">2016-07-05T11:04:00Z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