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dbe1e" w14:paraId="23dbe1e" w:rsidRDefault="009D4EC7" w:rsidP="003D0B9A" w:rsidR="009D4EC7">
      <w:pPr>
        <w:jc w:val="center"/>
        <w:outlineLvl w:val="0"/>
        <w15:collapsed w:val="false"/>
        <w:rPr>
          <w:rFonts w:cs="Tahoma" w:hAnsi="Tahoma" w:ascii="Tahoma"/>
          <w:b/>
          <w:i/>
          <w:lang w:val="hr-HR"/>
        </w:rPr>
      </w:pPr>
      <w:bookmarkStart w:name="_GoBack" w:id="0"/>
      <w:bookmarkEnd w:id="0"/>
      <w:r>
        <w:rPr>
          <w:rFonts w:cs="Tahoma" w:hAnsi="Tahoma" w:ascii="Tahoma"/>
          <w:b/>
          <w:i/>
          <w:lang w:val="hr-HR"/>
        </w:rPr>
        <w:t xml:space="preserve">Stečajna masa iza </w:t>
      </w:r>
    </w:p>
    <w:p w:rsidRDefault="009D4EC7" w:rsidP="003D0B9A" w:rsidR="000A5EB5">
      <w:pPr>
        <w:jc w:val="center"/>
        <w:outlineLvl w:val="0"/>
        <w:rPr>
          <w:rFonts w:cs="Tahoma" w:hAnsi="Tahoma" w:ascii="Tahoma"/>
          <w:b/>
          <w:i/>
          <w:lang w:val="hr-HR"/>
        </w:rPr>
      </w:pPr>
      <w:r>
        <w:rPr>
          <w:rFonts w:cs="Tahoma" w:hAnsi="Tahoma" w:ascii="Tahoma"/>
          <w:b/>
          <w:i/>
          <w:lang w:val="hr-HR"/>
        </w:rPr>
        <w:t>MEĐIMURSKE ŠTEDIONICE</w:t>
      </w:r>
      <w:r w:rsidR="0032486B">
        <w:rPr>
          <w:rFonts w:cs="Tahoma" w:hAnsi="Tahoma" w:ascii="Tahoma"/>
          <w:b/>
          <w:i/>
          <w:lang w:val="hr-HR"/>
        </w:rPr>
        <w:t xml:space="preserve"> d.d. u stečaju</w:t>
      </w:r>
    </w:p>
    <w:p w:rsidRDefault="009D4EC7" w:rsidP="0032486B" w:rsidR="0032486B">
      <w:pPr>
        <w:jc w:val="center"/>
        <w:rPr>
          <w:rFonts w:cs="Tahoma" w:hAnsi="Tahoma" w:ascii="Tahoma"/>
          <w:b/>
          <w:i/>
          <w:lang w:val="hr-HR"/>
        </w:rPr>
      </w:pPr>
      <w:r>
        <w:rPr>
          <w:rFonts w:cs="Tahoma" w:hAnsi="Tahoma" w:ascii="Tahoma"/>
          <w:b/>
          <w:i/>
          <w:lang w:val="hr-HR"/>
        </w:rPr>
        <w:t>Ludbreg, Petra Zrinskog 3</w:t>
      </w:r>
    </w:p>
    <w:p w:rsidRDefault="0032486B" w:rsidP="009D4EC7" w:rsidR="0032486B">
      <w:pPr>
        <w:pBdr>
          <w:bottom w:space="1" w:sz="12" w:color="auto" w:val="single"/>
        </w:pBdr>
        <w:jc w:val="center"/>
        <w:rPr>
          <w:rFonts w:cs="Tahoma" w:hAnsi="Tahoma" w:ascii="Tahoma"/>
          <w:lang w:val="hr-HR"/>
        </w:rPr>
      </w:pPr>
      <w:r>
        <w:rPr>
          <w:rFonts w:cs="Tahoma" w:hAnsi="Tahoma" w:ascii="Tahoma"/>
          <w:lang w:val="hr-HR"/>
        </w:rPr>
        <w:t xml:space="preserve">OIB: </w:t>
      </w:r>
      <w:r w:rsidR="009D4EC7">
        <w:rPr>
          <w:rFonts w:cs="Tahoma" w:hAnsi="Tahoma" w:ascii="Tahoma"/>
          <w:lang w:val="hr-HR"/>
        </w:rPr>
        <w:t>30096020149</w:t>
      </w:r>
    </w:p>
    <w:p w:rsidRDefault="0032486B" w:rsidP="003D0B9A" w:rsidR="0032486B">
      <w:pPr>
        <w:jc w:val="right"/>
        <w:outlineLvl w:val="0"/>
        <w:rPr>
          <w:rFonts w:cs="Tahoma" w:hAnsi="Tahoma" w:ascii="Tahoma"/>
          <w:b/>
          <w:lang w:val="hr-HR"/>
        </w:rPr>
      </w:pPr>
      <w:r>
        <w:rPr>
          <w:rFonts w:cs="Tahoma" w:hAnsi="Tahoma" w:ascii="Tahoma"/>
          <w:b/>
          <w:lang w:val="hr-HR"/>
        </w:rPr>
        <w:t>ST-22/09</w:t>
      </w:r>
    </w:p>
    <w:p w:rsidRDefault="0032486B" w:rsidP="0032486B" w:rsidR="0032486B">
      <w:pPr>
        <w:jc w:val="right"/>
        <w:rPr>
          <w:rFonts w:cs="Tahoma" w:hAnsi="Tahoma" w:ascii="Tahoma"/>
          <w:b/>
          <w:lang w:val="hr-HR"/>
        </w:rPr>
      </w:pPr>
    </w:p>
    <w:p w:rsidRDefault="009D4EC7" w:rsidP="003D0B9A" w:rsidR="0032486B">
      <w:pPr>
        <w:jc w:val="both"/>
        <w:outlineLvl w:val="0"/>
        <w:rPr>
          <w:rFonts w:cs="Tahoma" w:hAnsi="Tahoma" w:ascii="Tahoma"/>
          <w:b/>
          <w:lang w:val="hr-HR"/>
        </w:rPr>
      </w:pPr>
      <w:r>
        <w:rPr>
          <w:rFonts w:cs="Tahoma" w:hAnsi="Tahoma" w:ascii="Tahoma"/>
          <w:b/>
          <w:lang w:val="hr-HR"/>
        </w:rPr>
        <w:t xml:space="preserve">      </w:t>
      </w:r>
      <w:r w:rsidR="0032486B">
        <w:rPr>
          <w:rFonts w:cs="Tahoma" w:hAnsi="Tahoma" w:ascii="Tahoma"/>
          <w:b/>
          <w:lang w:val="hr-HR"/>
        </w:rPr>
        <w:t>REPUBLIKA HRVATSKA</w:t>
      </w:r>
    </w:p>
    <w:p w:rsidRDefault="0032486B" w:rsidP="003D0B9A" w:rsidR="0032486B">
      <w:pPr>
        <w:jc w:val="both"/>
        <w:outlineLvl w:val="0"/>
        <w:rPr>
          <w:rFonts w:cs="Tahoma" w:hAnsi="Tahoma" w:ascii="Tahoma"/>
          <w:b/>
          <w:lang w:val="hr-HR"/>
        </w:rPr>
      </w:pPr>
      <w:r>
        <w:rPr>
          <w:rFonts w:cs="Tahoma" w:hAnsi="Tahoma" w:ascii="Tahoma"/>
          <w:b/>
          <w:lang w:val="hr-HR"/>
        </w:rPr>
        <w:t>TRGOVAČKI SUD U VARAŽDINU</w:t>
      </w:r>
    </w:p>
    <w:p w:rsidRDefault="009D4EC7" w:rsidP="003D0B9A" w:rsidR="009D4EC7" w:rsidRPr="009D4EC7">
      <w:pPr>
        <w:jc w:val="both"/>
        <w:outlineLvl w:val="0"/>
        <w:rPr>
          <w:rFonts w:cs="Tahoma" w:hAnsi="Tahoma" w:ascii="Tahoma"/>
          <w:lang w:val="hr-HR"/>
        </w:rPr>
      </w:pPr>
      <w:r>
        <w:rPr>
          <w:rFonts w:cs="Tahoma" w:hAnsi="Tahoma" w:ascii="Tahoma"/>
          <w:lang w:val="hr-HR"/>
        </w:rPr>
        <w:t xml:space="preserve">              Braće Radića 2</w:t>
      </w:r>
    </w:p>
    <w:p w:rsidRDefault="00022390" w:rsidP="0032486B" w:rsidR="00022390">
      <w:pPr>
        <w:jc w:val="both"/>
        <w:rPr>
          <w:rFonts w:cs="Tahoma" w:hAnsi="Tahoma" w:ascii="Tahoma"/>
          <w:b/>
          <w:lang w:val="hr-HR"/>
        </w:rPr>
      </w:pPr>
    </w:p>
    <w:p w:rsidRDefault="0095661D" w:rsidP="0032486B" w:rsidR="0095661D">
      <w:pPr>
        <w:jc w:val="both"/>
        <w:rPr>
          <w:rFonts w:cs="Tahoma" w:hAnsi="Tahoma" w:ascii="Tahoma"/>
          <w:b/>
          <w:lang w:val="hr-HR"/>
        </w:rPr>
      </w:pPr>
    </w:p>
    <w:p w:rsidRDefault="0032486B" w:rsidP="0032486B" w:rsidR="0032486B">
      <w:pPr>
        <w:jc w:val="both"/>
        <w:rPr>
          <w:rFonts w:cs="Tahoma" w:hAnsi="Tahoma" w:ascii="Tahoma"/>
          <w:b/>
          <w:lang w:val="hr-HR"/>
        </w:rPr>
      </w:pPr>
    </w:p>
    <w:p w:rsidRDefault="0032486B" w:rsidP="003D0B9A" w:rsidR="009D4EC7">
      <w:pPr>
        <w:jc w:val="center"/>
        <w:outlineLvl w:val="0"/>
        <w:rPr>
          <w:rFonts w:cs="Tahoma" w:hAnsi="Tahoma" w:ascii="Tahoma"/>
          <w:b/>
          <w:lang w:val="hr-HR"/>
        </w:rPr>
      </w:pPr>
      <w:r>
        <w:rPr>
          <w:rFonts w:cs="Tahoma" w:hAnsi="Tahoma" w:ascii="Tahoma"/>
          <w:b/>
          <w:lang w:val="hr-HR"/>
        </w:rPr>
        <w:t>Izvješće</w:t>
      </w:r>
    </w:p>
    <w:p w:rsidRDefault="0032486B" w:rsidP="009D4EC7" w:rsidR="0095661D">
      <w:pPr>
        <w:jc w:val="center"/>
        <w:outlineLvl w:val="0"/>
        <w:rPr>
          <w:rFonts w:cs="Tahoma" w:hAnsi="Tahoma" w:ascii="Tahoma"/>
          <w:b/>
          <w:lang w:val="hr-HR"/>
        </w:rPr>
      </w:pPr>
      <w:r>
        <w:rPr>
          <w:rFonts w:cs="Tahoma" w:hAnsi="Tahoma" w:ascii="Tahoma"/>
          <w:b/>
          <w:lang w:val="hr-HR"/>
        </w:rPr>
        <w:t xml:space="preserve"> o </w:t>
      </w:r>
      <w:r w:rsidR="009D4EC7">
        <w:rPr>
          <w:rFonts w:cs="Tahoma" w:hAnsi="Tahoma" w:ascii="Tahoma"/>
          <w:b/>
          <w:lang w:val="hr-HR"/>
        </w:rPr>
        <w:t>stanju stečajne mase stečajnog</w:t>
      </w:r>
      <w:r>
        <w:rPr>
          <w:rFonts w:cs="Tahoma" w:hAnsi="Tahoma" w:ascii="Tahoma"/>
          <w:b/>
          <w:lang w:val="hr-HR"/>
        </w:rPr>
        <w:t xml:space="preserve"> dužn</w:t>
      </w:r>
      <w:r w:rsidR="009D4EC7">
        <w:rPr>
          <w:rFonts w:cs="Tahoma" w:hAnsi="Tahoma" w:ascii="Tahoma"/>
          <w:b/>
          <w:lang w:val="hr-HR"/>
        </w:rPr>
        <w:t xml:space="preserve">ika </w:t>
      </w:r>
    </w:p>
    <w:p w:rsidRDefault="0032486B" w:rsidP="009D4EC7" w:rsidR="0032486B">
      <w:pPr>
        <w:jc w:val="center"/>
        <w:outlineLvl w:val="0"/>
        <w:rPr>
          <w:rFonts w:cs="Tahoma" w:hAnsi="Tahoma" w:ascii="Tahoma"/>
          <w:b/>
          <w:lang w:val="hr-HR"/>
        </w:rPr>
      </w:pPr>
      <w:r>
        <w:rPr>
          <w:rFonts w:cs="Tahoma" w:hAnsi="Tahoma" w:ascii="Tahoma"/>
          <w:b/>
          <w:lang w:val="hr-HR"/>
        </w:rPr>
        <w:t>Međim</w:t>
      </w:r>
      <w:r w:rsidR="009D4EC7">
        <w:rPr>
          <w:rFonts w:cs="Tahoma" w:hAnsi="Tahoma" w:ascii="Tahoma"/>
          <w:b/>
          <w:lang w:val="hr-HR"/>
        </w:rPr>
        <w:t xml:space="preserve">urska štedionica d.d. </w:t>
      </w:r>
      <w:r w:rsidR="0095661D">
        <w:rPr>
          <w:rFonts w:cs="Tahoma" w:hAnsi="Tahoma" w:ascii="Tahoma"/>
          <w:b/>
          <w:lang w:val="hr-HR"/>
        </w:rPr>
        <w:t>u stečaju</w:t>
      </w:r>
    </w:p>
    <w:p w:rsidRDefault="0032486B" w:rsidP="0032486B" w:rsidR="0032486B">
      <w:pPr>
        <w:jc w:val="center"/>
        <w:rPr>
          <w:rFonts w:cs="Tahoma" w:hAnsi="Tahoma" w:ascii="Tahoma"/>
          <w:b/>
          <w:lang w:val="hr-HR"/>
        </w:rPr>
      </w:pPr>
    </w:p>
    <w:p w:rsidRDefault="00022390" w:rsidP="0032486B" w:rsidR="00022390">
      <w:pPr>
        <w:jc w:val="center"/>
        <w:rPr>
          <w:rFonts w:cs="Tahoma" w:hAnsi="Tahoma" w:ascii="Tahoma"/>
          <w:b/>
          <w:lang w:val="hr-HR"/>
        </w:rPr>
      </w:pPr>
    </w:p>
    <w:p w:rsidRDefault="0095661D" w:rsidP="0032486B" w:rsidR="0095661D">
      <w:pPr>
        <w:jc w:val="center"/>
        <w:rPr>
          <w:rFonts w:cs="Tahoma" w:hAnsi="Tahoma" w:ascii="Tahoma"/>
          <w:b/>
          <w:lang w:val="hr-HR"/>
        </w:rPr>
      </w:pPr>
    </w:p>
    <w:p w:rsidRDefault="009D4EC7" w:rsidP="0032486B" w:rsidR="0032486B">
      <w:pPr>
        <w:jc w:val="both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>Stečajni postupak nad stečajnim dužnikom Međimurska štedionica d.d. u stečaju Čakovec zaključen je sa danom 25.03.2011.g.</w:t>
      </w:r>
      <w:r w:rsidR="005A1E45">
        <w:rPr>
          <w:rFonts w:cs="Tahoma" w:hAnsi="Tahoma" w:ascii="Tahoma"/>
          <w:sz w:val="22"/>
          <w:szCs w:val="22"/>
          <w:lang w:val="hr-HR"/>
        </w:rPr>
        <w:t xml:space="preserve"> </w:t>
      </w:r>
    </w:p>
    <w:p w:rsidRDefault="004D1D8E" w:rsidP="0032486B" w:rsidR="005A1E45">
      <w:pPr>
        <w:jc w:val="both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>Istovremeno je nastavljen</w:t>
      </w:r>
      <w:r w:rsidR="005A1E45">
        <w:rPr>
          <w:rFonts w:cs="Tahoma" w:hAnsi="Tahoma" w:ascii="Tahoma"/>
          <w:sz w:val="22"/>
          <w:szCs w:val="22"/>
          <w:lang w:val="hr-HR"/>
        </w:rPr>
        <w:t xml:space="preserve"> u ime i za račun stečajne mase stečajnog dužnika Međimurska štedionica d.d. u st</w:t>
      </w:r>
      <w:r>
        <w:rPr>
          <w:rFonts w:cs="Tahoma" w:hAnsi="Tahoma" w:ascii="Tahoma"/>
          <w:sz w:val="22"/>
          <w:szCs w:val="22"/>
          <w:lang w:val="hr-HR"/>
        </w:rPr>
        <w:t>ečaju, a zastupan po dosadašnjim stečajnim upraviteljima</w:t>
      </w:r>
      <w:r w:rsidR="005A1E45">
        <w:rPr>
          <w:rFonts w:cs="Tahoma" w:hAnsi="Tahoma" w:ascii="Tahoma"/>
          <w:sz w:val="22"/>
          <w:szCs w:val="22"/>
          <w:lang w:val="hr-HR"/>
        </w:rPr>
        <w:t>.</w:t>
      </w:r>
    </w:p>
    <w:p w:rsidRDefault="005A1E45" w:rsidP="0032486B" w:rsidR="005A1E45" w:rsidRPr="0032486B">
      <w:pPr>
        <w:jc w:val="both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>Stečajna masa ima status stranke u postupku do pravomoćnog okončanja svih parničnih</w:t>
      </w:r>
      <w:r w:rsidR="0095661D">
        <w:rPr>
          <w:rFonts w:cs="Tahoma" w:hAnsi="Tahoma" w:ascii="Tahoma"/>
          <w:sz w:val="22"/>
          <w:szCs w:val="22"/>
          <w:lang w:val="hr-HR"/>
        </w:rPr>
        <w:t xml:space="preserve"> i ovršnih </w:t>
      </w:r>
      <w:r>
        <w:rPr>
          <w:rFonts w:cs="Tahoma" w:hAnsi="Tahoma" w:ascii="Tahoma"/>
          <w:sz w:val="22"/>
          <w:szCs w:val="22"/>
          <w:lang w:val="hr-HR"/>
        </w:rPr>
        <w:t xml:space="preserve"> postupaka u tijeku, a kojima je stranka stečajni dužnik Međimurska štedionica d.d. u stečaju iz Čakovca.</w:t>
      </w:r>
    </w:p>
    <w:p w:rsidRDefault="0032486B" w:rsidP="0032486B" w:rsidR="0032486B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95661D" w:rsidP="0032486B" w:rsidR="0095661D" w:rsidRPr="0032486B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32486B" w:rsidP="003D0B9A" w:rsidR="0032486B">
      <w:pPr>
        <w:jc w:val="both"/>
        <w:outlineLvl w:val="0"/>
        <w:rPr>
          <w:rFonts w:cs="Tahoma" w:hAnsi="Tahoma" w:ascii="Tahoma"/>
          <w:sz w:val="22"/>
          <w:szCs w:val="22"/>
          <w:lang w:val="hr-HR"/>
        </w:rPr>
      </w:pPr>
      <w:r w:rsidRPr="0032486B">
        <w:rPr>
          <w:rFonts w:cs="Tahoma" w:hAnsi="Tahoma" w:ascii="Tahoma"/>
          <w:sz w:val="22"/>
          <w:szCs w:val="22"/>
          <w:lang w:val="hr-HR"/>
        </w:rPr>
        <w:t>Priznate tražbine, kao što je p</w:t>
      </w:r>
      <w:r w:rsidR="00AD629F">
        <w:rPr>
          <w:rFonts w:cs="Tahoma" w:hAnsi="Tahoma" w:ascii="Tahoma"/>
          <w:sz w:val="22"/>
          <w:szCs w:val="22"/>
          <w:lang w:val="hr-HR"/>
        </w:rPr>
        <w:t>rikazano u Tablici br. 1</w:t>
      </w:r>
      <w:r w:rsidRPr="0032486B">
        <w:rPr>
          <w:rFonts w:cs="Tahoma" w:hAnsi="Tahoma" w:ascii="Tahoma"/>
          <w:sz w:val="22"/>
          <w:szCs w:val="22"/>
          <w:lang w:val="hr-HR"/>
        </w:rPr>
        <w:t xml:space="preserve"> iznosile su 187.155.257,95 kuna.</w:t>
      </w:r>
    </w:p>
    <w:p w:rsidRDefault="004D1D8E" w:rsidP="003D0B9A" w:rsidR="004D1D8E">
      <w:pPr>
        <w:jc w:val="both"/>
        <w:outlineLvl w:val="0"/>
        <w:rPr>
          <w:rFonts w:cs="Tahoma" w:hAnsi="Tahoma" w:ascii="Tahoma"/>
          <w:sz w:val="22"/>
          <w:szCs w:val="22"/>
          <w:lang w:val="hr-HR"/>
        </w:rPr>
      </w:pPr>
    </w:p>
    <w:p w:rsidRDefault="004D1D8E" w:rsidP="0032486B" w:rsidR="0032486B" w:rsidRPr="004D1D8E">
      <w:pPr>
        <w:jc w:val="both"/>
        <w:rPr>
          <w:rFonts w:cs="Tahoma" w:hAnsi="Tahoma" w:ascii="Tahoma"/>
          <w:i/>
          <w:sz w:val="22"/>
          <w:szCs w:val="22"/>
          <w:lang w:val="hr-HR"/>
        </w:rPr>
      </w:pPr>
      <w:r>
        <w:rPr>
          <w:rFonts w:cs="Tahoma" w:hAnsi="Tahoma" w:ascii="Tahoma"/>
          <w:i/>
          <w:sz w:val="22"/>
          <w:szCs w:val="22"/>
          <w:lang w:val="hr-HR"/>
        </w:rPr>
        <w:t>Tablica br. 1</w:t>
      </w:r>
    </w:p>
    <w:tbl>
      <w:tblPr>
        <w:tblW w:type="dxa" w:w="901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520"/>
        <w:gridCol w:w="2467"/>
        <w:gridCol w:w="1751"/>
        <w:gridCol w:w="2321"/>
        <w:gridCol w:w="1957"/>
      </w:tblGrid>
      <w:tr w:rsidTr="001C4228" w:rsidR="005C3C50" w:rsidRPr="001C4228">
        <w:tc>
          <w:tcPr>
            <w:tcW w:type="dxa" w:w="484"/>
          </w:tcPr>
          <w:p w:rsidRDefault="005C3C50" w:rsidP="001C4228" w:rsidR="005C3C50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R.</w:t>
            </w:r>
          </w:p>
          <w:p w:rsidRDefault="005C3C50" w:rsidP="001C4228" w:rsidR="005C3C50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br.</w:t>
            </w:r>
          </w:p>
        </w:tc>
        <w:tc>
          <w:tcPr>
            <w:tcW w:type="dxa" w:w="2484"/>
          </w:tcPr>
          <w:p w:rsidRDefault="005C3C50" w:rsidP="001C4228" w:rsidR="005C3C50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Tražbine po</w:t>
            </w:r>
          </w:p>
          <w:p w:rsidRDefault="009F4D20" w:rsidP="001C4228" w:rsidR="005C3C50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i</w:t>
            </w:r>
            <w:r w:rsidR="005C3C50"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splatnim redovima</w:t>
            </w:r>
          </w:p>
        </w:tc>
        <w:tc>
          <w:tcPr>
            <w:tcW w:type="dxa" w:w="1751"/>
          </w:tcPr>
          <w:p w:rsidRDefault="005C3C50" w:rsidP="001C4228" w:rsidR="005C3C50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Utvrđeno</w:t>
            </w:r>
          </w:p>
          <w:p w:rsidRDefault="005C3C50" w:rsidP="001C4228" w:rsidR="005C3C50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(priznato)</w:t>
            </w:r>
          </w:p>
        </w:tc>
        <w:tc>
          <w:tcPr>
            <w:tcW w:type="dxa" w:w="2331"/>
          </w:tcPr>
          <w:p w:rsidRDefault="005C3C50" w:rsidP="001C4228" w:rsidR="005C3C50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 xml:space="preserve">Isplaćeno (namirenje </w:t>
            </w:r>
            <w:proofErr w:type="spellStart"/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vjer</w:t>
            </w:r>
            <w:proofErr w:type="spellEnd"/>
            <w:r w:rsidR="009F4D20"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.)</w:t>
            </w:r>
          </w:p>
        </w:tc>
        <w:tc>
          <w:tcPr>
            <w:tcW w:type="dxa" w:w="1966"/>
          </w:tcPr>
          <w:p w:rsidRDefault="005C3C50" w:rsidP="001C4228" w:rsidR="005C3C50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Namireno</w:t>
            </w:r>
          </w:p>
          <w:p w:rsidRDefault="005C3C50" w:rsidP="001C4228" w:rsidR="005C3C50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%</w:t>
            </w:r>
          </w:p>
        </w:tc>
      </w:tr>
      <w:tr w:rsidTr="001C4228" w:rsidR="005C3C50" w:rsidRPr="001C4228">
        <w:tc>
          <w:tcPr>
            <w:tcW w:type="dxa" w:w="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2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Prvi viši isplatni red</w:t>
            </w:r>
          </w:p>
        </w:tc>
        <w:tc>
          <w:tcPr>
            <w:tcW w:type="dxa" w:w="1751"/>
          </w:tcPr>
          <w:p w:rsidRDefault="005C3C50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84.026,75</w:t>
            </w:r>
          </w:p>
        </w:tc>
        <w:tc>
          <w:tcPr>
            <w:tcW w:type="dxa" w:w="2331"/>
          </w:tcPr>
          <w:p w:rsidRDefault="00A74FDB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84.026,7</w:t>
            </w:r>
            <w:r w:rsidR="00096653" w:rsidRPr="001C4228">
              <w:rPr>
                <w:rFonts w:cs="Tahoma" w:hAnsi="Tahoma" w:ascii="Tahoma"/>
                <w:sz w:val="22"/>
                <w:szCs w:val="22"/>
                <w:lang w:val="hr-HR"/>
              </w:rPr>
              <w:t>5</w:t>
            </w:r>
          </w:p>
        </w:tc>
        <w:tc>
          <w:tcPr>
            <w:tcW w:type="dxa" w:w="1966"/>
          </w:tcPr>
          <w:p w:rsidRDefault="00A74FDB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100,00 %</w:t>
            </w:r>
          </w:p>
        </w:tc>
      </w:tr>
      <w:tr w:rsidTr="001C4228" w:rsidR="005C3C50" w:rsidRPr="001C4228">
        <w:tc>
          <w:tcPr>
            <w:tcW w:type="dxa" w:w="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2.</w:t>
            </w:r>
          </w:p>
        </w:tc>
        <w:tc>
          <w:tcPr>
            <w:tcW w:type="dxa" w:w="2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Drugi viši isplatni red</w:t>
            </w:r>
          </w:p>
        </w:tc>
        <w:tc>
          <w:tcPr>
            <w:tcW w:type="dxa" w:w="1751"/>
          </w:tcPr>
          <w:p w:rsidRDefault="005C3C50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78.419,71</w:t>
            </w:r>
          </w:p>
        </w:tc>
        <w:tc>
          <w:tcPr>
            <w:tcW w:type="dxa" w:w="2331"/>
          </w:tcPr>
          <w:p w:rsidRDefault="00A74FDB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78.419,71</w:t>
            </w:r>
          </w:p>
        </w:tc>
        <w:tc>
          <w:tcPr>
            <w:tcW w:type="dxa" w:w="1966"/>
          </w:tcPr>
          <w:p w:rsidRDefault="00A74FDB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100,00 %</w:t>
            </w:r>
          </w:p>
        </w:tc>
      </w:tr>
      <w:tr w:rsidTr="001C4228" w:rsidR="005C3C50" w:rsidRPr="001C4228">
        <w:tc>
          <w:tcPr>
            <w:tcW w:type="dxa" w:w="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3.</w:t>
            </w:r>
          </w:p>
        </w:tc>
        <w:tc>
          <w:tcPr>
            <w:tcW w:type="dxa" w:w="2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Treći viši isplatni red</w:t>
            </w:r>
          </w:p>
        </w:tc>
        <w:tc>
          <w:tcPr>
            <w:tcW w:type="dxa" w:w="1751"/>
          </w:tcPr>
          <w:p w:rsidRDefault="005C3C50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25.379.570,21</w:t>
            </w:r>
          </w:p>
        </w:tc>
        <w:tc>
          <w:tcPr>
            <w:tcW w:type="dxa" w:w="2331"/>
          </w:tcPr>
          <w:p w:rsidRDefault="00A74FDB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2</w:t>
            </w:r>
            <w:r w:rsidR="0095661D" w:rsidRPr="001C4228">
              <w:rPr>
                <w:rFonts w:cs="Tahoma" w:hAnsi="Tahoma" w:ascii="Tahoma"/>
                <w:sz w:val="22"/>
                <w:szCs w:val="22"/>
                <w:lang w:val="hr-HR"/>
              </w:rPr>
              <w:t>5.379.570,21</w:t>
            </w:r>
          </w:p>
        </w:tc>
        <w:tc>
          <w:tcPr>
            <w:tcW w:type="dxa" w:w="1966"/>
          </w:tcPr>
          <w:p w:rsidRDefault="0095661D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10</w:t>
            </w:r>
            <w:r w:rsidR="005A1E45" w:rsidRPr="001C4228">
              <w:rPr>
                <w:rFonts w:cs="Tahoma" w:hAnsi="Tahoma" w:ascii="Tahoma"/>
                <w:sz w:val="22"/>
                <w:szCs w:val="22"/>
                <w:lang w:val="hr-HR"/>
              </w:rPr>
              <w:t>0</w:t>
            </w:r>
            <w:r w:rsidR="00A74FDB" w:rsidRPr="001C4228">
              <w:rPr>
                <w:rFonts w:cs="Tahoma" w:hAnsi="Tahoma" w:ascii="Tahoma"/>
                <w:sz w:val="22"/>
                <w:szCs w:val="22"/>
                <w:lang w:val="hr-HR"/>
              </w:rPr>
              <w:t xml:space="preserve">,00 %  </w:t>
            </w:r>
          </w:p>
        </w:tc>
      </w:tr>
      <w:tr w:rsidTr="001C4228" w:rsidR="005C3C50" w:rsidRPr="001C4228">
        <w:tc>
          <w:tcPr>
            <w:tcW w:type="dxa" w:w="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4.</w:t>
            </w:r>
          </w:p>
        </w:tc>
        <w:tc>
          <w:tcPr>
            <w:tcW w:type="dxa" w:w="2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Četvrti viši isplatni red</w:t>
            </w:r>
          </w:p>
        </w:tc>
        <w:tc>
          <w:tcPr>
            <w:tcW w:type="dxa" w:w="1751"/>
          </w:tcPr>
          <w:p w:rsidRDefault="005C3C50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1.103.782,33</w:t>
            </w:r>
          </w:p>
        </w:tc>
        <w:tc>
          <w:tcPr>
            <w:tcW w:type="dxa" w:w="2331"/>
          </w:tcPr>
          <w:p w:rsidRDefault="009A729B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582.694,17</w:t>
            </w:r>
          </w:p>
        </w:tc>
        <w:tc>
          <w:tcPr>
            <w:tcW w:type="dxa" w:w="1966"/>
          </w:tcPr>
          <w:p w:rsidRDefault="00956097" w:rsidP="00956097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100,00%</w:t>
            </w:r>
          </w:p>
        </w:tc>
      </w:tr>
      <w:tr w:rsidTr="001C4228" w:rsidR="005C3C50" w:rsidRPr="001C4228">
        <w:tc>
          <w:tcPr>
            <w:tcW w:type="dxa" w:w="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5.</w:t>
            </w:r>
          </w:p>
        </w:tc>
        <w:tc>
          <w:tcPr>
            <w:tcW w:type="dxa" w:w="2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Peti viši isplatni red</w:t>
            </w:r>
          </w:p>
        </w:tc>
        <w:tc>
          <w:tcPr>
            <w:tcW w:type="dxa" w:w="1751"/>
          </w:tcPr>
          <w:p w:rsidRDefault="005C3C50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160.509.458,95</w:t>
            </w:r>
          </w:p>
        </w:tc>
        <w:tc>
          <w:tcPr>
            <w:tcW w:type="dxa" w:w="2331"/>
          </w:tcPr>
          <w:p w:rsidRDefault="00956097" w:rsidP="00956097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696.000,00</w:t>
            </w:r>
          </w:p>
        </w:tc>
        <w:tc>
          <w:tcPr>
            <w:tcW w:type="dxa" w:w="1966"/>
          </w:tcPr>
          <w:p w:rsidRDefault="00956097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0,43%</w:t>
            </w:r>
          </w:p>
        </w:tc>
      </w:tr>
      <w:tr w:rsidTr="001C4228" w:rsidR="005C3C50" w:rsidRPr="001C4228">
        <w:tc>
          <w:tcPr>
            <w:tcW w:type="dxa" w:w="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6.</w:t>
            </w:r>
          </w:p>
        </w:tc>
        <w:tc>
          <w:tcPr>
            <w:tcW w:type="dxa" w:w="2484"/>
          </w:tcPr>
          <w:p w:rsidRDefault="005C3C50" w:rsidP="001C4228" w:rsidR="005C3C50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UKUPNO</w:t>
            </w:r>
          </w:p>
        </w:tc>
        <w:tc>
          <w:tcPr>
            <w:tcW w:type="dxa" w:w="1751"/>
          </w:tcPr>
          <w:p w:rsidRDefault="005C3C50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187.155.257,95</w:t>
            </w:r>
          </w:p>
        </w:tc>
        <w:tc>
          <w:tcPr>
            <w:tcW w:type="dxa" w:w="2331"/>
          </w:tcPr>
          <w:p w:rsidRDefault="0095661D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2</w:t>
            </w:r>
            <w:r w:rsidR="00956097">
              <w:rPr>
                <w:rFonts w:cs="Tahoma" w:hAnsi="Tahoma" w:ascii="Tahoma"/>
                <w:sz w:val="22"/>
                <w:szCs w:val="22"/>
                <w:lang w:val="hr-HR"/>
              </w:rPr>
              <w:t>6.</w:t>
            </w:r>
            <w:r w:rsidR="009A729B">
              <w:rPr>
                <w:rFonts w:cs="Tahoma" w:hAnsi="Tahoma" w:ascii="Tahoma"/>
                <w:sz w:val="22"/>
                <w:szCs w:val="22"/>
                <w:lang w:val="hr-HR"/>
              </w:rPr>
              <w:t>820.710,84</w:t>
            </w:r>
          </w:p>
        </w:tc>
        <w:tc>
          <w:tcPr>
            <w:tcW w:type="dxa" w:w="1966"/>
          </w:tcPr>
          <w:p w:rsidRDefault="005C3C50" w:rsidP="001C4228" w:rsidR="005C3C50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</w:p>
        </w:tc>
      </w:tr>
    </w:tbl>
    <w:p w:rsidRDefault="0032486B" w:rsidP="0032486B" w:rsidR="0032486B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A74FDB" w:rsidP="0032486B" w:rsidR="00A74FDB">
      <w:pPr>
        <w:jc w:val="both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>U potpunosti su namireni vjerovnici prvog</w:t>
      </w:r>
      <w:r w:rsidR="0095661D">
        <w:rPr>
          <w:rFonts w:cs="Tahoma" w:hAnsi="Tahoma" w:ascii="Tahoma"/>
          <w:sz w:val="22"/>
          <w:szCs w:val="22"/>
          <w:lang w:val="hr-HR"/>
        </w:rPr>
        <w:t>, drugog</w:t>
      </w:r>
      <w:r w:rsidR="009A729B">
        <w:rPr>
          <w:rFonts w:cs="Tahoma" w:hAnsi="Tahoma" w:ascii="Tahoma"/>
          <w:sz w:val="22"/>
          <w:szCs w:val="22"/>
          <w:lang w:val="hr-HR"/>
        </w:rPr>
        <w:t xml:space="preserve">, </w:t>
      </w:r>
      <w:r w:rsidR="0095661D">
        <w:rPr>
          <w:rFonts w:cs="Tahoma" w:hAnsi="Tahoma" w:ascii="Tahoma"/>
          <w:sz w:val="22"/>
          <w:szCs w:val="22"/>
          <w:lang w:val="hr-HR"/>
        </w:rPr>
        <w:t>trećeg</w:t>
      </w:r>
      <w:r w:rsidR="009A729B">
        <w:rPr>
          <w:rFonts w:cs="Tahoma" w:hAnsi="Tahoma" w:ascii="Tahoma"/>
          <w:sz w:val="22"/>
          <w:szCs w:val="22"/>
          <w:lang w:val="hr-HR"/>
        </w:rPr>
        <w:t xml:space="preserve"> i četvrtog</w:t>
      </w:r>
      <w:r>
        <w:rPr>
          <w:rFonts w:cs="Tahoma" w:hAnsi="Tahoma" w:ascii="Tahoma"/>
          <w:sz w:val="22"/>
          <w:szCs w:val="22"/>
          <w:lang w:val="hr-HR"/>
        </w:rPr>
        <w:t xml:space="preserve"> višeg isplatnog </w:t>
      </w:r>
      <w:r w:rsidR="0095661D">
        <w:rPr>
          <w:rFonts w:cs="Tahoma" w:hAnsi="Tahoma" w:ascii="Tahoma"/>
          <w:sz w:val="22"/>
          <w:szCs w:val="22"/>
          <w:lang w:val="hr-HR"/>
        </w:rPr>
        <w:t>reda.</w:t>
      </w:r>
    </w:p>
    <w:p w:rsidRDefault="004D1D8E" w:rsidP="0032486B" w:rsidR="004D1D8E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4D1D8E" w:rsidP="0032486B" w:rsidR="004D1D8E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4D1D8E" w:rsidP="004D1D8E" w:rsidR="004D1D8E">
      <w:pPr>
        <w:jc w:val="both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lastRenderedPageBreak/>
        <w:t>U p</w:t>
      </w:r>
      <w:r w:rsidR="009A729B">
        <w:rPr>
          <w:rFonts w:cs="Tahoma" w:hAnsi="Tahoma" w:ascii="Tahoma"/>
          <w:sz w:val="22"/>
          <w:szCs w:val="22"/>
          <w:lang w:val="hr-HR"/>
        </w:rPr>
        <w:t>eriodu od 01.01.2017.g. do 31.05.2018</w:t>
      </w:r>
      <w:r>
        <w:rPr>
          <w:rFonts w:cs="Tahoma" w:hAnsi="Tahoma" w:ascii="Tahoma"/>
          <w:sz w:val="22"/>
          <w:szCs w:val="22"/>
          <w:lang w:val="hr-HR"/>
        </w:rPr>
        <w:t xml:space="preserve">.g. u stečajnom postupku nad stečajnom masom stečajnog dužnika Međimurska štedionica d.d. u stečaju Čakovec, ukupni troškovi po računu iznose 7.546,93 kune (prikazani su </w:t>
      </w:r>
      <w:r w:rsidR="00D87871">
        <w:rPr>
          <w:rFonts w:cs="Tahoma" w:hAnsi="Tahoma" w:ascii="Tahoma"/>
          <w:sz w:val="22"/>
          <w:szCs w:val="22"/>
          <w:lang w:val="hr-HR"/>
        </w:rPr>
        <w:t>u Tablici br. 2).</w:t>
      </w:r>
    </w:p>
    <w:p w:rsidRDefault="004D1D8E" w:rsidP="004D1D8E" w:rsidR="004D1D8E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4D1D8E" w:rsidP="004D1D8E" w:rsidR="004D1D8E" w:rsidRPr="004D1D8E">
      <w:pPr>
        <w:jc w:val="both"/>
        <w:rPr>
          <w:rFonts w:cs="Tahoma" w:hAnsi="Tahoma" w:ascii="Tahoma"/>
          <w:i/>
          <w:sz w:val="22"/>
          <w:szCs w:val="22"/>
          <w:lang w:val="hr-HR"/>
        </w:rPr>
      </w:pPr>
      <w:r>
        <w:rPr>
          <w:rFonts w:cs="Tahoma" w:hAnsi="Tahoma" w:ascii="Tahoma"/>
          <w:i/>
          <w:sz w:val="22"/>
          <w:szCs w:val="22"/>
          <w:lang w:val="hr-HR"/>
        </w:rPr>
        <w:t>Tablica br. 2</w:t>
      </w:r>
    </w:p>
    <w:tbl>
      <w:tblPr>
        <w:tblW w:type="dxa" w:w="535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520"/>
        <w:gridCol w:w="2990"/>
        <w:gridCol w:w="1843"/>
      </w:tblGrid>
      <w:tr w:rsidTr="004D1D8E" w:rsidR="004D1D8E" w:rsidRPr="001C4228">
        <w:tc>
          <w:tcPr>
            <w:tcW w:type="dxa" w:w="520"/>
          </w:tcPr>
          <w:p w:rsidRDefault="004D1D8E" w:rsidP="004D1D8E" w:rsidR="004D1D8E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R.</w:t>
            </w:r>
          </w:p>
          <w:p w:rsidRDefault="004D1D8E" w:rsidP="004D1D8E" w:rsidR="004D1D8E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br.</w:t>
            </w:r>
          </w:p>
        </w:tc>
        <w:tc>
          <w:tcPr>
            <w:tcW w:type="dxa" w:w="2990"/>
          </w:tcPr>
          <w:p w:rsidRDefault="004D1D8E" w:rsidP="004D1D8E" w:rsidR="004D1D8E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b/>
                <w:sz w:val="22"/>
                <w:szCs w:val="22"/>
                <w:lang w:val="hr-HR"/>
              </w:rPr>
              <w:t>TROŠKOVI</w:t>
            </w:r>
          </w:p>
        </w:tc>
        <w:tc>
          <w:tcPr>
            <w:tcW w:type="dxa" w:w="1843"/>
          </w:tcPr>
          <w:p w:rsidRDefault="004D1D8E" w:rsidP="004D1D8E" w:rsidR="004D1D8E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b/>
                <w:sz w:val="22"/>
                <w:szCs w:val="22"/>
                <w:lang w:val="hr-HR"/>
              </w:rPr>
              <w:t>IZNOS</w:t>
            </w:r>
          </w:p>
          <w:p w:rsidRDefault="00806859" w:rsidP="004D1D8E" w:rsidR="004D1D8E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b/>
                <w:sz w:val="22"/>
                <w:szCs w:val="22"/>
                <w:lang w:val="hr-HR"/>
              </w:rPr>
              <w:t>K</w:t>
            </w:r>
            <w:r w:rsidR="004D1D8E">
              <w:rPr>
                <w:rFonts w:cs="Tahoma" w:hAnsi="Tahoma" w:ascii="Tahoma"/>
                <w:b/>
                <w:sz w:val="22"/>
                <w:szCs w:val="22"/>
                <w:lang w:val="hr-HR"/>
              </w:rPr>
              <w:t>n</w:t>
            </w:r>
          </w:p>
        </w:tc>
      </w:tr>
      <w:tr w:rsidTr="004D1D8E" w:rsidR="004D1D8E" w:rsidRPr="001C4228">
        <w:tc>
          <w:tcPr>
            <w:tcW w:type="dxa" w:w="520"/>
          </w:tcPr>
          <w:p w:rsidRDefault="004D1D8E" w:rsidP="004D1D8E" w:rsidR="004D1D8E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2990"/>
          </w:tcPr>
          <w:p w:rsidRDefault="004D1D8E" w:rsidP="004D1D8E" w:rsidR="004D1D8E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 xml:space="preserve">Sudski troškovi </w:t>
            </w:r>
          </w:p>
        </w:tc>
        <w:tc>
          <w:tcPr>
            <w:tcW w:type="dxa" w:w="1843"/>
          </w:tcPr>
          <w:p w:rsidRDefault="004D1D8E" w:rsidP="004D1D8E" w:rsidR="004D1D8E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4.000,00</w:t>
            </w:r>
          </w:p>
        </w:tc>
      </w:tr>
      <w:tr w:rsidTr="004D1D8E" w:rsidR="004D1D8E" w:rsidRPr="001C4228">
        <w:tc>
          <w:tcPr>
            <w:tcW w:type="dxa" w:w="520"/>
          </w:tcPr>
          <w:p w:rsidRDefault="004D1D8E" w:rsidP="004D1D8E" w:rsidR="004D1D8E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2.</w:t>
            </w:r>
          </w:p>
        </w:tc>
        <w:tc>
          <w:tcPr>
            <w:tcW w:type="dxa" w:w="2990"/>
          </w:tcPr>
          <w:p w:rsidRDefault="004D1D8E" w:rsidP="004D1D8E" w:rsidR="004D1D8E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Troškovi banke za vođenje poslovnog računa</w:t>
            </w:r>
          </w:p>
        </w:tc>
        <w:tc>
          <w:tcPr>
            <w:tcW w:type="dxa" w:w="1843"/>
          </w:tcPr>
          <w:p w:rsidRDefault="004D1D8E" w:rsidP="004D1D8E" w:rsidR="004D1D8E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</w:p>
          <w:p w:rsidRDefault="004D1D8E" w:rsidP="004D1D8E" w:rsidR="004D1D8E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915,60</w:t>
            </w:r>
          </w:p>
        </w:tc>
      </w:tr>
      <w:tr w:rsidTr="004D1D8E" w:rsidR="004D1D8E" w:rsidRPr="001C4228">
        <w:tc>
          <w:tcPr>
            <w:tcW w:type="dxa" w:w="520"/>
          </w:tcPr>
          <w:p w:rsidRDefault="004D1D8E" w:rsidP="004D1D8E" w:rsidR="004D1D8E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3.</w:t>
            </w:r>
          </w:p>
        </w:tc>
        <w:tc>
          <w:tcPr>
            <w:tcW w:type="dxa" w:w="2990"/>
          </w:tcPr>
          <w:p w:rsidRDefault="004D1D8E" w:rsidP="004D1D8E" w:rsidR="004D1D8E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Troškovi telefona i interneta</w:t>
            </w:r>
          </w:p>
        </w:tc>
        <w:tc>
          <w:tcPr>
            <w:tcW w:type="dxa" w:w="1843"/>
          </w:tcPr>
          <w:p w:rsidRDefault="004D1D8E" w:rsidP="004D1D8E" w:rsidR="004D1D8E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2.240,33</w:t>
            </w:r>
          </w:p>
        </w:tc>
      </w:tr>
      <w:tr w:rsidTr="004D1D8E" w:rsidR="004D1D8E" w:rsidRPr="001C4228">
        <w:tc>
          <w:tcPr>
            <w:tcW w:type="dxa" w:w="520"/>
          </w:tcPr>
          <w:p w:rsidRDefault="004D1D8E" w:rsidP="004D1D8E" w:rsidR="004D1D8E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4.</w:t>
            </w:r>
          </w:p>
        </w:tc>
        <w:tc>
          <w:tcPr>
            <w:tcW w:type="dxa" w:w="2990"/>
          </w:tcPr>
          <w:p w:rsidRDefault="004D1D8E" w:rsidP="004D1D8E" w:rsidR="004D1D8E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Troškovi izrade štambilja</w:t>
            </w:r>
          </w:p>
        </w:tc>
        <w:tc>
          <w:tcPr>
            <w:tcW w:type="dxa" w:w="1843"/>
          </w:tcPr>
          <w:p w:rsidRDefault="004D1D8E" w:rsidP="004D1D8E" w:rsidR="004D1D8E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391,00</w:t>
            </w:r>
          </w:p>
        </w:tc>
      </w:tr>
      <w:tr w:rsidTr="004D1D8E" w:rsidR="004D1D8E" w:rsidRPr="001C4228">
        <w:tc>
          <w:tcPr>
            <w:tcW w:type="dxa" w:w="520"/>
          </w:tcPr>
          <w:p w:rsidRDefault="004D1D8E" w:rsidP="004D1D8E" w:rsidR="004D1D8E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5</w:t>
            </w: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.</w:t>
            </w:r>
          </w:p>
        </w:tc>
        <w:tc>
          <w:tcPr>
            <w:tcW w:type="dxa" w:w="2990"/>
          </w:tcPr>
          <w:p w:rsidRDefault="004D1D8E" w:rsidP="004D1D8E" w:rsidR="004D1D8E" w:rsidRPr="003A77EB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3A77EB">
              <w:rPr>
                <w:rFonts w:cs="Tahoma" w:hAnsi="Tahoma" w:ascii="Tahoma"/>
                <w:sz w:val="22"/>
                <w:szCs w:val="22"/>
                <w:lang w:val="hr-HR"/>
              </w:rPr>
              <w:t>UKUPNO</w:t>
            </w:r>
          </w:p>
        </w:tc>
        <w:tc>
          <w:tcPr>
            <w:tcW w:type="dxa" w:w="1843"/>
          </w:tcPr>
          <w:p w:rsidRDefault="004D1D8E" w:rsidP="004D1D8E" w:rsidR="004D1D8E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7.546,93</w:t>
            </w:r>
          </w:p>
        </w:tc>
      </w:tr>
    </w:tbl>
    <w:p w:rsidRDefault="004D1D8E" w:rsidP="004D1D8E" w:rsidR="004D1D8E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4D1D8E" w:rsidP="004D1D8E" w:rsidR="004D1D8E">
      <w:pPr>
        <w:jc w:val="both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 xml:space="preserve">Troškovi suda odnose se na knjigovodstveno-financijsko vještačenje u predmetu br. </w:t>
      </w:r>
      <w:proofErr w:type="spellStart"/>
      <w:r>
        <w:rPr>
          <w:rFonts w:cs="Tahoma" w:hAnsi="Tahoma" w:ascii="Tahoma"/>
          <w:sz w:val="22"/>
          <w:szCs w:val="22"/>
          <w:lang w:val="hr-HR"/>
        </w:rPr>
        <w:t>Povrv</w:t>
      </w:r>
      <w:proofErr w:type="spellEnd"/>
      <w:r>
        <w:rPr>
          <w:rFonts w:cs="Tahoma" w:hAnsi="Tahoma" w:ascii="Tahoma"/>
          <w:sz w:val="22"/>
          <w:szCs w:val="22"/>
          <w:lang w:val="hr-HR"/>
        </w:rPr>
        <w:t>.-284/16.</w:t>
      </w:r>
    </w:p>
    <w:p w:rsidRDefault="0095661D" w:rsidP="0032486B" w:rsidR="0095661D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9A729B" w:rsidP="003D0B9A" w:rsidR="00CC4F6C">
      <w:pPr>
        <w:jc w:val="both"/>
        <w:outlineLvl w:val="0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>Saldo žiro računa na dan 31</w:t>
      </w:r>
      <w:r w:rsidR="0095661D">
        <w:rPr>
          <w:rFonts w:cs="Tahoma" w:hAnsi="Tahoma" w:ascii="Tahoma"/>
          <w:sz w:val="22"/>
          <w:szCs w:val="22"/>
          <w:lang w:val="hr-HR"/>
        </w:rPr>
        <w:t xml:space="preserve">. </w:t>
      </w:r>
      <w:r>
        <w:rPr>
          <w:rFonts w:cs="Tahoma" w:hAnsi="Tahoma" w:ascii="Tahoma"/>
          <w:sz w:val="22"/>
          <w:szCs w:val="22"/>
          <w:lang w:val="hr-HR"/>
        </w:rPr>
        <w:t>svibnja 2018</w:t>
      </w:r>
      <w:r w:rsidR="0095661D">
        <w:rPr>
          <w:rFonts w:cs="Tahoma" w:hAnsi="Tahoma" w:ascii="Tahoma"/>
          <w:sz w:val="22"/>
          <w:szCs w:val="22"/>
          <w:lang w:val="hr-HR"/>
        </w:rPr>
        <w:t>.</w:t>
      </w:r>
      <w:r w:rsidR="00CC4F6C">
        <w:rPr>
          <w:rFonts w:cs="Tahoma" w:hAnsi="Tahoma" w:ascii="Tahoma"/>
          <w:sz w:val="22"/>
          <w:szCs w:val="22"/>
          <w:lang w:val="hr-HR"/>
        </w:rPr>
        <w:t xml:space="preserve"> godine iznosi </w:t>
      </w:r>
      <w:r>
        <w:rPr>
          <w:rFonts w:cs="Tahoma" w:hAnsi="Tahoma" w:ascii="Tahoma"/>
          <w:sz w:val="22"/>
          <w:szCs w:val="22"/>
          <w:lang w:val="hr-HR"/>
        </w:rPr>
        <w:t>16.483,05</w:t>
      </w:r>
      <w:r w:rsidR="003D0B9A">
        <w:rPr>
          <w:rFonts w:cs="Tahoma" w:hAnsi="Tahoma" w:ascii="Tahoma"/>
          <w:sz w:val="22"/>
          <w:szCs w:val="22"/>
          <w:lang w:val="hr-HR"/>
        </w:rPr>
        <w:t xml:space="preserve"> </w:t>
      </w:r>
      <w:r w:rsidR="00CC4F6C">
        <w:rPr>
          <w:rFonts w:cs="Tahoma" w:hAnsi="Tahoma" w:ascii="Tahoma"/>
          <w:sz w:val="22"/>
          <w:szCs w:val="22"/>
          <w:lang w:val="hr-HR"/>
        </w:rPr>
        <w:t>kuna.</w:t>
      </w:r>
    </w:p>
    <w:p w:rsidRDefault="00CC4F6C" w:rsidP="0032486B" w:rsidR="00CC4F6C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7B5FBC" w:rsidP="0032486B" w:rsidR="00D87871" w:rsidRPr="007B5FBC">
      <w:pPr>
        <w:jc w:val="both"/>
        <w:rPr>
          <w:rFonts w:cs="Tahoma" w:hAnsi="Tahoma" w:ascii="Tahoma"/>
          <w:i/>
          <w:sz w:val="22"/>
          <w:szCs w:val="22"/>
          <w:lang w:val="hr-HR"/>
        </w:rPr>
      </w:pPr>
      <w:r>
        <w:rPr>
          <w:rFonts w:cs="Tahoma" w:hAnsi="Tahoma" w:ascii="Tahoma"/>
          <w:i/>
          <w:sz w:val="22"/>
          <w:szCs w:val="22"/>
          <w:lang w:val="hr-HR"/>
        </w:rPr>
        <w:t>Tablica br. 3</w:t>
      </w:r>
    </w:p>
    <w:tbl>
      <w:tblPr>
        <w:tblW w:type="dxa" w:w="691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675"/>
        <w:gridCol w:w="4395"/>
        <w:gridCol w:w="1842"/>
      </w:tblGrid>
      <w:tr w:rsidTr="00D87871" w:rsidR="00D87871" w:rsidRPr="001C4228">
        <w:tc>
          <w:tcPr>
            <w:tcW w:type="dxa" w:w="675"/>
          </w:tcPr>
          <w:p w:rsidRDefault="00D87871" w:rsidP="007B5FBC" w:rsidR="00D87871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R.</w:t>
            </w:r>
          </w:p>
          <w:p w:rsidRDefault="00D87871" w:rsidP="007B5FBC" w:rsidR="00D87871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b/>
                <w:sz w:val="22"/>
                <w:szCs w:val="22"/>
                <w:lang w:val="hr-HR"/>
              </w:rPr>
              <w:t>br.</w:t>
            </w:r>
          </w:p>
        </w:tc>
        <w:tc>
          <w:tcPr>
            <w:tcW w:type="dxa" w:w="4395"/>
          </w:tcPr>
          <w:p w:rsidRDefault="00D87871" w:rsidP="007B5FBC" w:rsidR="00D87871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b/>
                <w:sz w:val="22"/>
                <w:szCs w:val="22"/>
                <w:lang w:val="hr-HR"/>
              </w:rPr>
              <w:t>VJEROVNICI</w:t>
            </w:r>
          </w:p>
        </w:tc>
        <w:tc>
          <w:tcPr>
            <w:tcW w:type="dxa" w:w="1842"/>
          </w:tcPr>
          <w:p w:rsidRDefault="00D87871" w:rsidP="007B5FBC" w:rsidR="00D87871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b/>
                <w:sz w:val="22"/>
                <w:szCs w:val="22"/>
                <w:lang w:val="hr-HR"/>
              </w:rPr>
              <w:t>IZNOS</w:t>
            </w:r>
          </w:p>
          <w:p w:rsidRDefault="00D87871" w:rsidP="007B5FBC" w:rsidR="00D87871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b/>
                <w:sz w:val="22"/>
                <w:szCs w:val="22"/>
                <w:lang w:val="hr-HR"/>
              </w:rPr>
              <w:t>NAMIRENJA</w:t>
            </w:r>
          </w:p>
          <w:p w:rsidRDefault="00D87871" w:rsidP="007B5FBC" w:rsidR="00D87871" w:rsidRPr="001C4228">
            <w:pPr>
              <w:jc w:val="center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b/>
                <w:sz w:val="22"/>
                <w:szCs w:val="22"/>
                <w:lang w:val="hr-HR"/>
              </w:rPr>
              <w:t>/kn/</w:t>
            </w:r>
          </w:p>
        </w:tc>
      </w:tr>
      <w:tr w:rsidTr="00D87871" w:rsidR="00D87871" w:rsidRPr="001C4228">
        <w:tc>
          <w:tcPr>
            <w:tcW w:type="dxa" w:w="675"/>
          </w:tcPr>
          <w:p w:rsidRDefault="00D87871" w:rsidP="00806859" w:rsidR="00D87871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1.</w:t>
            </w:r>
          </w:p>
        </w:tc>
        <w:tc>
          <w:tcPr>
            <w:tcW w:type="dxa" w:w="4395"/>
          </w:tcPr>
          <w:p w:rsidRDefault="00D87871" w:rsidP="00806859" w:rsidR="00D87871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ALU-KO d.o.o.</w:t>
            </w:r>
          </w:p>
        </w:tc>
        <w:tc>
          <w:tcPr>
            <w:tcW w:type="dxa" w:w="1842"/>
          </w:tcPr>
          <w:p w:rsidRDefault="00492073" w:rsidP="00806859" w:rsidR="00D87871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5.264,30</w:t>
            </w:r>
          </w:p>
        </w:tc>
      </w:tr>
      <w:tr w:rsidTr="00D87871" w:rsidR="00D87871" w:rsidRPr="001C4228">
        <w:tc>
          <w:tcPr>
            <w:tcW w:type="dxa" w:w="675"/>
          </w:tcPr>
          <w:p w:rsidRDefault="00D87871" w:rsidP="00806859" w:rsidR="00D87871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2.</w:t>
            </w:r>
          </w:p>
        </w:tc>
        <w:tc>
          <w:tcPr>
            <w:tcW w:type="dxa" w:w="4395"/>
          </w:tcPr>
          <w:p w:rsidRDefault="00D87871" w:rsidP="00806859" w:rsidR="00D87871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GKP ČAKOM d.o.o.</w:t>
            </w:r>
          </w:p>
        </w:tc>
        <w:tc>
          <w:tcPr>
            <w:tcW w:type="dxa" w:w="1842"/>
          </w:tcPr>
          <w:p w:rsidRDefault="00492073" w:rsidP="00806859" w:rsidR="00D87871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2.595,52</w:t>
            </w:r>
          </w:p>
        </w:tc>
      </w:tr>
      <w:tr w:rsidTr="00D87871" w:rsidR="00D87871" w:rsidRPr="001C4228">
        <w:tc>
          <w:tcPr>
            <w:tcW w:type="dxa" w:w="675"/>
          </w:tcPr>
          <w:p w:rsidRDefault="00D87871" w:rsidP="00806859" w:rsidR="00D87871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3.</w:t>
            </w:r>
          </w:p>
        </w:tc>
        <w:tc>
          <w:tcPr>
            <w:tcW w:type="dxa" w:w="4395"/>
          </w:tcPr>
          <w:p w:rsidRDefault="00D87871" w:rsidP="00806859" w:rsidR="00D87871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ZVONIMIR GOLUB, Čakovec</w:t>
            </w:r>
          </w:p>
        </w:tc>
        <w:tc>
          <w:tcPr>
            <w:tcW w:type="dxa" w:w="1842"/>
          </w:tcPr>
          <w:p w:rsidRDefault="00492073" w:rsidP="00806859" w:rsidR="00D87871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24.225,3</w:t>
            </w:r>
            <w:r w:rsidR="007B5FBC">
              <w:rPr>
                <w:rFonts w:cs="Tahoma" w:hAnsi="Tahoma" w:ascii="Tahoma"/>
                <w:sz w:val="22"/>
                <w:szCs w:val="22"/>
                <w:lang w:val="hr-HR"/>
              </w:rPr>
              <w:t>3</w:t>
            </w:r>
          </w:p>
        </w:tc>
      </w:tr>
      <w:tr w:rsidTr="00D87871" w:rsidR="00D87871" w:rsidRPr="001C4228">
        <w:tc>
          <w:tcPr>
            <w:tcW w:type="dxa" w:w="675"/>
          </w:tcPr>
          <w:p w:rsidRDefault="00D87871" w:rsidP="00806859" w:rsidR="00D87871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 w:rsidRPr="001C4228">
              <w:rPr>
                <w:rFonts w:cs="Tahoma" w:hAnsi="Tahoma" w:ascii="Tahoma"/>
                <w:sz w:val="22"/>
                <w:szCs w:val="22"/>
                <w:lang w:val="hr-HR"/>
              </w:rPr>
              <w:t>4.</w:t>
            </w:r>
          </w:p>
        </w:tc>
        <w:tc>
          <w:tcPr>
            <w:tcW w:type="dxa" w:w="4395"/>
          </w:tcPr>
          <w:p w:rsidRDefault="00D87871" w:rsidP="00806859" w:rsidR="00D87871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PRIVREDNA BANKA ZAGREB d.d.</w:t>
            </w:r>
          </w:p>
        </w:tc>
        <w:tc>
          <w:tcPr>
            <w:tcW w:type="dxa" w:w="1842"/>
          </w:tcPr>
          <w:p w:rsidRDefault="00492073" w:rsidP="00806859" w:rsidR="00D87871" w:rsidRPr="001C4228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25.378,20</w:t>
            </w:r>
          </w:p>
        </w:tc>
      </w:tr>
      <w:tr w:rsidTr="00D87871" w:rsidR="00D87871" w:rsidRPr="001C4228">
        <w:tc>
          <w:tcPr>
            <w:tcW w:type="dxa" w:w="675"/>
          </w:tcPr>
          <w:p w:rsidRDefault="00D87871" w:rsidP="00806859" w:rsidR="00D87871" w:rsidRPr="001C4228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5.</w:t>
            </w:r>
          </w:p>
        </w:tc>
        <w:tc>
          <w:tcPr>
            <w:tcW w:type="dxa" w:w="4395"/>
          </w:tcPr>
          <w:p w:rsidRDefault="00D87871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LADIKA STANKO, Čakovec</w:t>
            </w:r>
          </w:p>
        </w:tc>
        <w:tc>
          <w:tcPr>
            <w:tcW w:type="dxa" w:w="1842"/>
          </w:tcPr>
          <w:p w:rsidRDefault="00492073" w:rsidP="00806859" w:rsidR="00D87871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1.338,52</w:t>
            </w:r>
          </w:p>
        </w:tc>
      </w:tr>
      <w:tr w:rsidTr="00D87871" w:rsidR="00D87871" w:rsidRPr="001C4228">
        <w:tc>
          <w:tcPr>
            <w:tcW w:type="dxa" w:w="675"/>
          </w:tcPr>
          <w:p w:rsidRDefault="00D87871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6.</w:t>
            </w:r>
          </w:p>
        </w:tc>
        <w:tc>
          <w:tcPr>
            <w:tcW w:type="dxa" w:w="4395"/>
          </w:tcPr>
          <w:p w:rsidRDefault="00D87871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LABAZAN KATARINA, Čakovec</w:t>
            </w:r>
          </w:p>
        </w:tc>
        <w:tc>
          <w:tcPr>
            <w:tcW w:type="dxa" w:w="1842"/>
          </w:tcPr>
          <w:p w:rsidRDefault="00492073" w:rsidP="00806859" w:rsidR="00D87871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6.923,97</w:t>
            </w:r>
          </w:p>
        </w:tc>
      </w:tr>
      <w:tr w:rsidTr="00D87871" w:rsidR="00D87871" w:rsidRPr="001C4228">
        <w:tc>
          <w:tcPr>
            <w:tcW w:type="dxa" w:w="675"/>
          </w:tcPr>
          <w:p w:rsidRDefault="00D87871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7.</w:t>
            </w:r>
          </w:p>
        </w:tc>
        <w:tc>
          <w:tcPr>
            <w:tcW w:type="dxa" w:w="4395"/>
          </w:tcPr>
          <w:p w:rsidRDefault="00D87871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DAB Zagreb</w:t>
            </w:r>
          </w:p>
        </w:tc>
        <w:tc>
          <w:tcPr>
            <w:tcW w:type="dxa" w:w="1842"/>
          </w:tcPr>
          <w:p w:rsidRDefault="00492073" w:rsidP="00806859" w:rsidR="00D87871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286.008,32</w:t>
            </w:r>
          </w:p>
        </w:tc>
      </w:tr>
      <w:tr w:rsidTr="00D87871" w:rsidR="00D87871" w:rsidRPr="001C4228">
        <w:tc>
          <w:tcPr>
            <w:tcW w:type="dxa" w:w="675"/>
          </w:tcPr>
          <w:p w:rsidRDefault="00D87871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8.</w:t>
            </w:r>
          </w:p>
        </w:tc>
        <w:tc>
          <w:tcPr>
            <w:tcW w:type="dxa" w:w="4395"/>
          </w:tcPr>
          <w:p w:rsidRDefault="00D87871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PUTINA NIKOLA, Umag</w:t>
            </w:r>
          </w:p>
        </w:tc>
        <w:tc>
          <w:tcPr>
            <w:tcW w:type="dxa" w:w="1842"/>
          </w:tcPr>
          <w:p w:rsidRDefault="00492073" w:rsidP="00806859" w:rsidR="00D87871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9.385,65</w:t>
            </w:r>
          </w:p>
        </w:tc>
      </w:tr>
      <w:tr w:rsidTr="00D87871" w:rsidR="00D87871" w:rsidRPr="001C4228">
        <w:tc>
          <w:tcPr>
            <w:tcW w:type="dxa" w:w="675"/>
          </w:tcPr>
          <w:p w:rsidRDefault="00D87871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9.</w:t>
            </w:r>
          </w:p>
        </w:tc>
        <w:tc>
          <w:tcPr>
            <w:tcW w:type="dxa" w:w="4395"/>
          </w:tcPr>
          <w:p w:rsidRDefault="00D87871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ŽUŽIĆ ILENIJA, Umag</w:t>
            </w:r>
          </w:p>
        </w:tc>
        <w:tc>
          <w:tcPr>
            <w:tcW w:type="dxa" w:w="1842"/>
          </w:tcPr>
          <w:p w:rsidRDefault="00492073" w:rsidP="00806859" w:rsidR="00D87871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2.569,72</w:t>
            </w:r>
          </w:p>
        </w:tc>
      </w:tr>
      <w:tr w:rsidTr="00D87871" w:rsidR="00D87871" w:rsidRPr="001C4228">
        <w:tc>
          <w:tcPr>
            <w:tcW w:type="dxa" w:w="675"/>
          </w:tcPr>
          <w:p w:rsidRDefault="00D87871" w:rsidP="00D87871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10.</w:t>
            </w:r>
          </w:p>
        </w:tc>
        <w:tc>
          <w:tcPr>
            <w:tcW w:type="dxa" w:w="4395"/>
          </w:tcPr>
          <w:p w:rsidRDefault="00D87871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ŽUŽIĆ TIZIJANA, Umag</w:t>
            </w:r>
          </w:p>
        </w:tc>
        <w:tc>
          <w:tcPr>
            <w:tcW w:type="dxa" w:w="1842"/>
          </w:tcPr>
          <w:p w:rsidRDefault="00492073" w:rsidP="00806859" w:rsidR="00D87871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2.664,09</w:t>
            </w:r>
          </w:p>
        </w:tc>
      </w:tr>
      <w:tr w:rsidTr="00D87871" w:rsidR="00D87871" w:rsidRPr="001C4228">
        <w:tc>
          <w:tcPr>
            <w:tcW w:type="dxa" w:w="675"/>
          </w:tcPr>
          <w:p w:rsidRDefault="00D87871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11.</w:t>
            </w:r>
          </w:p>
        </w:tc>
        <w:tc>
          <w:tcPr>
            <w:tcW w:type="dxa" w:w="4395"/>
          </w:tcPr>
          <w:p w:rsidRDefault="00D87871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LUKIN MARKO, Umag</w:t>
            </w:r>
          </w:p>
        </w:tc>
        <w:tc>
          <w:tcPr>
            <w:tcW w:type="dxa" w:w="1842"/>
          </w:tcPr>
          <w:p w:rsidRDefault="00492073" w:rsidP="00806859" w:rsidR="00D87871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6.489,07</w:t>
            </w:r>
          </w:p>
        </w:tc>
      </w:tr>
      <w:tr w:rsidTr="00D87871" w:rsidR="00D87871" w:rsidRPr="001C4228">
        <w:tc>
          <w:tcPr>
            <w:tcW w:type="dxa" w:w="675"/>
          </w:tcPr>
          <w:p w:rsidRDefault="00D87871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12.</w:t>
            </w:r>
          </w:p>
        </w:tc>
        <w:tc>
          <w:tcPr>
            <w:tcW w:type="dxa" w:w="4395"/>
          </w:tcPr>
          <w:p w:rsidRDefault="00D87871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ČUBIN MIHAJLO, Umag</w:t>
            </w:r>
          </w:p>
        </w:tc>
        <w:tc>
          <w:tcPr>
            <w:tcW w:type="dxa" w:w="1842"/>
          </w:tcPr>
          <w:p w:rsidRDefault="00492073" w:rsidP="00806859" w:rsidR="00D87871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4.256,28</w:t>
            </w:r>
          </w:p>
        </w:tc>
      </w:tr>
      <w:tr w:rsidTr="00D87871" w:rsidR="00D87871" w:rsidRPr="001C4228">
        <w:tc>
          <w:tcPr>
            <w:tcW w:type="dxa" w:w="675"/>
          </w:tcPr>
          <w:p w:rsidRDefault="00D87871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13.</w:t>
            </w:r>
          </w:p>
        </w:tc>
        <w:tc>
          <w:tcPr>
            <w:tcW w:type="dxa" w:w="4395"/>
          </w:tcPr>
          <w:p w:rsidRDefault="00492073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BRUSIĆ DRAGAN, Umag</w:t>
            </w:r>
          </w:p>
        </w:tc>
        <w:tc>
          <w:tcPr>
            <w:tcW w:type="dxa" w:w="1842"/>
          </w:tcPr>
          <w:p w:rsidRDefault="00492073" w:rsidP="00806859" w:rsidR="00D87871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2.116,07</w:t>
            </w:r>
          </w:p>
        </w:tc>
      </w:tr>
      <w:tr w:rsidTr="00D87871" w:rsidR="00D87871" w:rsidRPr="001C4228">
        <w:tc>
          <w:tcPr>
            <w:tcW w:type="dxa" w:w="675"/>
          </w:tcPr>
          <w:p w:rsidRDefault="00492073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14.</w:t>
            </w:r>
          </w:p>
        </w:tc>
        <w:tc>
          <w:tcPr>
            <w:tcW w:type="dxa" w:w="4395"/>
          </w:tcPr>
          <w:p w:rsidRDefault="00492073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SOKOLIĆ NIKOLA, Umag</w:t>
            </w:r>
          </w:p>
        </w:tc>
        <w:tc>
          <w:tcPr>
            <w:tcW w:type="dxa" w:w="1842"/>
          </w:tcPr>
          <w:p w:rsidRDefault="00492073" w:rsidP="00806859" w:rsidR="00D87871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4.256,76</w:t>
            </w:r>
          </w:p>
        </w:tc>
      </w:tr>
      <w:tr w:rsidTr="00D87871" w:rsidR="00D87871" w:rsidRPr="001C4228">
        <w:tc>
          <w:tcPr>
            <w:tcW w:type="dxa" w:w="675"/>
          </w:tcPr>
          <w:p w:rsidRDefault="00492073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15.</w:t>
            </w:r>
          </w:p>
        </w:tc>
        <w:tc>
          <w:tcPr>
            <w:tcW w:type="dxa" w:w="4395"/>
          </w:tcPr>
          <w:p w:rsidRDefault="00492073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Baptistička crkva, Čakovec</w:t>
            </w:r>
          </w:p>
        </w:tc>
        <w:tc>
          <w:tcPr>
            <w:tcW w:type="dxa" w:w="1842"/>
          </w:tcPr>
          <w:p w:rsidRDefault="00492073" w:rsidP="00806859" w:rsidR="00D87871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2.958,21</w:t>
            </w:r>
          </w:p>
        </w:tc>
      </w:tr>
      <w:tr w:rsidTr="00D87871" w:rsidR="00D87871" w:rsidRPr="001C4228">
        <w:tc>
          <w:tcPr>
            <w:tcW w:type="dxa" w:w="675"/>
          </w:tcPr>
          <w:p w:rsidRDefault="00492073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16.</w:t>
            </w:r>
          </w:p>
        </w:tc>
        <w:tc>
          <w:tcPr>
            <w:tcW w:type="dxa" w:w="4395"/>
          </w:tcPr>
          <w:p w:rsidRDefault="00492073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POJE MIRA, Čakovec</w:t>
            </w:r>
          </w:p>
        </w:tc>
        <w:tc>
          <w:tcPr>
            <w:tcW w:type="dxa" w:w="1842"/>
          </w:tcPr>
          <w:p w:rsidRDefault="00492073" w:rsidP="00806859" w:rsidR="00D87871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172,91</w:t>
            </w:r>
          </w:p>
        </w:tc>
      </w:tr>
      <w:tr w:rsidTr="00D87871" w:rsidR="00D87871" w:rsidRPr="001C4228">
        <w:tc>
          <w:tcPr>
            <w:tcW w:type="dxa" w:w="675"/>
          </w:tcPr>
          <w:p w:rsidRDefault="00492073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17.</w:t>
            </w:r>
          </w:p>
        </w:tc>
        <w:tc>
          <w:tcPr>
            <w:tcW w:type="dxa" w:w="4395"/>
          </w:tcPr>
          <w:p w:rsidRDefault="00492073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VEŽNAVER FRANKO, Umag</w:t>
            </w:r>
          </w:p>
        </w:tc>
        <w:tc>
          <w:tcPr>
            <w:tcW w:type="dxa" w:w="1842"/>
          </w:tcPr>
          <w:p w:rsidRDefault="00492073" w:rsidP="00806859" w:rsidR="00D87871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3.467,87</w:t>
            </w:r>
          </w:p>
        </w:tc>
      </w:tr>
      <w:tr w:rsidTr="00D87871" w:rsidR="00D87871" w:rsidRPr="001C4228">
        <w:tc>
          <w:tcPr>
            <w:tcW w:type="dxa" w:w="675"/>
          </w:tcPr>
          <w:p w:rsidRDefault="00492073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18.</w:t>
            </w:r>
          </w:p>
        </w:tc>
        <w:tc>
          <w:tcPr>
            <w:tcW w:type="dxa" w:w="4395"/>
          </w:tcPr>
          <w:p w:rsidRDefault="00492073" w:rsidP="00806859" w:rsidR="00D87871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BENČIĆ MARIJAN, Umag</w:t>
            </w:r>
          </w:p>
        </w:tc>
        <w:tc>
          <w:tcPr>
            <w:tcW w:type="dxa" w:w="1842"/>
          </w:tcPr>
          <w:p w:rsidRDefault="00492073" w:rsidP="00806859" w:rsidR="00D87871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29.217,67</w:t>
            </w:r>
          </w:p>
        </w:tc>
      </w:tr>
      <w:tr w:rsidTr="00D87871" w:rsidR="00492073" w:rsidRPr="001C4228">
        <w:tc>
          <w:tcPr>
            <w:tcW w:type="dxa" w:w="675"/>
          </w:tcPr>
          <w:p w:rsidRDefault="00492073" w:rsidP="00806859" w:rsidR="00492073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19.</w:t>
            </w:r>
          </w:p>
        </w:tc>
        <w:tc>
          <w:tcPr>
            <w:tcW w:type="dxa" w:w="4395"/>
          </w:tcPr>
          <w:p w:rsidRDefault="00492073" w:rsidP="00806859" w:rsidR="00492073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ŠIŠA OFELIJA, Umag</w:t>
            </w:r>
          </w:p>
        </w:tc>
        <w:tc>
          <w:tcPr>
            <w:tcW w:type="dxa" w:w="1842"/>
          </w:tcPr>
          <w:p w:rsidRDefault="00492073" w:rsidP="00806859" w:rsidR="00492073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11.815,96</w:t>
            </w:r>
          </w:p>
        </w:tc>
      </w:tr>
      <w:tr w:rsidTr="00D87871" w:rsidR="00492073" w:rsidRPr="001C4228">
        <w:tc>
          <w:tcPr>
            <w:tcW w:type="dxa" w:w="675"/>
          </w:tcPr>
          <w:p w:rsidRDefault="00492073" w:rsidP="00806859" w:rsidR="00492073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20.</w:t>
            </w:r>
          </w:p>
        </w:tc>
        <w:tc>
          <w:tcPr>
            <w:tcW w:type="dxa" w:w="4395"/>
          </w:tcPr>
          <w:p w:rsidRDefault="00492073" w:rsidP="00806859" w:rsidR="00492073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KRAMAR MIRJANA, Čakovec</w:t>
            </w:r>
          </w:p>
        </w:tc>
        <w:tc>
          <w:tcPr>
            <w:tcW w:type="dxa" w:w="1842"/>
          </w:tcPr>
          <w:p w:rsidRDefault="00492073" w:rsidP="00806859" w:rsidR="00492073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315,72</w:t>
            </w:r>
          </w:p>
        </w:tc>
      </w:tr>
      <w:tr w:rsidTr="00D87871" w:rsidR="00492073" w:rsidRPr="001C4228">
        <w:tc>
          <w:tcPr>
            <w:tcW w:type="dxa" w:w="675"/>
          </w:tcPr>
          <w:p w:rsidRDefault="00492073" w:rsidP="00806859" w:rsidR="00492073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21.</w:t>
            </w:r>
          </w:p>
        </w:tc>
        <w:tc>
          <w:tcPr>
            <w:tcW w:type="dxa" w:w="4395"/>
          </w:tcPr>
          <w:p w:rsidRDefault="00FB377A" w:rsidP="00806859" w:rsidR="00492073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PE</w:t>
            </w:r>
            <w:r w:rsidR="00492073">
              <w:rPr>
                <w:rFonts w:cs="Tahoma" w:hAnsi="Tahoma" w:ascii="Tahoma"/>
                <w:sz w:val="22"/>
                <w:szCs w:val="22"/>
                <w:lang w:val="hr-HR"/>
              </w:rPr>
              <w:t>RCAČ ZDENKO, Čakovec</w:t>
            </w:r>
          </w:p>
        </w:tc>
        <w:tc>
          <w:tcPr>
            <w:tcW w:type="dxa" w:w="1842"/>
          </w:tcPr>
          <w:p w:rsidRDefault="00492073" w:rsidP="00806859" w:rsidR="00492073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35.510,39</w:t>
            </w:r>
          </w:p>
        </w:tc>
      </w:tr>
      <w:tr w:rsidTr="00D87871" w:rsidR="00492073" w:rsidRPr="001C4228">
        <w:tc>
          <w:tcPr>
            <w:tcW w:type="dxa" w:w="675"/>
          </w:tcPr>
          <w:p w:rsidRDefault="00492073" w:rsidP="00806859" w:rsidR="00492073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21.</w:t>
            </w:r>
          </w:p>
        </w:tc>
        <w:tc>
          <w:tcPr>
            <w:tcW w:type="dxa" w:w="4395"/>
          </w:tcPr>
          <w:p w:rsidRDefault="00492073" w:rsidP="00806859" w:rsidR="00492073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KOZLOVIČ JOSIP, Umag</w:t>
            </w:r>
          </w:p>
        </w:tc>
        <w:tc>
          <w:tcPr>
            <w:tcW w:type="dxa" w:w="1842"/>
          </w:tcPr>
          <w:p w:rsidRDefault="00492073" w:rsidP="00806859" w:rsidR="00492073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5.346,86</w:t>
            </w:r>
          </w:p>
        </w:tc>
      </w:tr>
      <w:tr w:rsidTr="00D87871" w:rsidR="009A729B" w:rsidRPr="001C4228">
        <w:tc>
          <w:tcPr>
            <w:tcW w:type="dxa" w:w="675"/>
          </w:tcPr>
          <w:p w:rsidRDefault="009A729B" w:rsidP="00806859" w:rsidR="009A729B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22.</w:t>
            </w:r>
          </w:p>
        </w:tc>
        <w:tc>
          <w:tcPr>
            <w:tcW w:type="dxa" w:w="4395"/>
          </w:tcPr>
          <w:p w:rsidRDefault="009A729B" w:rsidP="00806859" w:rsidR="009A729B">
            <w:pPr>
              <w:jc w:val="both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BRANKO POSAVI, Umag</w:t>
            </w:r>
          </w:p>
        </w:tc>
        <w:tc>
          <w:tcPr>
            <w:tcW w:type="dxa" w:w="1842"/>
          </w:tcPr>
          <w:p w:rsidRDefault="009A729B" w:rsidP="00806859" w:rsidR="009A729B">
            <w:pPr>
              <w:jc w:val="right"/>
              <w:rPr>
                <w:rFonts w:cs="Tahoma" w:hAnsi="Tahoma" w:ascii="Tahoma"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sz w:val="22"/>
                <w:szCs w:val="22"/>
                <w:lang w:val="hr-HR"/>
              </w:rPr>
              <w:t>110.416,78</w:t>
            </w:r>
          </w:p>
        </w:tc>
      </w:tr>
      <w:tr w:rsidTr="00D87871" w:rsidR="00D87871" w:rsidRPr="00492073">
        <w:tc>
          <w:tcPr>
            <w:tcW w:type="dxa" w:w="675"/>
          </w:tcPr>
          <w:p w:rsidRDefault="009A729B" w:rsidP="00806859" w:rsidR="00D87871" w:rsidRPr="00492073">
            <w:pPr>
              <w:jc w:val="both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b/>
                <w:sz w:val="22"/>
                <w:szCs w:val="22"/>
                <w:lang w:val="hr-HR"/>
              </w:rPr>
              <w:t>23</w:t>
            </w:r>
            <w:r w:rsidR="00492073" w:rsidRPr="00492073">
              <w:rPr>
                <w:rFonts w:cs="Tahoma" w:hAnsi="Tahoma" w:ascii="Tahoma"/>
                <w:b/>
                <w:sz w:val="22"/>
                <w:szCs w:val="22"/>
                <w:lang w:val="hr-HR"/>
              </w:rPr>
              <w:t>.</w:t>
            </w:r>
          </w:p>
        </w:tc>
        <w:tc>
          <w:tcPr>
            <w:tcW w:type="dxa" w:w="4395"/>
          </w:tcPr>
          <w:p w:rsidRDefault="00492073" w:rsidP="00806859" w:rsidR="00D87871" w:rsidRPr="00492073">
            <w:pPr>
              <w:jc w:val="both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 w:rsidRPr="00492073">
              <w:rPr>
                <w:rFonts w:cs="Tahoma" w:hAnsi="Tahoma" w:ascii="Tahoma"/>
                <w:b/>
                <w:sz w:val="22"/>
                <w:szCs w:val="22"/>
                <w:lang w:val="hr-HR"/>
              </w:rPr>
              <w:t>SVE</w:t>
            </w:r>
            <w:r w:rsidR="00D87871" w:rsidRPr="00492073">
              <w:rPr>
                <w:rFonts w:cs="Tahoma" w:hAnsi="Tahoma" w:ascii="Tahoma"/>
                <w:b/>
                <w:sz w:val="22"/>
                <w:szCs w:val="22"/>
                <w:lang w:val="hr-HR"/>
              </w:rPr>
              <w:t>UKUPNO</w:t>
            </w:r>
          </w:p>
        </w:tc>
        <w:tc>
          <w:tcPr>
            <w:tcW w:type="dxa" w:w="1842"/>
          </w:tcPr>
          <w:p w:rsidRDefault="009A729B" w:rsidP="00806859" w:rsidR="00D87871" w:rsidRPr="00492073">
            <w:pPr>
              <w:jc w:val="right"/>
              <w:rPr>
                <w:rFonts w:cs="Tahoma" w:hAnsi="Tahoma" w:ascii="Tahoma"/>
                <w:b/>
                <w:sz w:val="22"/>
                <w:szCs w:val="22"/>
                <w:lang w:val="hr-HR"/>
              </w:rPr>
            </w:pPr>
            <w:r>
              <w:rPr>
                <w:rFonts w:cs="Tahoma" w:hAnsi="Tahoma" w:ascii="Tahoma"/>
                <w:b/>
                <w:sz w:val="22"/>
                <w:szCs w:val="22"/>
                <w:lang w:val="hr-HR"/>
              </w:rPr>
              <w:t>582.694,17</w:t>
            </w:r>
          </w:p>
        </w:tc>
      </w:tr>
    </w:tbl>
    <w:p w:rsidRDefault="00F95A57" w:rsidP="0032486B" w:rsidR="00F95A57">
      <w:pPr>
        <w:jc w:val="both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lastRenderedPageBreak/>
        <w:t>U tablici broj 3 navedeni su vjerovnici IV višeg isplatnog reda sa iznosima namirenja.</w:t>
      </w:r>
    </w:p>
    <w:p w:rsidRDefault="009A729B" w:rsidP="0032486B" w:rsidR="00F95A57">
      <w:pPr>
        <w:jc w:val="both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>D</w:t>
      </w:r>
      <w:r w:rsidR="00F95A57">
        <w:rPr>
          <w:rFonts w:cs="Tahoma" w:hAnsi="Tahoma" w:ascii="Tahoma"/>
          <w:sz w:val="22"/>
          <w:szCs w:val="22"/>
          <w:lang w:val="hr-HR"/>
        </w:rPr>
        <w:t>jelomično je namireni vjerovnik V višeg isplatnog reda Državna agencija za osiguranje štednih uloga Zagreb i to u iznosu od 696.000,00 kuna.</w:t>
      </w:r>
    </w:p>
    <w:p w:rsidRDefault="00F95A57" w:rsidP="0032486B" w:rsidR="00F95A57">
      <w:pPr>
        <w:jc w:val="both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>Rezervirana sredstva za v</w:t>
      </w:r>
      <w:r w:rsidR="009A729B">
        <w:rPr>
          <w:rFonts w:cs="Tahoma" w:hAnsi="Tahoma" w:ascii="Tahoma"/>
          <w:sz w:val="22"/>
          <w:szCs w:val="22"/>
          <w:lang w:val="hr-HR"/>
        </w:rPr>
        <w:t>ođenje parnica iznose 16.483,05 kuna</w:t>
      </w:r>
      <w:r>
        <w:rPr>
          <w:rFonts w:cs="Tahoma" w:hAnsi="Tahoma" w:ascii="Tahoma"/>
          <w:sz w:val="22"/>
          <w:szCs w:val="22"/>
          <w:lang w:val="hr-HR"/>
        </w:rPr>
        <w:t>.</w:t>
      </w:r>
    </w:p>
    <w:p w:rsidRDefault="00F95A57" w:rsidP="0032486B" w:rsidR="00F95A57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95661D" w:rsidP="0032486B" w:rsidR="00A6552D">
      <w:pPr>
        <w:jc w:val="both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>U prilogu ovog izvješća nalazi se izvješće</w:t>
      </w:r>
      <w:r w:rsidR="00A6552D">
        <w:rPr>
          <w:rFonts w:cs="Tahoma" w:hAnsi="Tahoma" w:ascii="Tahoma"/>
          <w:sz w:val="22"/>
          <w:szCs w:val="22"/>
          <w:lang w:val="hr-HR"/>
        </w:rPr>
        <w:t xml:space="preserve"> odvjetnika sa prikazom stanja predmeta k</w:t>
      </w:r>
      <w:r w:rsidR="00F96A15">
        <w:rPr>
          <w:rFonts w:cs="Tahoma" w:hAnsi="Tahoma" w:ascii="Tahoma"/>
          <w:sz w:val="22"/>
          <w:szCs w:val="22"/>
          <w:lang w:val="hr-HR"/>
        </w:rPr>
        <w:t>oje stečajni dužnik vodi</w:t>
      </w:r>
      <w:r w:rsidR="00A6552D">
        <w:rPr>
          <w:rFonts w:cs="Tahoma" w:hAnsi="Tahoma" w:ascii="Tahoma"/>
          <w:sz w:val="22"/>
          <w:szCs w:val="22"/>
          <w:lang w:val="hr-HR"/>
        </w:rPr>
        <w:t xml:space="preserve"> za račun stečajne mase.</w:t>
      </w:r>
    </w:p>
    <w:p w:rsidRDefault="00A6552D" w:rsidP="0032486B" w:rsidR="00A6552D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F7581C" w:rsidP="0032486B" w:rsidR="00F7581C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022390" w:rsidP="001C4228" w:rsidR="00022390">
      <w:pPr>
        <w:jc w:val="center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 xml:space="preserve">U </w:t>
      </w:r>
      <w:r w:rsidR="001C4228">
        <w:rPr>
          <w:rFonts w:cs="Tahoma" w:hAnsi="Tahoma" w:ascii="Tahoma"/>
          <w:sz w:val="22"/>
          <w:szCs w:val="22"/>
          <w:lang w:val="hr-HR"/>
        </w:rPr>
        <w:t>Ludbregu</w:t>
      </w:r>
      <w:r>
        <w:rPr>
          <w:rFonts w:cs="Tahoma" w:hAnsi="Tahoma" w:ascii="Tahoma"/>
          <w:sz w:val="22"/>
          <w:szCs w:val="22"/>
          <w:lang w:val="hr-HR"/>
        </w:rPr>
        <w:t xml:space="preserve">, </w:t>
      </w:r>
      <w:r w:rsidR="001C4228">
        <w:rPr>
          <w:rFonts w:cs="Tahoma" w:hAnsi="Tahoma" w:ascii="Tahoma"/>
          <w:sz w:val="22"/>
          <w:szCs w:val="22"/>
          <w:lang w:val="hr-HR"/>
        </w:rPr>
        <w:t xml:space="preserve">dana </w:t>
      </w:r>
      <w:r w:rsidR="009A729B">
        <w:rPr>
          <w:rFonts w:cs="Tahoma" w:hAnsi="Tahoma" w:ascii="Tahoma"/>
          <w:sz w:val="22"/>
          <w:szCs w:val="22"/>
          <w:lang w:val="hr-HR"/>
        </w:rPr>
        <w:t>05</w:t>
      </w:r>
      <w:r w:rsidR="00650B83">
        <w:rPr>
          <w:rFonts w:cs="Tahoma" w:hAnsi="Tahoma" w:ascii="Tahoma"/>
          <w:sz w:val="22"/>
          <w:szCs w:val="22"/>
          <w:lang w:val="hr-HR"/>
        </w:rPr>
        <w:t>.</w:t>
      </w:r>
      <w:r w:rsidR="009A729B">
        <w:rPr>
          <w:rFonts w:cs="Tahoma" w:hAnsi="Tahoma" w:ascii="Tahoma"/>
          <w:sz w:val="22"/>
          <w:szCs w:val="22"/>
          <w:lang w:val="hr-HR"/>
        </w:rPr>
        <w:t>06</w:t>
      </w:r>
      <w:r w:rsidR="003F6E2C">
        <w:rPr>
          <w:rFonts w:cs="Tahoma" w:hAnsi="Tahoma" w:ascii="Tahoma"/>
          <w:sz w:val="22"/>
          <w:szCs w:val="22"/>
          <w:lang w:val="hr-HR"/>
        </w:rPr>
        <w:t>.201</w:t>
      </w:r>
      <w:r w:rsidR="00F95A57">
        <w:rPr>
          <w:rFonts w:cs="Tahoma" w:hAnsi="Tahoma" w:ascii="Tahoma"/>
          <w:sz w:val="22"/>
          <w:szCs w:val="22"/>
          <w:lang w:val="hr-HR"/>
        </w:rPr>
        <w:t>8</w:t>
      </w:r>
      <w:r w:rsidR="003F6E2C">
        <w:rPr>
          <w:rFonts w:cs="Tahoma" w:hAnsi="Tahoma" w:ascii="Tahoma"/>
          <w:sz w:val="22"/>
          <w:szCs w:val="22"/>
          <w:lang w:val="hr-HR"/>
        </w:rPr>
        <w:t>.g.</w:t>
      </w:r>
    </w:p>
    <w:p w:rsidRDefault="001C4228" w:rsidP="001C4228" w:rsidR="001C4228">
      <w:pPr>
        <w:jc w:val="center"/>
        <w:rPr>
          <w:rFonts w:cs="Tahoma" w:hAnsi="Tahoma" w:ascii="Tahoma"/>
          <w:sz w:val="22"/>
          <w:szCs w:val="22"/>
          <w:lang w:val="hr-HR"/>
        </w:rPr>
      </w:pPr>
    </w:p>
    <w:p w:rsidRDefault="0095661D" w:rsidP="0032486B" w:rsidR="0095661D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95661D" w:rsidP="0032486B" w:rsidR="0095661D">
      <w:pPr>
        <w:jc w:val="both"/>
        <w:rPr>
          <w:rFonts w:cs="Tahoma" w:hAnsi="Tahoma" w:ascii="Tahoma"/>
          <w:sz w:val="22"/>
          <w:szCs w:val="22"/>
          <w:lang w:val="hr-HR"/>
        </w:rPr>
      </w:pPr>
    </w:p>
    <w:p w:rsidRDefault="003F6E2C" w:rsidP="003F6E2C" w:rsidR="003F6E2C">
      <w:pPr>
        <w:jc w:val="right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>Stečajna uprava:</w:t>
      </w:r>
    </w:p>
    <w:p w:rsidRDefault="003F6E2C" w:rsidP="003F6E2C" w:rsidR="003F6E2C">
      <w:pPr>
        <w:jc w:val="right"/>
        <w:rPr>
          <w:rFonts w:cs="Tahoma" w:hAnsi="Tahoma" w:ascii="Tahoma"/>
          <w:sz w:val="22"/>
          <w:szCs w:val="22"/>
          <w:lang w:val="hr-HR"/>
        </w:rPr>
      </w:pPr>
      <w:r>
        <w:rPr>
          <w:rFonts w:cs="Tahoma" w:hAnsi="Tahoma" w:ascii="Tahoma"/>
          <w:sz w:val="22"/>
          <w:szCs w:val="22"/>
          <w:lang w:val="hr-HR"/>
        </w:rPr>
        <w:t xml:space="preserve">Stanko Makar, </w:t>
      </w:r>
      <w:proofErr w:type="spellStart"/>
      <w:r>
        <w:rPr>
          <w:rFonts w:cs="Tahoma" w:hAnsi="Tahoma" w:ascii="Tahoma"/>
          <w:sz w:val="22"/>
          <w:szCs w:val="22"/>
          <w:lang w:val="hr-HR"/>
        </w:rPr>
        <w:t>dipl.oec</w:t>
      </w:r>
      <w:proofErr w:type="spellEnd"/>
      <w:r>
        <w:rPr>
          <w:rFonts w:cs="Tahoma" w:hAnsi="Tahoma" w:ascii="Tahoma"/>
          <w:sz w:val="22"/>
          <w:szCs w:val="22"/>
          <w:lang w:val="hr-HR"/>
        </w:rPr>
        <w:t>.</w:t>
      </w:r>
    </w:p>
    <w:p w:rsidRDefault="003F6E2C" w:rsidP="003F6E2C" w:rsidR="003F6E2C">
      <w:pPr>
        <w:jc w:val="right"/>
        <w:rPr>
          <w:rFonts w:cs="Tahoma" w:hAnsi="Tahoma" w:ascii="Tahoma"/>
          <w:sz w:val="22"/>
          <w:szCs w:val="22"/>
          <w:lang w:val="hr-HR"/>
        </w:rPr>
      </w:pPr>
    </w:p>
    <w:p w:rsidRDefault="00BB463C" w:rsidP="003F6E2C" w:rsidR="00BB463C">
      <w:pPr>
        <w:jc w:val="right"/>
        <w:rPr>
          <w:rFonts w:cs="Tahoma" w:hAnsi="Tahoma" w:ascii="Tahoma"/>
          <w:sz w:val="22"/>
          <w:szCs w:val="22"/>
          <w:lang w:val="hr-HR"/>
        </w:rPr>
      </w:pPr>
    </w:p>
    <w:p w:rsidRDefault="00BB463C" w:rsidP="003F6E2C" w:rsidR="00BB463C">
      <w:pPr>
        <w:jc w:val="right"/>
        <w:rPr>
          <w:rFonts w:cs="Tahoma" w:hAnsi="Tahoma" w:ascii="Tahoma"/>
          <w:sz w:val="22"/>
          <w:szCs w:val="22"/>
          <w:lang w:val="hr-HR"/>
        </w:rPr>
      </w:pPr>
    </w:p>
    <w:p w:rsidRDefault="003F6E2C" w:rsidP="003F6E2C" w:rsidR="003F6E2C">
      <w:pPr>
        <w:jc w:val="right"/>
        <w:rPr>
          <w:rFonts w:cs="Tahoma" w:hAnsi="Tahoma" w:ascii="Tahoma"/>
          <w:sz w:val="22"/>
          <w:szCs w:val="22"/>
          <w:lang w:val="hr-HR"/>
        </w:rPr>
      </w:pPr>
      <w:proofErr w:type="spellStart"/>
      <w:r>
        <w:rPr>
          <w:rFonts w:cs="Tahoma" w:hAnsi="Tahoma" w:ascii="Tahoma"/>
          <w:sz w:val="22"/>
          <w:szCs w:val="22"/>
          <w:lang w:val="hr-HR"/>
        </w:rPr>
        <w:t>Lidia</w:t>
      </w:r>
      <w:proofErr w:type="spellEnd"/>
      <w:r>
        <w:rPr>
          <w:rFonts w:cs="Tahoma" w:hAnsi="Tahoma" w:ascii="Tahoma"/>
          <w:sz w:val="22"/>
          <w:szCs w:val="22"/>
          <w:lang w:val="hr-HR"/>
        </w:rPr>
        <w:t xml:space="preserve"> Belamarić, </w:t>
      </w:r>
      <w:proofErr w:type="spellStart"/>
      <w:r>
        <w:rPr>
          <w:rFonts w:cs="Tahoma" w:hAnsi="Tahoma" w:ascii="Tahoma"/>
          <w:sz w:val="22"/>
          <w:szCs w:val="22"/>
          <w:lang w:val="hr-HR"/>
        </w:rPr>
        <w:t>dipl.iur</w:t>
      </w:r>
      <w:proofErr w:type="spellEnd"/>
      <w:r>
        <w:rPr>
          <w:rFonts w:cs="Tahoma" w:hAnsi="Tahoma" w:ascii="Tahoma"/>
          <w:sz w:val="22"/>
          <w:szCs w:val="22"/>
          <w:lang w:val="hr-HR"/>
        </w:rPr>
        <w:t>.</w:t>
      </w:r>
    </w:p>
    <w:p w:rsidRDefault="003F6E2C" w:rsidP="003F6E2C" w:rsidR="003F6E2C" w:rsidRPr="00022390">
      <w:pPr>
        <w:jc w:val="right"/>
        <w:rPr>
          <w:rFonts w:cs="Tahoma" w:hAnsi="Tahoma" w:ascii="Tahoma"/>
          <w:sz w:val="22"/>
          <w:szCs w:val="22"/>
          <w:lang w:val="hr-HR"/>
        </w:rPr>
      </w:pPr>
    </w:p>
    <w:sectPr w:rsidR="003F6E2C" w:rsidRPr="00022390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486B"/>
    <w:rsid w:val="00022390"/>
    <w:rsid w:val="000471F9"/>
    <w:rsid w:val="00096457"/>
    <w:rsid w:val="00096653"/>
    <w:rsid w:val="000A2478"/>
    <w:rsid w:val="000A5EB5"/>
    <w:rsid w:val="000E7F9A"/>
    <w:rsid w:val="000F7A64"/>
    <w:rsid w:val="00185C6D"/>
    <w:rsid w:val="001A0585"/>
    <w:rsid w:val="001C4228"/>
    <w:rsid w:val="00223DD2"/>
    <w:rsid w:val="002B0458"/>
    <w:rsid w:val="002B3E29"/>
    <w:rsid w:val="002B6F1C"/>
    <w:rsid w:val="002D2EAB"/>
    <w:rsid w:val="002D49C4"/>
    <w:rsid w:val="002F7FAF"/>
    <w:rsid w:val="00320B75"/>
    <w:rsid w:val="0032486B"/>
    <w:rsid w:val="00346CDB"/>
    <w:rsid w:val="003474B3"/>
    <w:rsid w:val="003A0AA8"/>
    <w:rsid w:val="003D0B9A"/>
    <w:rsid w:val="003D77CF"/>
    <w:rsid w:val="003F6E2C"/>
    <w:rsid w:val="0044157E"/>
    <w:rsid w:val="0046308D"/>
    <w:rsid w:val="0049013E"/>
    <w:rsid w:val="00492073"/>
    <w:rsid w:val="004A301E"/>
    <w:rsid w:val="004A44D0"/>
    <w:rsid w:val="004B6561"/>
    <w:rsid w:val="004C068F"/>
    <w:rsid w:val="004C4193"/>
    <w:rsid w:val="004D1D8E"/>
    <w:rsid w:val="004F3AC6"/>
    <w:rsid w:val="00500AD5"/>
    <w:rsid w:val="0051762C"/>
    <w:rsid w:val="0053243C"/>
    <w:rsid w:val="00557179"/>
    <w:rsid w:val="005654C5"/>
    <w:rsid w:val="00576154"/>
    <w:rsid w:val="00581853"/>
    <w:rsid w:val="005A1E45"/>
    <w:rsid w:val="005C3C50"/>
    <w:rsid w:val="005F092A"/>
    <w:rsid w:val="006138B3"/>
    <w:rsid w:val="00650B83"/>
    <w:rsid w:val="006518B6"/>
    <w:rsid w:val="00654BEA"/>
    <w:rsid w:val="00660AF6"/>
    <w:rsid w:val="00660CBA"/>
    <w:rsid w:val="0069084E"/>
    <w:rsid w:val="006B0A9F"/>
    <w:rsid w:val="006E1ADD"/>
    <w:rsid w:val="006F31E3"/>
    <w:rsid w:val="00711033"/>
    <w:rsid w:val="00714F68"/>
    <w:rsid w:val="007302FC"/>
    <w:rsid w:val="007350D8"/>
    <w:rsid w:val="007508CE"/>
    <w:rsid w:val="00772E73"/>
    <w:rsid w:val="00787CA6"/>
    <w:rsid w:val="007B5FBC"/>
    <w:rsid w:val="007D06C4"/>
    <w:rsid w:val="007E03D2"/>
    <w:rsid w:val="00806859"/>
    <w:rsid w:val="00810A63"/>
    <w:rsid w:val="008213BC"/>
    <w:rsid w:val="00821C48"/>
    <w:rsid w:val="00881910"/>
    <w:rsid w:val="00887C57"/>
    <w:rsid w:val="008A4090"/>
    <w:rsid w:val="008A6B63"/>
    <w:rsid w:val="008B6C0A"/>
    <w:rsid w:val="008C0D31"/>
    <w:rsid w:val="008F6BDB"/>
    <w:rsid w:val="009461A8"/>
    <w:rsid w:val="00956097"/>
    <w:rsid w:val="0095661D"/>
    <w:rsid w:val="00993F5F"/>
    <w:rsid w:val="009A729B"/>
    <w:rsid w:val="009D24FB"/>
    <w:rsid w:val="009D4EC7"/>
    <w:rsid w:val="009D62A4"/>
    <w:rsid w:val="009F4D20"/>
    <w:rsid w:val="009F6B3C"/>
    <w:rsid w:val="00A20915"/>
    <w:rsid w:val="00A6552D"/>
    <w:rsid w:val="00A74FDB"/>
    <w:rsid w:val="00A87EC7"/>
    <w:rsid w:val="00A91789"/>
    <w:rsid w:val="00AB14D1"/>
    <w:rsid w:val="00AD629F"/>
    <w:rsid w:val="00B57E6D"/>
    <w:rsid w:val="00B739B9"/>
    <w:rsid w:val="00B758AA"/>
    <w:rsid w:val="00B93951"/>
    <w:rsid w:val="00B94314"/>
    <w:rsid w:val="00B95288"/>
    <w:rsid w:val="00BB463C"/>
    <w:rsid w:val="00BD323B"/>
    <w:rsid w:val="00C330CC"/>
    <w:rsid w:val="00C42AC5"/>
    <w:rsid w:val="00C46002"/>
    <w:rsid w:val="00C577DE"/>
    <w:rsid w:val="00C8184C"/>
    <w:rsid w:val="00C831AB"/>
    <w:rsid w:val="00C84727"/>
    <w:rsid w:val="00CC0037"/>
    <w:rsid w:val="00CC4F6C"/>
    <w:rsid w:val="00CE1C52"/>
    <w:rsid w:val="00CE2C44"/>
    <w:rsid w:val="00D65FEA"/>
    <w:rsid w:val="00D75734"/>
    <w:rsid w:val="00D87871"/>
    <w:rsid w:val="00DA0E3C"/>
    <w:rsid w:val="00DA1E07"/>
    <w:rsid w:val="00DA760A"/>
    <w:rsid w:val="00DC6DC0"/>
    <w:rsid w:val="00E12843"/>
    <w:rsid w:val="00E23E01"/>
    <w:rsid w:val="00E2728D"/>
    <w:rsid w:val="00E4561F"/>
    <w:rsid w:val="00E652A7"/>
    <w:rsid w:val="00E81637"/>
    <w:rsid w:val="00EA0714"/>
    <w:rsid w:val="00EC555A"/>
    <w:rsid w:val="00ED5111"/>
    <w:rsid w:val="00ED685A"/>
    <w:rsid w:val="00F1002E"/>
    <w:rsid w:val="00F527A1"/>
    <w:rsid w:val="00F74058"/>
    <w:rsid w:val="00F7581C"/>
    <w:rsid w:val="00F92392"/>
    <w:rsid w:val="00F95A57"/>
    <w:rsid w:val="00F96A15"/>
    <w:rsid w:val="00FB377A"/>
    <w:rsid w:val="00FE5992"/>
    <w:rsid w:val="00FF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2486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Kartadokumenta" w:type="paragraph">
    <w:name w:val="Document Map"/>
    <w:basedOn w:val="Normal"/>
    <w:semiHidden/>
    <w:rsid w:val="003D0B9A"/>
    <w:pPr>
      <w:shd w:fill="000080" w:color="auto" w:val="clear"/>
    </w:pPr>
    <w:rPr>
      <w:rFonts w:cs="Tahoma" w:hAnsi="Tahoma" w:ascii="Tahoma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6B0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A9F"/>
    <w:rPr>
      <w:rFonts w:cs="Times New Roman" w:hAnsi="Times New Roman" w:ascii="Times New Roman"/>
      <w:b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A9F"/>
    <w:rPr>
      <w:rFonts w:cs="Tahoma" w:hAnsi="Tahoma" w:ascii="Tahoma"/>
      <w:b/>
      <w:i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A9F"/>
    <w:rPr>
      <w:rFonts w:cs="Tahoma" w:hAnsi="Tahoma" w:ascii="Tahoma"/>
      <w:b w:val="false"/>
      <w:i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A9F"/>
    <w:rPr>
      <w:rFonts w:cs="Tahoma" w:hAnsi="Tahoma" w:ascii="Tahoma"/>
      <w:b w:val="false"/>
      <w:i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2486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Kartadokumenta" w:type="paragraph">
    <w:name w:val="Document Map"/>
    <w:basedOn w:val="Normal"/>
    <w:semiHidden/>
    <w:rsid w:val="003D0B9A"/>
    <w:pPr>
      <w:shd w:color="auto" w:fill="000080" w:val="clear"/>
    </w:pPr>
    <w:rPr>
      <w:rFonts w:ascii="Tahoma" w:cs="Tahoma" w:hAnsi="Tahoma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6B0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A9F"/>
    <w:rPr>
      <w:rFonts w:ascii="Times New Roman" w:cs="Times New Roman" w:hAnsi="Times New Roman"/>
      <w:b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A9F"/>
    <w:rPr>
      <w:rFonts w:ascii="Tahoma" w:cs="Tahoma" w:hAnsi="Tahoma"/>
      <w:b/>
      <w:i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A9F"/>
    <w:rPr>
      <w:rFonts w:ascii="Tahoma" w:cs="Tahoma" w:hAnsi="Tahoma"/>
      <w:b w:val="0"/>
      <w:i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A9F"/>
    <w:rPr>
      <w:rFonts w:ascii="Tahoma" w:cs="Tahoma" w:hAnsi="Tahoma"/>
      <w:b w:val="0"/>
      <w:i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525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53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a</properties:Company>
  <properties:Pages>3</properties:Pages>
  <properties:Words>487</properties:Words>
  <properties:Characters>2866</properties:Characters>
  <properties:Lines>207</properties:Lines>
  <properties:Paragraphs>166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MEĐIMURSKA ŠTEDIONICA d</vt:lpstr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2018-06-05T10:26:00Z</dcterms:created>
  <dc:creator>user</dc:creator>
  <cp:lastModifiedBy>Tatjana Rukelj</cp:lastModifiedBy>
  <cp:lastPrinted>2018-06-05T06:52:00Z</cp:lastPrinted>
  <dcterms:modified xmlns:xsi="http://www.w3.org/2001/XMLSchema-instance" xsi:type="dcterms:W3CDTF">2018-06-05T10:29:00Z</dcterms:modified>
  <cp:revision>3</cp:revision>
  <dc:title>MEĐIMURSKA ŠTEDIONICA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St-22/2004-66 / Podnesak - Izvješće stečajnog upravitelja (IZVJEŠĆE - 31.05.2018.docx)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