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4314" w14:paraId="ecd4314" w:rsidRDefault="0014541A" w:rsidP="0014541A" w:rsidR="0014541A" w:rsidRPr="0014541A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6 St-</w:t>
      </w:r>
      <w:r w:rsidR="002B1B25">
        <w:rPr>
          <w:rFonts w:cs="Times New Roman" w:hAnsi="Times New Roman" w:ascii="Times New Roman"/>
          <w:sz w:val="24"/>
          <w:szCs w:val="24"/>
        </w:rPr>
        <w:t>25/17-6</w:t>
      </w:r>
    </w:p>
    <w:p w:rsidRDefault="0014541A" w:rsidP="0014541A" w:rsidR="0014541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41A" w:rsidP="0014541A" w:rsidR="0014541A" w:rsidRPr="00D21A2C"/>
    <w:p w:rsidRDefault="0014541A" w:rsidP="0014541A" w:rsidR="001454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541A" w:rsidP="0014541A" w:rsidR="001454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541A" w:rsidP="0014541A" w:rsidR="0014541A" w:rsidRPr="001454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2B1B25" w:rsidR="0014541A" w:rsidRPr="002B1B25">
      <w:pPr>
        <w:ind w:firstLine="708"/>
        <w:jc w:val="both"/>
      </w:pPr>
      <w:r w:rsidRPr="002B1B25">
        <w:t xml:space="preserve">Trgovački sud u Osijeku, po </w:t>
      </w:r>
      <w:r w:rsidR="00C430B5" w:rsidRPr="002B1B25">
        <w:t>stečajnoj sutkinji</w:t>
      </w:r>
      <w:r w:rsidRPr="002B1B25">
        <w:t xml:space="preserve"> Nadi Roso, </w:t>
      </w:r>
      <w:r w:rsidR="002B1B25" w:rsidRPr="002B1B25">
        <w:t xml:space="preserve">u </w:t>
      </w:r>
      <w:proofErr w:type="spellStart"/>
      <w:r w:rsidR="002B1B25" w:rsidRPr="002B1B25">
        <w:t>predstečajnom</w:t>
      </w:r>
      <w:proofErr w:type="spellEnd"/>
      <w:r w:rsidR="002B1B25" w:rsidRPr="002B1B25">
        <w:t xml:space="preserve"> postupku povodom prijedloga predlagatelja koji je ujedno i dužnik</w:t>
      </w:r>
      <w:r w:rsidR="002B1B25" w:rsidRPr="002B1B25">
        <w:rPr>
          <w:b/>
        </w:rPr>
        <w:t xml:space="preserve"> CANDOR d.o.o. Valpovo, A. Šenoe 89, OIB: 92910003084, MBS: 030061105</w:t>
      </w:r>
      <w:r w:rsidR="002B1B25" w:rsidRPr="002B1B25">
        <w:t xml:space="preserve">, za otvaranje </w:t>
      </w:r>
      <w:proofErr w:type="spellStart"/>
      <w:r w:rsidR="002B1B25" w:rsidRPr="002B1B25">
        <w:t>predstečajnog</w:t>
      </w:r>
      <w:proofErr w:type="spellEnd"/>
      <w:r w:rsidR="002B1B25" w:rsidRPr="002B1B25">
        <w:t xml:space="preserve"> postupka, </w:t>
      </w:r>
      <w:r w:rsidRPr="002B1B25">
        <w:t xml:space="preserve">dana </w:t>
      </w:r>
      <w:r w:rsidR="002B1B25" w:rsidRPr="002B1B25">
        <w:t>13</w:t>
      </w:r>
      <w:r w:rsidR="00C430B5" w:rsidRPr="002B1B25">
        <w:t>. veljače 2017. g.,</w:t>
      </w:r>
    </w:p>
    <w:p w:rsidRDefault="00C430B5" w:rsidP="00C430B5" w:rsidR="0014541A" w:rsidRPr="002B1B25">
      <w:pPr>
        <w:pStyle w:val="Bezproreda"/>
        <w:tabs>
          <w:tab w:pos="3330" w:val="left"/>
        </w:tabs>
        <w:rPr>
          <w:rFonts w:cs="Times New Roman" w:hAnsi="Times New Roman" w:ascii="Times New Roman"/>
          <w:sz w:val="24"/>
          <w:szCs w:val="24"/>
        </w:rPr>
      </w:pPr>
      <w:r w:rsidRPr="002B1B25">
        <w:rPr>
          <w:rFonts w:cs="Times New Roman" w:hAnsi="Times New Roman" w:ascii="Times New Roman"/>
          <w:sz w:val="24"/>
          <w:szCs w:val="24"/>
        </w:rPr>
        <w:tab/>
      </w:r>
    </w:p>
    <w:p w:rsidRDefault="0014541A" w:rsidP="0014541A" w:rsidR="0014541A" w:rsidRPr="002B1B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B1B2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B1B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B1B25">
        <w:rPr>
          <w:rFonts w:cs="Times New Roman" w:hAnsi="Times New Roman" w:ascii="Times New Roman"/>
          <w:sz w:val="24"/>
          <w:szCs w:val="24"/>
        </w:rPr>
        <w:t>1</w:t>
      </w:r>
      <w:r w:rsidRPr="002B1B25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2B1B25" w:rsidRPr="002B1B25">
        <w:rPr>
          <w:rFonts w:cs="Times New Roman" w:hAnsi="Times New Roman" w:ascii="Times New Roman"/>
          <w:b/>
          <w:sz w:val="24"/>
          <w:szCs w:val="24"/>
        </w:rPr>
        <w:t>CANDOR d.o.o. Valpovo, A. Šenoe 89, OIB: 92910003084, MBS: 030061105</w:t>
      </w:r>
      <w:r w:rsidRPr="002B1B25">
        <w:rPr>
          <w:rFonts w:cs="Times New Roman" w:hAnsi="Times New Roman" w:ascii="Times New Roman"/>
          <w:sz w:val="24"/>
          <w:szCs w:val="24"/>
        </w:rPr>
        <w:t>.</w:t>
      </w: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2B1B25">
        <w:rPr>
          <w:rFonts w:cs="Times New Roman" w:hAnsi="Times New Roman" w:ascii="Times New Roman"/>
          <w:sz w:val="24"/>
          <w:szCs w:val="24"/>
        </w:rPr>
        <w:t>2.</w:t>
      </w:r>
      <w:r w:rsidRPr="002B1B25">
        <w:rPr>
          <w:rFonts w:cs="Times New Roman" w:hAnsi="Times New Roman" w:ascii="Times New Roman"/>
          <w:sz w:val="24"/>
          <w:szCs w:val="24"/>
        </w:rPr>
        <w:tab/>
      </w:r>
      <w:r w:rsidR="002B1B25" w:rsidRPr="002B1B25">
        <w:rPr>
          <w:rFonts w:cs="Times New Roman" w:hAnsi="Times New Roman" w:ascii="Times New Roman"/>
          <w:sz w:val="24"/>
          <w:szCs w:val="24"/>
        </w:rPr>
        <w:t>Stečajnim povjerenikom</w:t>
      </w:r>
      <w:r w:rsidRPr="002B1B25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2B1B25" w:rsidRPr="002B1B2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B1B25" w:rsidRPr="002B1B25">
        <w:rPr>
          <w:rFonts w:cs="Times New Roman" w:hAnsi="Times New Roman" w:ascii="Times New Roman"/>
          <w:b/>
          <w:sz w:val="24"/>
          <w:szCs w:val="24"/>
        </w:rPr>
        <w:t>Šimo</w:t>
      </w:r>
      <w:proofErr w:type="spellEnd"/>
      <w:r w:rsidR="002B1B25" w:rsidRPr="002B1B25">
        <w:rPr>
          <w:rFonts w:cs="Times New Roman" w:hAnsi="Times New Roman" w:ascii="Times New Roman"/>
          <w:b/>
          <w:sz w:val="24"/>
          <w:szCs w:val="24"/>
        </w:rPr>
        <w:t xml:space="preserve"> Bošnjak iz Osijeka, A. </w:t>
      </w:r>
      <w:proofErr w:type="spellStart"/>
      <w:r w:rsidR="002B1B25" w:rsidRPr="002B1B25">
        <w:rPr>
          <w:rFonts w:cs="Times New Roman" w:hAnsi="Times New Roman" w:ascii="Times New Roman"/>
          <w:b/>
          <w:sz w:val="24"/>
          <w:szCs w:val="24"/>
        </w:rPr>
        <w:t>Reisnera</w:t>
      </w:r>
      <w:proofErr w:type="spellEnd"/>
      <w:r w:rsidR="002B1B25" w:rsidRPr="002B1B25">
        <w:rPr>
          <w:rFonts w:cs="Times New Roman" w:hAnsi="Times New Roman" w:ascii="Times New Roman"/>
          <w:b/>
          <w:sz w:val="24"/>
          <w:szCs w:val="24"/>
        </w:rPr>
        <w:t xml:space="preserve"> 10, OIB 38523531471.</w:t>
      </w:r>
    </w:p>
    <w:p w:rsidRDefault="00215F6D" w:rsidP="0014541A" w:rsidR="00215F6D" w:rsidRPr="00215F6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5F6D">
        <w:rPr>
          <w:rFonts w:cs="Times New Roman" w:hAnsi="Times New Roman" w:ascii="Times New Roman"/>
          <w:sz w:val="24"/>
          <w:szCs w:val="24"/>
        </w:rPr>
        <w:t xml:space="preserve">Imenovani povjerenik dužan </w:t>
      </w:r>
      <w:r w:rsidR="00F86870">
        <w:rPr>
          <w:rFonts w:cs="Times New Roman" w:hAnsi="Times New Roman" w:ascii="Times New Roman"/>
          <w:sz w:val="24"/>
          <w:szCs w:val="24"/>
        </w:rPr>
        <w:t>je postupiti sukladno čl. 24 SZ (NN br. 71/15).</w:t>
      </w: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8E20D2" w:rsidR="00107302">
      <w:pPr>
        <w:ind w:firstLine="708"/>
        <w:jc w:val="both"/>
      </w:pPr>
      <w:r w:rsidRPr="002B1B25">
        <w:t>3.</w:t>
      </w:r>
      <w:r w:rsidRPr="002B1B25">
        <w:tab/>
      </w:r>
      <w:r w:rsidR="008E20D2" w:rsidRPr="002B1B25">
        <w:t xml:space="preserve">Pozivaju se vjerovnici da u roku od </w:t>
      </w:r>
      <w:r w:rsidR="00107302">
        <w:t>15</w:t>
      </w:r>
      <w:r w:rsidR="008E20D2" w:rsidRPr="002B1B25">
        <w:t xml:space="preserve"> dana, od dana objave ovog rješenja na e-oglasnoj ploči suda </w:t>
      </w:r>
      <w:r w:rsidR="008E20D2" w:rsidRPr="00107302">
        <w:rPr>
          <w:b/>
        </w:rPr>
        <w:t xml:space="preserve">prijave svoje tražbine </w:t>
      </w:r>
      <w:r w:rsidR="00107302" w:rsidRPr="00107302">
        <w:rPr>
          <w:b/>
        </w:rPr>
        <w:t>FINI</w:t>
      </w:r>
      <w:r w:rsidR="00107302">
        <w:t xml:space="preserve"> </w:t>
      </w:r>
      <w:r w:rsidR="007743D6">
        <w:t xml:space="preserve">na propisanom obrascu koji mora sadržavati podatke propisane čl. 36 st. 1 SZ </w:t>
      </w:r>
      <w:r w:rsidR="00107302">
        <w:t>i da u roku od 8 dana od dana objave o očitovanju o prijavljenim tražbinama dužnika i povjerenika, ospore prijavljene tražbine koje smatraju nepostojećim, uz obveznu naznaku iznosa za koji se tražbina osporava i razlog osporavanja (čl. 34 st. 1 SZ).</w:t>
      </w:r>
    </w:p>
    <w:p w:rsidRDefault="007743D6" w:rsidP="008E20D2" w:rsidR="007743D6">
      <w:pPr>
        <w:ind w:firstLine="708"/>
        <w:jc w:val="both"/>
      </w:pPr>
      <w:r>
        <w:t>4. Prijavu tražbine podnesenu nakon isteka roka za prijavljivanje sud će odbaciti rješenjem (čl. 36 st. 6 SZ).</w:t>
      </w:r>
    </w:p>
    <w:p w:rsidRDefault="007743D6" w:rsidP="008E20D2" w:rsidR="007743D6">
      <w:pPr>
        <w:ind w:firstLine="708"/>
        <w:jc w:val="both"/>
      </w:pPr>
      <w:r>
        <w:t xml:space="preserve">5. Ako vjerovnik nije podnio prijavu tražbine, a tražbina je navedena u prijedlogu za otvaranje </w:t>
      </w:r>
      <w:proofErr w:type="spellStart"/>
      <w:r>
        <w:t>predstečajnoga</w:t>
      </w:r>
      <w:proofErr w:type="spellEnd"/>
      <w:r>
        <w:t xml:space="preserve"> postupka, tražbina navedena u prijedlogu za otvaranje </w:t>
      </w:r>
      <w:proofErr w:type="spellStart"/>
      <w:r>
        <w:t>predstečajnoga</w:t>
      </w:r>
      <w:proofErr w:type="spellEnd"/>
      <w:r>
        <w:t xml:space="preserve"> postupka smatra se prijavljenom tražbinom.</w:t>
      </w:r>
    </w:p>
    <w:p w:rsidRDefault="007743D6" w:rsidP="008E20D2" w:rsidR="007743D6">
      <w:pPr>
        <w:ind w:firstLine="708"/>
        <w:jc w:val="both"/>
      </w:pPr>
      <w:r>
        <w:t xml:space="preserve">6. Dužnik i povjerenik dužni su očitovati se o prijavljenim tražbinama vjerovnika te očitovanje o prijavljenim tražbinama podnijeti nadležnoj FINI na propisanom obrascu a nakon isteka roka za očitovanjem o prijavljenim tražbinama dužnik i povjerenik ne mogu više osporavati tražbine koje su priznali (čl. 41 SZ). </w:t>
      </w:r>
    </w:p>
    <w:p w:rsidRDefault="00F86870" w:rsidP="008E20D2" w:rsidR="00F86870">
      <w:pPr>
        <w:ind w:firstLine="708"/>
        <w:jc w:val="both"/>
      </w:pPr>
    </w:p>
    <w:p w:rsidRDefault="00F86870" w:rsidP="008E20D2" w:rsidR="00F86870">
      <w:pPr>
        <w:ind w:firstLine="708"/>
        <w:jc w:val="both"/>
      </w:pPr>
    </w:p>
    <w:p w:rsidRDefault="00F86870" w:rsidP="008E20D2" w:rsidR="00F86870">
      <w:pPr>
        <w:ind w:firstLine="708"/>
        <w:jc w:val="both"/>
      </w:pPr>
    </w:p>
    <w:p w:rsidRDefault="00F86870" w:rsidP="00F86870" w:rsidR="00F8687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25/17-6</w:t>
      </w:r>
    </w:p>
    <w:p w:rsidRDefault="00F86870" w:rsidP="008E20D2" w:rsidR="00F86870">
      <w:pPr>
        <w:ind w:firstLine="708"/>
        <w:jc w:val="both"/>
      </w:pPr>
    </w:p>
    <w:p w:rsidRDefault="007743D6" w:rsidP="008E20D2" w:rsidR="00107302">
      <w:pPr>
        <w:ind w:firstLine="708"/>
        <w:jc w:val="both"/>
      </w:pPr>
      <w:r>
        <w:t xml:space="preserve"> </w:t>
      </w:r>
      <w:r w:rsidR="00F86870">
        <w:t>7</w:t>
      </w:r>
      <w:r w:rsidR="008E20D2">
        <w:t xml:space="preserve">. </w:t>
      </w:r>
      <w:r w:rsidR="008E20D2">
        <w:tab/>
      </w:r>
      <w:r w:rsidR="00107302">
        <w:t>Poziva se dužnik i povjerenik da nadležnoj jedinici FINE, u roku od 8 dana od objave tablice prijavljenih tražbine, dostavi pisano očitovanje o svakoj prijavljenoj tražbini priznaje li je ili osporava, uz obveznu naznaku iznosa za koji se tražbina osporava i razlog osporavanja.</w:t>
      </w:r>
    </w:p>
    <w:p w:rsidRDefault="00F86870" w:rsidP="008E20D2" w:rsidR="003D17E1">
      <w:pPr>
        <w:ind w:firstLine="708"/>
        <w:jc w:val="both"/>
      </w:pPr>
      <w:r>
        <w:t>8</w:t>
      </w:r>
      <w:r w:rsidR="003D17E1">
        <w:t xml:space="preserve">. Radnici i prijašnji dužnikovi radnici u </w:t>
      </w:r>
      <w:proofErr w:type="spellStart"/>
      <w:r w:rsidR="003D17E1">
        <w:t>predstečajnom</w:t>
      </w:r>
      <w:proofErr w:type="spellEnd"/>
      <w:r w:rsidR="003D17E1">
        <w:t xml:space="preserve"> postupku te Ministarstvo financija – Porezna uprava ne podnose prijavu tražbine iz radnog odnosa, otpremnine do iznosa propisanog zakona odnosno kolektivnim ugovorom i tražbine po osnovi naknade štete pretrpljene zbog ozlijede na radu i profesionalne bolesti</w:t>
      </w:r>
      <w:r w:rsidR="002D3F18">
        <w:t>.</w:t>
      </w:r>
    </w:p>
    <w:p w:rsidRDefault="002D3F18" w:rsidP="008E20D2" w:rsidR="002D3F18">
      <w:pPr>
        <w:ind w:firstLine="708"/>
        <w:jc w:val="both"/>
      </w:pPr>
      <w:r>
        <w:t xml:space="preserve">Ako takve tražbine podnositelj prijedloga nije naveo u prijedlogu za otvaranje </w:t>
      </w:r>
      <w:proofErr w:type="spellStart"/>
      <w:r>
        <w:t>predstečajnog</w:t>
      </w:r>
      <w:proofErr w:type="spellEnd"/>
      <w:r>
        <w:t xml:space="preserve"> postupka ili ih je pogrešno naveo, radnici i prijašnji dužnikovi radnici i MF – Porezna uprava imaju pravo sudu podnijeti prigovor u kojem će odrediti u kojem dijelu se pobija prijedlog za otvaranje </w:t>
      </w:r>
      <w:proofErr w:type="spellStart"/>
      <w:r>
        <w:t>predstečajnog</w:t>
      </w:r>
      <w:proofErr w:type="spellEnd"/>
      <w:r>
        <w:t xml:space="preserve"> postupka te uz prigovor priložiti isprave kojima dokazuje postojanje svoga prava.</w:t>
      </w:r>
    </w:p>
    <w:p w:rsidRDefault="002D3F18" w:rsidP="008E20D2" w:rsidR="002D3F18">
      <w:pPr>
        <w:ind w:firstLine="708"/>
        <w:jc w:val="both"/>
      </w:pPr>
      <w:r>
        <w:t>Prigovor se može podnijeti do završetka rasprave na ročištu za glasovanje o planu restrukturiranja te ako osnovanost prigovora dokazuje javnom ili javnom ovjerovljenom ispravom, sud će prigovor utvrditi osnovanim. Protiv rješenja kojim je sud utvrdio prigovor osnovanim posebna žalba nije dopuštena, a rješenje se može pobijati samo u žalbi protiv rješenja o obustavi postupka.</w:t>
      </w:r>
    </w:p>
    <w:p w:rsidRDefault="002D3F18" w:rsidP="008E20D2" w:rsidR="002D3F18">
      <w:pPr>
        <w:ind w:firstLine="708"/>
        <w:jc w:val="both"/>
      </w:pPr>
      <w:r>
        <w:t xml:space="preserve">Ako nisu ispunjene pretpostavke da prigovor utvrdi osnovanim, sud će zaključkom uputiti podnositelja prigovora da svoju tražbinu može ostvarivati bez obzira na vođenje </w:t>
      </w:r>
      <w:proofErr w:type="spellStart"/>
      <w:r>
        <w:t>predstečajnoga</w:t>
      </w:r>
      <w:proofErr w:type="spellEnd"/>
      <w:r>
        <w:t xml:space="preserve"> postupka, takve tražbine ne mogu biti predmet </w:t>
      </w:r>
      <w:proofErr w:type="spellStart"/>
      <w:r>
        <w:t>predstečajnoga</w:t>
      </w:r>
      <w:proofErr w:type="spellEnd"/>
      <w:r>
        <w:t xml:space="preserve"> sporazuma (čl. 37 SZ).</w:t>
      </w:r>
    </w:p>
    <w:p w:rsidRDefault="00F86870" w:rsidP="002D3F18" w:rsidR="008E20D2">
      <w:pPr>
        <w:ind w:firstLine="708"/>
        <w:jc w:val="both"/>
      </w:pPr>
      <w:r>
        <w:t>9</w:t>
      </w:r>
      <w:r w:rsidR="00107302">
        <w:t>. Poziva se dužnik da vjerovnicima i povjereniku omogući uvid u isprave iz kojih proizlaze tražbine navedene u popisu imovine i obveza.</w:t>
      </w:r>
    </w:p>
    <w:p w:rsidRDefault="00F86870" w:rsidP="007743D6" w:rsidR="007743D6">
      <w:pPr>
        <w:ind w:firstLine="708"/>
        <w:jc w:val="both"/>
      </w:pPr>
      <w:r>
        <w:t>10</w:t>
      </w:r>
      <w:r w:rsidR="007743D6">
        <w:t>.</w:t>
      </w:r>
      <w:r w:rsidR="003D17E1">
        <w:t xml:space="preserve"> </w:t>
      </w:r>
      <w:r w:rsidR="007743D6">
        <w:t xml:space="preserve"> </w:t>
      </w:r>
      <w:r w:rsidR="007743D6" w:rsidRPr="007743D6">
        <w:rPr>
          <w:b/>
        </w:rPr>
        <w:t>Ročište radi ispitivanja tražbina</w:t>
      </w:r>
      <w:r w:rsidR="007743D6">
        <w:t xml:space="preserve"> određuje se za dan </w:t>
      </w:r>
      <w:r w:rsidR="007743D6" w:rsidRPr="007743D6">
        <w:rPr>
          <w:b/>
        </w:rPr>
        <w:t>6. ožujak 2017. g. u 11,00 sati</w:t>
      </w:r>
      <w:r w:rsidR="007743D6">
        <w:t>,</w:t>
      </w:r>
      <w:r w:rsidR="007743D6" w:rsidRPr="00B80907">
        <w:t xml:space="preserve"> u zgradi ovog suda u Osijeku, Zagrebačka 2, soba br. </w:t>
      </w:r>
      <w:r w:rsidR="007743D6">
        <w:t>40 II kat na koje se pozivaju povjerenik, dužnik i vjerovnici koji su prijavili tražbine</w:t>
      </w:r>
      <w:r w:rsidR="007743D6" w:rsidRPr="00B80907">
        <w:t>.</w:t>
      </w:r>
      <w:r w:rsidR="003D17E1">
        <w:t xml:space="preserve"> Ročište radi ispitivanja tražbine održat će se i ako nisu nazočni vjerovnici koji su prijavili tražbine (čl. 46 st. 2 i 3 SZ).</w:t>
      </w:r>
    </w:p>
    <w:p w:rsidRDefault="00F86870" w:rsidP="007743D6" w:rsidR="002D3F18">
      <w:pPr>
        <w:ind w:firstLine="708"/>
        <w:jc w:val="both"/>
      </w:pPr>
      <w:r>
        <w:t>11</w:t>
      </w:r>
      <w:r w:rsidR="002D3F18">
        <w:t xml:space="preserve">.   Određuje se da se </w:t>
      </w:r>
      <w:r w:rsidR="002D3F18" w:rsidRPr="00646F00">
        <w:rPr>
          <w:b/>
        </w:rPr>
        <w:t xml:space="preserve">rješenje o otvaranju </w:t>
      </w:r>
      <w:proofErr w:type="spellStart"/>
      <w:r w:rsidR="002D3F18" w:rsidRPr="00646F00">
        <w:rPr>
          <w:b/>
        </w:rPr>
        <w:t>predstečajnog</w:t>
      </w:r>
      <w:proofErr w:type="spellEnd"/>
      <w:r w:rsidR="002D3F18" w:rsidRPr="00646F00">
        <w:rPr>
          <w:b/>
        </w:rPr>
        <w:t xml:space="preserve"> postupka upiše u registar</w:t>
      </w:r>
      <w:r w:rsidR="002D3F18">
        <w:t xml:space="preserve"> u kojem je dužnik upisan</w:t>
      </w:r>
      <w:r w:rsidR="00646F00">
        <w:t>.</w:t>
      </w:r>
    </w:p>
    <w:p w:rsidRDefault="00F86870" w:rsidP="007743D6" w:rsidR="00646F00" w:rsidRPr="00646F00">
      <w:pPr>
        <w:ind w:firstLine="708"/>
        <w:jc w:val="both"/>
      </w:pPr>
      <w:r>
        <w:t>12</w:t>
      </w:r>
      <w:r w:rsidR="00646F00">
        <w:t xml:space="preserve">. Određuje se da se </w:t>
      </w:r>
      <w:r w:rsidR="00646F00" w:rsidRPr="00646F00">
        <w:rPr>
          <w:b/>
        </w:rPr>
        <w:t xml:space="preserve">rješenje o otvaranju </w:t>
      </w:r>
      <w:proofErr w:type="spellStart"/>
      <w:r w:rsidR="00646F00" w:rsidRPr="00646F00">
        <w:rPr>
          <w:b/>
        </w:rPr>
        <w:t>predstečajnog</w:t>
      </w:r>
      <w:proofErr w:type="spellEnd"/>
      <w:r w:rsidR="00646F00" w:rsidRPr="00646F00">
        <w:rPr>
          <w:b/>
        </w:rPr>
        <w:t xml:space="preserve"> postupka upiše u </w:t>
      </w:r>
      <w:r w:rsidR="00646F00">
        <w:rPr>
          <w:b/>
        </w:rPr>
        <w:t xml:space="preserve">Zemljišnoknjižni odjel Valpovo </w:t>
      </w:r>
      <w:r w:rsidR="00646F00" w:rsidRPr="00646F00">
        <w:t xml:space="preserve">Općinskog suda u Osijeku k.o. Valpovo </w:t>
      </w:r>
      <w:proofErr w:type="spellStart"/>
      <w:r w:rsidR="00646F00" w:rsidRPr="00646F00">
        <w:t>zk</w:t>
      </w:r>
      <w:proofErr w:type="spellEnd"/>
      <w:r w:rsidR="00646F00" w:rsidRPr="00646F00">
        <w:t xml:space="preserve">. ul. 3957 </w:t>
      </w:r>
      <w:proofErr w:type="spellStart"/>
      <w:r w:rsidR="00646F00" w:rsidRPr="00646F00">
        <w:t>kč</w:t>
      </w:r>
      <w:proofErr w:type="spellEnd"/>
      <w:r w:rsidR="00646F00" w:rsidRPr="00646F00">
        <w:t xml:space="preserve">. br. 2787/9 poslovna zgrada i dvorište Kraljevci, 2808 m2 u odnosu na </w:t>
      </w:r>
      <w:r w:rsidR="00646F00">
        <w:t xml:space="preserve">suvlasnički dio 2/3 za </w:t>
      </w:r>
      <w:proofErr w:type="spellStart"/>
      <w:r w:rsidR="00646F00" w:rsidRPr="00646F00">
        <w:t>Candor</w:t>
      </w:r>
      <w:proofErr w:type="spellEnd"/>
      <w:r w:rsidR="00646F00" w:rsidRPr="00646F00">
        <w:t xml:space="preserve"> d.o.o. OIB: 92910003084</w:t>
      </w:r>
      <w:r w:rsidR="00646F00">
        <w:t xml:space="preserve"> Valpovo, A. Šenoe 89.</w:t>
      </w:r>
    </w:p>
    <w:p w:rsidRDefault="007743D6" w:rsidP="008E20D2" w:rsidR="007743D6">
      <w:pPr>
        <w:ind w:firstLine="708"/>
        <w:jc w:val="both"/>
      </w:pPr>
    </w:p>
    <w:p w:rsidRDefault="00A00DF0" w:rsidP="008E20D2" w:rsidR="00A00DF0">
      <w:pPr>
        <w:ind w:firstLine="708"/>
        <w:jc w:val="both"/>
      </w:pPr>
    </w:p>
    <w:p w:rsidRDefault="00A00DF0" w:rsidP="008E20D2" w:rsidR="00A00DF0">
      <w:pPr>
        <w:ind w:firstLine="708"/>
        <w:jc w:val="both"/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Obrazloženje</w:t>
      </w: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39A" w:rsidP="00C430B5" w:rsidR="00C433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</w:t>
      </w:r>
      <w:r w:rsidRPr="002B1B25">
        <w:rPr>
          <w:rFonts w:cs="Times New Roman" w:hAnsi="Times New Roman" w:ascii="Times New Roman"/>
          <w:b/>
          <w:sz w:val="24"/>
          <w:szCs w:val="24"/>
        </w:rPr>
        <w:t>CANDOR d.o.o. Valpovo, A. Šenoe 89, OIB: 92910003084, MBS: 030061105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podnio je dana 12. siječnja 2017. g. na propisanom obrascu prijedlog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 navodeći da kod dužnika postoji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razlog prijeteće nesposobnosti za plaćanje budući da dužnik u Očevidniku osnova za plaćanje koji vodi FINA ima jednu ili više evidentiranih neizvršenih osnova za plaćanje te da blokada računa traje od 15.11.2016. g.</w:t>
      </w:r>
    </w:p>
    <w:p w:rsidRDefault="00C4339A" w:rsidP="00C430B5" w:rsidR="00C433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Uz prijedlog dostavio je Očevidnik o danima insolventnosti, o redoslijedu plaćanja, Potvrdu Porezne uprave o stanju duga.</w:t>
      </w:r>
    </w:p>
    <w:p w:rsidRDefault="00F86870" w:rsidP="00C430B5" w:rsidR="00F868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86870" w:rsidP="00F86870" w:rsidR="00F8687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25/17-6</w:t>
      </w:r>
    </w:p>
    <w:p w:rsidRDefault="00F86870" w:rsidP="00C430B5" w:rsidR="00F868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86870" w:rsidP="00C430B5" w:rsidR="00F868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339A" w:rsidP="00C430B5" w:rsidR="00C433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broj St-25/17 od 24. siječnja 2017. g. sukladno čl. 27 Stečajnog zakona (NN br. 71/15 u daljnjem tekstu SZ) pod prijetnjom odbačaja prijedloga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postupka, sud je pozvao predlagatelja da dostavi financijsko izvješće, opis pregovora s vjerovnicima, dokaz o ukupnoj aktivi i ukupnom prihodu za prethodnu godinu, broj zaposlenih te plan restrukturiranja.</w:t>
      </w:r>
    </w:p>
    <w:p w:rsidRDefault="00C4339A" w:rsidP="00C430B5" w:rsidR="00C433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je predlagatelj – dužnik uz podnesak od 7.2.2017. g., po pozivu navedenog Rješenja ovoga suda postupio u cijelosti te budući da su ispunjene pretpostavke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</w:t>
      </w:r>
      <w:r w:rsidR="00BE200F">
        <w:rPr>
          <w:rFonts w:cs="Times New Roman" w:hAnsi="Times New Roman" w:ascii="Times New Roman"/>
          <w:sz w:val="24"/>
          <w:szCs w:val="24"/>
        </w:rPr>
        <w:t xml:space="preserve"> propisane čl. 4 SZ – prijeteća nesposobnost za plaćanje – dužnik u Očevidniku redoslijeda osnova za plaćanje kod FINE ima jednu ili više evidentiranih neizvršenih osnova za plaćanje koje je trebalo naplatiti valjalo je sukladno čl. 33 i 34 SZ odlučiti kao u izreci.</w:t>
      </w:r>
    </w:p>
    <w:p w:rsidRDefault="00BE200F" w:rsidP="00BE200F" w:rsidR="00BE200F">
      <w:pPr>
        <w:ind w:firstLine="708"/>
        <w:jc w:val="both"/>
      </w:pPr>
      <w:r>
        <w:t xml:space="preserve">Također, temeljem čl. 85 st. 2 SZ u vezi s čl. 84 st. 1 SZ i čl. 23 SZ imenovan je stečajni povjerenik koji je uvršten u listu A stečajnih povjerenika za područje ovoga suda u osobi </w:t>
      </w:r>
      <w:proofErr w:type="spellStart"/>
      <w:r>
        <w:rPr>
          <w:b/>
        </w:rPr>
        <w:t>Šimo</w:t>
      </w:r>
      <w:proofErr w:type="spellEnd"/>
      <w:r>
        <w:rPr>
          <w:b/>
        </w:rPr>
        <w:t xml:space="preserve"> Bošnjak iz Osijeka.</w:t>
      </w:r>
    </w:p>
    <w:p w:rsidRDefault="00BE200F" w:rsidP="00BE200F" w:rsidR="00BE200F">
      <w:pPr>
        <w:jc w:val="both"/>
      </w:pPr>
    </w:p>
    <w:p w:rsidRDefault="00BE200F" w:rsidP="00C430B5" w:rsidR="00BE200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00B7" w:rsidP="00BE200F" w:rsidR="00ED00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D00B7" w:rsidP="0014541A" w:rsidR="00ED00B7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 xml:space="preserve">U Osijeku </w:t>
      </w:r>
      <w:r w:rsidR="00F86870">
        <w:rPr>
          <w:rFonts w:cs="Times New Roman" w:hAnsi="Times New Roman" w:ascii="Times New Roman"/>
          <w:sz w:val="24"/>
          <w:szCs w:val="24"/>
        </w:rPr>
        <w:t>13</w:t>
      </w:r>
      <w:r w:rsidR="00C430B5">
        <w:rPr>
          <w:rFonts w:cs="Times New Roman" w:hAnsi="Times New Roman" w:ascii="Times New Roman"/>
          <w:sz w:val="24"/>
          <w:szCs w:val="24"/>
        </w:rPr>
        <w:t>. veljače 2017. g.</w:t>
      </w: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C430B5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430B5" w:rsidP="00C430B5" w:rsidR="00C430B5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Nada Roso</w:t>
      </w:r>
    </w:p>
    <w:p w:rsidRDefault="00C430B5" w:rsidP="00C430B5" w:rsidR="00C430B5">
      <w:pPr>
        <w:jc w:val="both"/>
      </w:pPr>
    </w:p>
    <w:p w:rsidRDefault="00C430B5" w:rsidP="00C430B5" w:rsidR="00C430B5" w:rsidRPr="00650737">
      <w:pPr>
        <w:jc w:val="both"/>
      </w:pPr>
    </w:p>
    <w:p w:rsidRDefault="00C430B5" w:rsidP="00C430B5" w:rsidR="00C430B5" w:rsidRPr="00650737">
      <w:pPr>
        <w:jc w:val="both"/>
      </w:pPr>
      <w:r w:rsidRPr="00650737">
        <w:t>POUKA O PRAVNOM LIJEKU:</w:t>
      </w:r>
    </w:p>
    <w:p w:rsidRDefault="00C430B5" w:rsidP="00C430B5" w:rsidR="00C430B5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  <w:r>
        <w:t>DNA</w:t>
      </w:r>
    </w:p>
    <w:p w:rsidRDefault="00C430B5" w:rsidP="00C430B5" w:rsidR="00C430B5" w:rsidRPr="00936437">
      <w:pPr>
        <w:pStyle w:val="Tijeloteksta"/>
        <w:numPr>
          <w:ilvl w:val="0"/>
          <w:numId w:val="1"/>
        </w:numPr>
        <w:spacing w:after="0"/>
      </w:pPr>
      <w:r>
        <w:t xml:space="preserve">St. </w:t>
      </w:r>
      <w:r w:rsidR="00F86870">
        <w:t xml:space="preserve">povjerenik </w:t>
      </w:r>
      <w:proofErr w:type="spellStart"/>
      <w:r w:rsidR="00F86870">
        <w:t>Šimo</w:t>
      </w:r>
      <w:proofErr w:type="spellEnd"/>
      <w:r w:rsidR="00F86870">
        <w:t xml:space="preserve"> Bošnjak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dužnik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 xml:space="preserve">ŽDO </w:t>
      </w:r>
      <w:r w:rsidR="00F86870">
        <w:t>Osijek</w:t>
      </w:r>
    </w:p>
    <w:p w:rsidRDefault="00F86870" w:rsidP="00C430B5" w:rsidR="00F86870">
      <w:pPr>
        <w:pStyle w:val="Tijeloteksta"/>
        <w:numPr>
          <w:ilvl w:val="0"/>
          <w:numId w:val="1"/>
        </w:numPr>
        <w:spacing w:after="0"/>
      </w:pPr>
      <w:r>
        <w:t>FINA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 xml:space="preserve">Registru suda </w:t>
      </w:r>
      <w:r w:rsidR="00F86870">
        <w:t>–</w:t>
      </w:r>
      <w:r>
        <w:t xml:space="preserve"> ovdje</w:t>
      </w:r>
    </w:p>
    <w:p w:rsidRDefault="00F86870" w:rsidP="00C430B5" w:rsidR="00F86870">
      <w:pPr>
        <w:pStyle w:val="Tijeloteksta"/>
        <w:numPr>
          <w:ilvl w:val="0"/>
          <w:numId w:val="1"/>
        </w:numPr>
        <w:spacing w:after="0"/>
      </w:pPr>
      <w:r>
        <w:t>Zemljišnoknjižni odjel Valpovo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e-oglasna ploča</w:t>
      </w:r>
      <w:r w:rsidR="00F86870">
        <w:t xml:space="preserve"> uz prijedlog za otvaranje s prilozima (str. 1-10 spisa) i podnesak dužnika od 7.2.2017. g. (str. 21-114 spisa)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R-</w:t>
      </w:r>
      <w:r w:rsidR="00F86870">
        <w:t>6.3.</w:t>
      </w: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/>
    <w:p w:rsidRDefault="00C430B5" w:rsidP="0049170D" w:rsidR="00C430B5">
      <w:pPr>
        <w:jc w:val="both"/>
      </w:pPr>
      <w:r>
        <w:t xml:space="preserve">                                                                                                    </w:t>
      </w:r>
      <w:bookmarkStart w:name="_GoBack" w:id="0"/>
      <w:bookmarkEnd w:id="0"/>
    </w:p>
    <w:p w:rsidRDefault="00377934" w:rsidP="0014541A" w:rsidR="00377934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377934" w:rsidRPr="0014541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FCD" w:rsidP="0014541A" w:rsidR="005C3FCD">
      <w:r>
        <w:separator/>
      </w:r>
    </w:p>
  </w:endnote>
  <w:endnote w:id="0" w:type="continuationSeparator">
    <w:p w:rsidRDefault="005C3FCD" w:rsidP="0014541A" w:rsidR="005C3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FCD" w:rsidP="0014541A" w:rsidR="005C3FCD">
      <w:r>
        <w:separator/>
      </w:r>
    </w:p>
  </w:footnote>
  <w:footnote w:id="0" w:type="continuationSeparator">
    <w:p w:rsidRDefault="005C3FCD" w:rsidP="0014541A" w:rsidR="005C3F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0646656"/>
      <w:docPartObj>
        <w:docPartGallery w:val="Page Numbers (Top of Page)"/>
        <w:docPartUnique/>
      </w:docPartObj>
    </w:sdtPr>
    <w:sdtEndPr/>
    <w:sdtContent>
      <w:p w:rsidRDefault="0014541A" w:rsidR="001454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70D">
          <w:rPr>
            <w:noProof/>
          </w:rPr>
          <w:t>4</w:t>
        </w:r>
        <w:r>
          <w:fldChar w:fldCharType="end"/>
        </w:r>
      </w:p>
    </w:sdtContent>
  </w:sdt>
  <w:p w:rsidRDefault="0014541A" w:rsidR="00145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41A"/>
    <w:rsid w:val="000F737E"/>
    <w:rsid w:val="00107302"/>
    <w:rsid w:val="0014541A"/>
    <w:rsid w:val="001D1919"/>
    <w:rsid w:val="00215F6D"/>
    <w:rsid w:val="002B1B25"/>
    <w:rsid w:val="002D3F18"/>
    <w:rsid w:val="00377934"/>
    <w:rsid w:val="003D17E1"/>
    <w:rsid w:val="0049170D"/>
    <w:rsid w:val="005C3FCD"/>
    <w:rsid w:val="00646F00"/>
    <w:rsid w:val="007743D6"/>
    <w:rsid w:val="008E20D2"/>
    <w:rsid w:val="008F0FF1"/>
    <w:rsid w:val="00A00DF0"/>
    <w:rsid w:val="00BE200F"/>
    <w:rsid w:val="00C430B5"/>
    <w:rsid w:val="00C4339A"/>
    <w:rsid w:val="00DF4916"/>
    <w:rsid w:val="00E562C9"/>
    <w:rsid w:val="00ED00B7"/>
    <w:rsid w:val="00F8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4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lineRule="auto" w:line="240" w:after="0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C430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8E20D2"/>
    <w:rPr>
      <w:rFonts w:cs="Times New Roman" w:eastAsia="Calibri" w:hAnsi="Times New Roman" w:asci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17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17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70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7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7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4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after="0" w:line="240" w:lineRule="auto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C430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8E20D2"/>
    <w:rPr>
      <w:rFonts w:ascii="Times New Roman" w:cs="Times New Roman" w:eastAsia="Calibri" w:hAnsi="Times New Roman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17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17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7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7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7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14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38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CANDOR d.o.o. za unutarnju i vanjsku trgovinu</izvorni_sadrzaj>
    <derivirana_varijabla naziv="DomainObject.Predmet.StrankaFormated_1">  CANDOR d.o.o. za unutarnju i vanjsku trgovinu</derivirana_varijabla>
  </DomainObject.Predmet.StrankaFormated>
  <DomainObject.Predmet.StrankaFormatedOIB>
    <izvorni_sadrzaj>  CANDOR d.o.o. za unutarnju i vanjsku trgovinu, OIB 92910003084</izvorni_sadrzaj>
    <derivirana_varijabla naziv="DomainObject.Predmet.StrankaFormatedOIB_1">  CANDOR d.o.o. za unutarnju i vanjsku trgovinu, OIB 92910003084</derivirana_varijabla>
  </DomainObject.Predmet.StrankaFormatedOIB>
  <DomainObject.Predmet.StrankaFormatedWithAdress>
    <izvorni_sadrzaj> CANDOR d.o.o. za unutarnju i vanjsku trgovinu, Šenoe Augusta 89, 31550 Valpovo</izvorni_sadrzaj>
    <derivirana_varijabla naziv="DomainObject.Predmet.StrankaFormatedWithAdress_1"> CANDOR d.o.o. za unutarnju i vanjsku trgovinu, Šenoe Augusta 89, 31550 Valpovo</derivirana_varijabla>
  </DomainObject.Predmet.StrankaFormatedWithAdress>
  <DomainObject.Predmet.StrankaFormatedWithAdressOIB>
    <izvorni_sadrzaj> CANDOR d.o.o. za unutarnju i vanjsku trgovinu, OIB 92910003084, Šenoe Augusta 89, 31550 Valpovo</izvorni_sadrzaj>
    <derivirana_varijabla naziv="DomainObject.Predmet.StrankaFormatedWithAdressOIB_1"> CANDOR d.o.o. za unutarnju i vanjsku trgovinu, OIB 92910003084, Šenoe Augusta 89, 31550 Valpovo</derivirana_varijabla>
  </DomainObject.Predmet.StrankaFormatedWithAdressOIB>
  <DomainObject.Predmet.StrankaWithAdress>
    <izvorni_sadrzaj>CANDOR d.o.o. za unutarnju i vanjsku trgovinu Šenoe Augusta 89,31550 Valpovo</izvorni_sadrzaj>
    <derivirana_varijabla naziv="DomainObject.Predmet.StrankaWithAdress_1">CANDOR d.o.o. za unutarnju i vanjsku trgovinu Šenoe Augusta 89,31550 Valpovo</derivirana_varijabla>
  </DomainObject.Predmet.StrankaWithAdress>
  <DomainObject.Predmet.StrankaWithAdressOIB>
    <izvorni_sadrzaj>CANDOR d.o.o. za unutarnju i vanjsku trgovinu, OIB 92910003084, Šenoe Augusta 89,31550 Valpovo</izvorni_sadrzaj>
    <derivirana_varijabla naziv="DomainObject.Predmet.StrankaWithAdressOIB_1">CANDOR d.o.o. za unutarnju i vanjsku trgovinu, OIB 92910003084, Šenoe Augusta 89,31550 Valpovo</derivirana_varijabla>
  </DomainObject.Predmet.StrankaWithAdressOIB>
  <DomainObject.Predmet.StrankaNazivFormated>
    <izvorni_sadrzaj>CANDOR d.o.o. za unutarnju i vanjsku trgovinu</izvorni_sadrzaj>
    <derivirana_varijabla naziv="DomainObject.Predmet.StrankaNazivFormated_1">CANDOR d.o.o. za unutarnju i vanjsku trgovinu</derivirana_varijabla>
  </DomainObject.Predmet.StrankaNazivFormated>
  <DomainObject.Predmet.StrankaNazivFormatedOIB>
    <izvorni_sadrzaj>CANDOR d.o.o. za unutarnju i vanjsku trgovinu, OIB 92910003084</izvorni_sadrzaj>
    <derivirana_varijabla naziv="DomainObject.Predmet.StrankaNazivFormatedOIB_1">CANDOR d.o.o. za unutarnju i vanjsku trgovinu, OIB 92910003084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CANDOR d.o.o. za unutarnju i vanjsku trgovinu</item>
    </izvorni_sadrzaj>
    <derivirana_varijabla naziv="DomainObject.Predmet.StrankaListFormated_1">
      <item>CANDOR d.o.o. za unutarnju i vanjsku trgovinu</item>
    </derivirana_varijabla>
  </DomainObject.Predmet.StrankaListFormated>
  <DomainObject.Predmet.StrankaListFormatedOIB>
    <izvorni_sadrzaj>
      <item>CANDOR d.o.o. za unutarnju i vanjsku trgovinu, OIB 92910003084</item>
    </izvorni_sadrzaj>
    <derivirana_varijabla naziv="DomainObject.Predmet.StrankaListFormatedOIB_1">
      <item>CANDOR d.o.o. za unutarnju i vanjsku trgovinu, OIB 92910003084</item>
    </derivirana_varijabla>
  </DomainObject.Predmet.StrankaListFormatedOIB>
  <DomainObject.Predmet.StrankaListFormatedWithAdress>
    <izvorni_sadrzaj>
      <item>CANDOR d.o.o. za unutarnju i vanjsku trgovinu, Šenoe Augusta 89, 31550 Valpovo</item>
    </izvorni_sadrzaj>
    <derivirana_varijabla naziv="DomainObject.Predmet.StrankaListFormatedWithAdress_1">
      <item>CANDOR d.o.o. za unutarnju i vanjsku trgovinu, Šenoe Augusta 89, 31550 Valpovo</item>
    </derivirana_varijabla>
  </DomainObject.Predmet.StrankaListFormatedWithAdress>
  <DomainObject.Predmet.StrankaListFormatedWithAdressOIB>
    <izvorni_sadrzaj>
      <item>CANDOR d.o.o. za unutarnju i vanjsku trgovinu, OIB 92910003084, Šenoe Augusta 89, 31550 Valpovo</item>
    </izvorni_sadrzaj>
    <derivirana_varijabla naziv="DomainObject.Predmet.StrankaListFormatedWithAdressOIB_1">
      <item>CANDOR d.o.o. za unutarnju i vanjsku trgovinu, OIB 92910003084, Šenoe Augusta 89, 31550 Valpovo</item>
    </derivirana_varijabla>
  </DomainObject.Predmet.StrankaListFormatedWithAdressOIB>
  <DomainObject.Predmet.StrankaListNazivFormated>
    <izvorni_sadrzaj>
      <item>CANDOR d.o.o. za unutarnju i vanjsku trgovinu</item>
    </izvorni_sadrzaj>
    <derivirana_varijabla naziv="DomainObject.Predmet.StrankaListNazivFormated_1">
      <item>CANDOR d.o.o. za unutarnju i vanjsku trgovinu</item>
    </derivirana_varijabla>
  </DomainObject.Predmet.StrankaListNazivFormated>
  <DomainObject.Predmet.StrankaListNazivFormatedOIB>
    <izvorni_sadrzaj>
      <item>CANDOR d.o.o. za unutarnju i vanjsku trgovinu, OIB 92910003084</item>
    </izvorni_sadrzaj>
    <derivirana_varijabla naziv="DomainObject.Predmet.StrankaListNazivFormatedOIB_1">
      <item>CANDOR d.o.o. za unutarnju i vanjsku trgovinu, OIB 92910003084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CANDOR d.o.o. za unutarnju i vanjsku trgovinu</izvorni_sadrzaj>
    <derivirana_varijabla naziv="DomainObject.Predmet.StrankaIDrugi_1">CANDOR d.o.o. za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CANDOR d.o.o. za unutarnju i vanjsku trgovinu, OIB 92910003084, Šenoe Augusta 89, 31550 Valpovo</izvorni_sadrzaj>
    <derivirana_varijabla naziv="DomainObject.Predmet.StrankaIDrugiAdressOIB_1">CANDOR d.o.o. za unutarnju i vanjsku trgovinu, OIB 92910003084, Šenoe Augusta 89,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CANDOR d.o.o. za unutarnju i vanjsku trgovinu</item>
    </izvorni_sadrzaj>
    <derivirana_varijabla naziv="DomainObject.Predmet.SudioniciListNaziv_1">
      <item>CANDOR d.o.o. za unutarnju i vanjsku trgovinu</item>
    </derivirana_varijabla>
  </DomainObject.Predmet.SudioniciListNaziv>
  <DomainObject.Predmet.SudioniciListAdressOIB>
    <izvorni_sadrzaj>
      <item>CANDOR d.o.o. za unutarnju i vanjsku trgovinu, OIB 92910003084, Šenoe Augusta 89,31550 Valpovo</item>
    </izvorni_sadrzaj>
    <derivirana_varijabla naziv="DomainObject.Predmet.SudioniciListAdressOIB_1">
      <item>CANDOR d.o.o. za unutarnju i vanjsku trgovinu, OIB 92910003084, Šenoe Augusta 89,31550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92910003084</item>
    </izvorni_sadrzaj>
    <derivirana_varijabla naziv="DomainObject.Predmet.SudioniciListNazivOIB_1">
      <item>, OIB 92910003084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1023</properties:Words>
  <properties:Characters>5513</properties:Characters>
  <properties:Lines>152</properties:Lines>
  <properties:Paragraphs>45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2017-02-13T07:41:00Z</dcterms:created>
  <dc:creator>Danijela Sekulić</dc:creator>
  <cp:lastModifiedBy>Danijela Sekulić</cp:lastModifiedBy>
  <cp:lastPrinted>2017-02-13T08:24:00Z</cp:lastPrinted>
  <dcterms:modified xmlns:xsi="http://www.w3.org/2001/XMLSchema-instance" xsi:type="dcterms:W3CDTF">2017-02-13T08:28:00Z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