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03c1" w14:paraId="f1e03c1" w:rsidRDefault="00A30751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985BC2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4583F">
        <w:rPr>
          <w:lang w:val="hr-HR"/>
        </w:rPr>
        <w:t>Broj: St-</w:t>
      </w:r>
      <w:r w:rsidR="0089675B">
        <w:rPr>
          <w:lang w:val="hr-HR"/>
        </w:rPr>
        <w:t>2233</w:t>
      </w:r>
      <w:r>
        <w:rPr>
          <w:lang w:val="hr-HR"/>
        </w:rPr>
        <w:t>/2016-4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</w:t>
      </w:r>
      <w:r w:rsidR="007A227E">
        <w:rPr>
          <w:lang w:val="hr-HR"/>
        </w:rPr>
        <w:t xml:space="preserve"> </w:t>
      </w:r>
      <w:r w:rsidR="007A227E">
        <w:t>RUSTIKALNO DRVO j.d.o.o za proizvodnju i trgovinu Nova Gradiška, Svetog Roka 2, OIB 63339073444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D96C1B">
        <w:rPr>
          <w:lang w:val="hr-HR"/>
        </w:rPr>
        <w:t>21</w:t>
      </w:r>
      <w:r w:rsidR="0088175D">
        <w:rPr>
          <w:lang w:val="hr-HR"/>
        </w:rPr>
        <w:t>.rujna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>akonu</w:t>
      </w:r>
      <w:r w:rsidR="007A227E">
        <w:rPr>
          <w:lang w:val="hr-HR"/>
        </w:rPr>
        <w:t xml:space="preserve"> </w:t>
      </w:r>
      <w:r w:rsidR="007A227E">
        <w:t>Voji Kormanjošu iz Nove Gradiške, Bana Jelačića 6C, OIB 64987485753</w:t>
      </w:r>
      <w:r w:rsidR="00E25C86"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7A227E">
        <w:rPr>
          <w:lang w:val="hr-HR"/>
        </w:rPr>
        <w:t xml:space="preserve"> na broj HR02 8550 (St-2233</w:t>
      </w:r>
      <w:r w:rsidR="00EA6CB5">
        <w:rPr>
          <w:lang w:val="hr-HR"/>
        </w:rPr>
        <w:t>-2016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D96C1B">
        <w:rPr>
          <w:lang w:val="hr-HR"/>
        </w:rPr>
        <w:t>221-223</w:t>
      </w:r>
      <w:r w:rsidR="007A227E">
        <w:rPr>
          <w:lang w:val="hr-HR"/>
        </w:rPr>
        <w:t>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EA6CB5">
        <w:rPr>
          <w:lang w:val="hr-HR"/>
        </w:rPr>
        <w:t>016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F53902" w:rsidRPr="00AD05FF">
        <w:rPr>
          <w:lang w:val="hr-HR"/>
        </w:rPr>
        <w:t xml:space="preserve"> </w:t>
      </w:r>
      <w:r w:rsidR="00672A17">
        <w:rPr>
          <w:lang w:val="hr-HR"/>
        </w:rPr>
        <w:t xml:space="preserve"> </w:t>
      </w:r>
      <w:r w:rsidR="007A227E">
        <w:t xml:space="preserve">Vojo Kormanjoš iz Nove Gradiške, Bana Jelačića 6C, OIB 64987485753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7A227E">
        <w:rPr>
          <w:lang w:val="hr-HR"/>
        </w:rPr>
        <w:t xml:space="preserve"> </w:t>
      </w:r>
      <w:r w:rsidR="007A227E">
        <w:t>Voje Kormanjoša iz Nove Gradiške, Bana Jelačića 6C, OIB 64987485753</w:t>
      </w:r>
      <w:r w:rsidR="00EA6CB5">
        <w:t>,</w:t>
      </w:r>
      <w:r w:rsidR="00842934" w:rsidRPr="00842934">
        <w:rPr>
          <w:lang w:val="hr-HR"/>
        </w:rPr>
        <w:t xml:space="preserve"> </w:t>
      </w:r>
      <w:r w:rsidR="008C15A5">
        <w:rPr>
          <w:lang w:val="hr-HR"/>
        </w:rPr>
        <w:t xml:space="preserve"> 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72A17" w:rsidP="00AD05FF" w:rsidR="00672A17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7A227E">
        <w:rPr>
          <w:lang w:val="hr-HR"/>
        </w:rPr>
        <w:t>2233</w:t>
      </w:r>
      <w:r w:rsidR="00EA6CB5">
        <w:rPr>
          <w:lang w:val="hr-HR"/>
        </w:rPr>
        <w:t>-2016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7A227E">
        <w:rPr>
          <w:lang w:val="hr-HR"/>
        </w:rPr>
        <w:t>221-2233</w:t>
      </w:r>
      <w:r w:rsidR="00B6761E">
        <w:rPr>
          <w:lang w:val="hr-HR"/>
        </w:rPr>
        <w:t>-2016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7A227E">
        <w:rPr>
          <w:lang w:val="hr-HR"/>
        </w:rPr>
        <w:t xml:space="preserve"> </w:t>
      </w:r>
      <w:r w:rsidR="007A227E">
        <w:t>Voji Kormanjošu iz Nove Gradiške, Bana Jelačića 6C, OIB 64987485753</w:t>
      </w:r>
      <w:r w:rsidR="00B6761E">
        <w:t xml:space="preserve">, </w:t>
      </w:r>
      <w:r>
        <w:rPr>
          <w:lang w:val="hr-HR"/>
        </w:rPr>
        <w:t xml:space="preserve">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7A227E">
        <w:rPr>
          <w:lang w:val="hr-HR"/>
        </w:rPr>
        <w:t xml:space="preserve"> </w:t>
      </w:r>
      <w:r w:rsidR="007A227E">
        <w:t>Voje Kormanjoša iz Nove Gradiške, Bana Jelačića 6C, OIB 64987485753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BD5A9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</w:t>
      </w:r>
      <w:r w:rsidR="007508BA">
        <w:rPr>
          <w:lang w:val="hr-HR"/>
        </w:rPr>
        <w:t xml:space="preserve">na temelju odredbe čl. 110 st. 1 Stečajnog zakona (NN br. 71/15, dalje SZ) </w:t>
      </w:r>
      <w:r>
        <w:rPr>
          <w:lang w:val="hr-HR"/>
        </w:rPr>
        <w:t xml:space="preserve">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7A227E">
        <w:rPr>
          <w:lang w:val="hr-HR"/>
        </w:rPr>
        <w:t>RUSTIKALNO DRVO j.d.o.o. Nova Gradiška</w:t>
      </w:r>
      <w:r w:rsidR="00A3417D">
        <w:rPr>
          <w:lang w:val="hr-HR"/>
        </w:rPr>
        <w:t xml:space="preserve"> </w:t>
      </w:r>
      <w:r w:rsidR="00E377C2">
        <w:rPr>
          <w:lang w:val="hr-HR"/>
        </w:rPr>
        <w:t xml:space="preserve">u kojem navodi da dužnik u Očevidniku redoslijeda osnova za plaćanje ima evidentirane neizvršene osnove za plaćanje </w:t>
      </w:r>
      <w:r w:rsidR="000D0A1F">
        <w:rPr>
          <w:lang w:val="hr-HR"/>
        </w:rPr>
        <w:t xml:space="preserve">u </w:t>
      </w:r>
      <w:r w:rsidR="003C2C5F">
        <w:rPr>
          <w:lang w:val="hr-HR"/>
        </w:rPr>
        <w:t xml:space="preserve"> iznosu od </w:t>
      </w:r>
      <w:r w:rsidR="007A227E">
        <w:rPr>
          <w:lang w:val="hr-HR"/>
        </w:rPr>
        <w:t>18.746,69</w:t>
      </w:r>
      <w:r w:rsidR="003C2C5F">
        <w:rPr>
          <w:lang w:val="hr-HR"/>
        </w:rPr>
        <w:t xml:space="preserve"> kn</w:t>
      </w:r>
      <w:r w:rsidR="007508BA">
        <w:rPr>
          <w:lang w:val="hr-HR"/>
        </w:rPr>
        <w:t xml:space="preserve">, te </w:t>
      </w:r>
      <w:r w:rsidR="00E377C2">
        <w:rPr>
          <w:lang w:val="hr-HR"/>
        </w:rPr>
        <w:t xml:space="preserve"> ima </w:t>
      </w:r>
      <w:r w:rsidR="007A227E">
        <w:rPr>
          <w:lang w:val="hr-HR"/>
        </w:rPr>
        <w:t>jednog zaposlenika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7508BA">
        <w:rPr>
          <w:lang w:val="hr-HR"/>
        </w:rPr>
        <w:t xml:space="preserve"> sukladno odredbi čl. 112</w:t>
      </w:r>
      <w:r w:rsidR="00E377C2">
        <w:rPr>
          <w:lang w:val="hr-HR"/>
        </w:rPr>
        <w:t xml:space="preserve"> </w:t>
      </w:r>
      <w:r w:rsidR="007508BA">
        <w:rPr>
          <w:lang w:val="hr-HR"/>
        </w:rPr>
        <w:t>SZ</w:t>
      </w:r>
      <w:r w:rsidR="00A3417D">
        <w:rPr>
          <w:lang w:val="hr-HR"/>
        </w:rPr>
        <w:t>.</w:t>
      </w:r>
    </w:p>
    <w:p w:rsidRDefault="000D0A1F" w:rsidP="00E377C2" w:rsidR="000D0A1F">
      <w:pPr>
        <w:jc w:val="both"/>
        <w:rPr>
          <w:lang w:val="hr-HR"/>
        </w:rPr>
      </w:pPr>
    </w:p>
    <w:p w:rsidRDefault="000D0A1F" w:rsidP="00E377C2" w:rsidR="000D0A1F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>redujam u roku određenom u toč.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D96C1B">
        <w:rPr>
          <w:lang w:val="hr-HR"/>
        </w:rPr>
        <w:t>21</w:t>
      </w:r>
      <w:r w:rsidR="003C2C5F">
        <w:rPr>
          <w:lang w:val="hr-HR"/>
        </w:rPr>
        <w:t>.rujna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v.r.</w:t>
      </w:r>
    </w:p>
    <w:p w:rsidRDefault="007B6D78" w:rsidP="000A5A3C" w:rsidR="007B6D78">
      <w:pPr>
        <w:ind w:firstLine="720" w:left="504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0D0A1F"/>
    <w:rsid w:val="000D6B79"/>
    <w:rsid w:val="000F7CEF"/>
    <w:rsid w:val="00154F0B"/>
    <w:rsid w:val="001C2703"/>
    <w:rsid w:val="001E1080"/>
    <w:rsid w:val="002406B2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60BF9"/>
    <w:rsid w:val="004A19B1"/>
    <w:rsid w:val="00517923"/>
    <w:rsid w:val="00526308"/>
    <w:rsid w:val="00543E76"/>
    <w:rsid w:val="00552EF9"/>
    <w:rsid w:val="00556027"/>
    <w:rsid w:val="005A2D0E"/>
    <w:rsid w:val="005B20DC"/>
    <w:rsid w:val="00623A22"/>
    <w:rsid w:val="00644C41"/>
    <w:rsid w:val="00672A17"/>
    <w:rsid w:val="006859FA"/>
    <w:rsid w:val="006C5B3D"/>
    <w:rsid w:val="007508BA"/>
    <w:rsid w:val="00775014"/>
    <w:rsid w:val="007A227E"/>
    <w:rsid w:val="007B218F"/>
    <w:rsid w:val="007B6D78"/>
    <w:rsid w:val="008172C0"/>
    <w:rsid w:val="00842934"/>
    <w:rsid w:val="0084583F"/>
    <w:rsid w:val="00847707"/>
    <w:rsid w:val="0086373F"/>
    <w:rsid w:val="00870913"/>
    <w:rsid w:val="0088175D"/>
    <w:rsid w:val="0089675B"/>
    <w:rsid w:val="008A3437"/>
    <w:rsid w:val="008C15A5"/>
    <w:rsid w:val="008C6D08"/>
    <w:rsid w:val="008F5CEB"/>
    <w:rsid w:val="00920E24"/>
    <w:rsid w:val="00936A89"/>
    <w:rsid w:val="00980416"/>
    <w:rsid w:val="00985BC2"/>
    <w:rsid w:val="009E4A3C"/>
    <w:rsid w:val="00A03769"/>
    <w:rsid w:val="00A13E2F"/>
    <w:rsid w:val="00A30751"/>
    <w:rsid w:val="00A3417D"/>
    <w:rsid w:val="00A4546A"/>
    <w:rsid w:val="00A914F6"/>
    <w:rsid w:val="00AB48FC"/>
    <w:rsid w:val="00AB4C7E"/>
    <w:rsid w:val="00AB5215"/>
    <w:rsid w:val="00AD05FF"/>
    <w:rsid w:val="00B44AF4"/>
    <w:rsid w:val="00B6761E"/>
    <w:rsid w:val="00B9310C"/>
    <w:rsid w:val="00BA711C"/>
    <w:rsid w:val="00BD5A95"/>
    <w:rsid w:val="00BD60B8"/>
    <w:rsid w:val="00BF1026"/>
    <w:rsid w:val="00C61241"/>
    <w:rsid w:val="00D13568"/>
    <w:rsid w:val="00D96C1B"/>
    <w:rsid w:val="00DA381F"/>
    <w:rsid w:val="00DE343C"/>
    <w:rsid w:val="00E22421"/>
    <w:rsid w:val="00E25C86"/>
    <w:rsid w:val="00E35D6D"/>
    <w:rsid w:val="00E377C2"/>
    <w:rsid w:val="00E632E8"/>
    <w:rsid w:val="00EA6CB5"/>
    <w:rsid w:val="00ED31A8"/>
    <w:rsid w:val="00EE410F"/>
    <w:rsid w:val="00F0310A"/>
    <w:rsid w:val="00F0499B"/>
    <w:rsid w:val="00F10936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0B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0B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18746.69</izvorni_sadrzaj>
    <derivirana_varijabla naziv="DomainObject.Predmet.InicijalnaVrijednost_1">18746.69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St-2233/2016</izvorni_sadrzaj>
    <derivirana_varijabla naziv="DomainObject.Predmet.OznakaBroj_1">St-2233/2016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RUSTIKALNO DRVO jednostavno društvo s ograničenom odgovornošću za proizvodnju i trgovinu</izvorni_sadrzaj>
    <derivirana_varijabla naziv="DomainObject.Predmet.ProtustrankaFormated_1">  RUSTIKALNO DRVO jednostavno društvo s ograničenom odgovornošću za proizvodnju i trgovinu</derivirana_varijabla>
  </DomainObject.Predmet.ProtustrankaFormated>
  <DomainObject.Predmet.ProtustrankaFormatedOIB>
    <izvorni_sadrzaj>  RUSTIKALNO DRVO jednostavno društvo s ograničenom odgovornošću za proizvodnju i trgovinu, OIB 63339073444</izvorni_sadrzaj>
    <derivirana_varijabla naziv="DomainObject.Predmet.ProtustrankaFormatedOIB_1">  RUSTIKALNO DRVO jednostavno društvo s ograničenom odgovornošću za proizvodnju i trgovinu, OIB 63339073444</derivirana_varijabla>
  </DomainObject.Predmet.ProtustrankaFormatedOIB>
  <DomainObject.Predmet.ProtustrankaFormatedWithAdress>
    <izvorni_sadrzaj> RUSTIKALNO DRVO jednostavno društvo s ograničenom odgovornošću za proizvodnju i trgovinu, Svetog Roka 2, 35400 Nova Gradiška</izvorni_sadrzaj>
    <derivirana_varijabla naziv="DomainObject.Predmet.ProtustrankaFormatedWithAdress_1"> RUSTIKALNO DRVO jednostavno društvo s ograničenom odgovornošću za proizvodnju i trgovinu, Svetog Roka 2, 35400 Nova Gradiška</derivirana_varijabla>
  </DomainObject.Predmet.ProtustrankaFormatedWithAdress>
  <DomainObject.Predmet.ProtustrankaFormatedWithAdressOIB>
    <izvorni_sadrzaj> RUSTIKALNO DRVO jednostavno društvo s ograničenom odgovornošću za proizvodnju i trgovinu, OIB 63339073444, Svetog Roka 2, 35400 Nova Gradiška</izvorni_sadrzaj>
    <derivirana_varijabla naziv="DomainObject.Predmet.ProtustrankaFormatedWithAdressOIB_1"> RUSTIKALNO DRVO jednostavno društvo s ograničenom odgovornošću za proizvodnju i trgovinu, OIB 63339073444, Svetog Roka 2, 35400 Nova Gradiška</derivirana_varijabla>
  </DomainObject.Predmet.ProtustrankaFormatedWithAdressOIB>
  <DomainObject.Predmet.ProtustrankaWithAdress>
    <izvorni_sadrzaj>RUSTIKALNO DRVO jednostavno društvo s ograničenom odgovornošću za proizvodnju i trgovinu Svetog Roka 2, 35400 Nova Gradiška</izvorni_sadrzaj>
    <derivirana_varijabla naziv="DomainObject.Predmet.ProtustrankaWithAdress_1">RUSTIKALNO DRVO jednostavno društvo s ograničenom odgovornošću za proizvodnju i trgovinu Svetog Roka 2, 35400 Nova Gradiška</derivirana_varijabla>
  </DomainObject.Predmet.ProtustrankaWithAdress>
  <DomainObject.Predmet.ProtustrankaWithAdressOIB>
    <izvorni_sadrzaj>RUSTIKALNO DRVO jednostavno društvo s ograničenom odgovornošću za proizvodnju i trgovinu, OIB 63339073444, Svetog Roka 2, 35400 Nova Gradiška</izvorni_sadrzaj>
    <derivirana_varijabla naziv="DomainObject.Predmet.ProtustrankaWithAdressOIB_1">RUSTIKALNO DRVO jednostavno društvo s ograničenom odgovornošću za proizvodnju i trgovinu, OIB 63339073444, Svetog Roka 2, 35400 Nova Gradiška</derivirana_varijabla>
  </DomainObject.Predmet.ProtustrankaWithAdressOIB>
  <DomainObject.Predmet.ProtustrankaNazivFormated>
    <izvorni_sadrzaj>RUSTIKALNO DRVO jednostavno društvo s ograničenom odgovornošću za proizvodnju i trgovinu</izvorni_sadrzaj>
    <derivirana_varijabla naziv="DomainObject.Predmet.ProtustrankaNazivFormated_1">RUSTIKALNO DRVO jednostavno društvo s ograničenom odgovornošću za proizvodnju i trgovinu</derivirana_varijabla>
  </DomainObject.Predmet.ProtustrankaNazivFormated>
  <DomainObject.Predmet.ProtustrankaNazivFormatedOIB>
    <izvorni_sadrzaj>RUSTIKALNO DRVO jednostavno društvo s ograničenom odgovornošću za proizvodnju i trgovinu, OIB 63339073444</izvorni_sadrzaj>
    <derivirana_varijabla naziv="DomainObject.Predmet.ProtustrankaNazivFormatedOIB_1">RUSTIKALNO DRVO jednostavno društvo s ograničenom odgovornošću za proizvodnju i trgovinu, OIB 63339073444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RUSTIKALNO DRVO jednostavno društvo s ograničenom odgovornošću za proizvodnju i trgovinu</item>
    </izvorni_sadrzaj>
    <derivirana_varijabla naziv="DomainObject.Predmet.ProtuStrankaListFormated_1">
      <item>RUSTIKALNO DRVO jednostavno društvo s ograničenom odgovornošću za proizvodnju i trgovinu</item>
    </derivirana_varijabla>
  </DomainObject.Predmet.ProtuStrankaListFormated>
  <DomainObject.Predmet.ProtuStrankaListFormatedOIB>
    <izvorni_sadrzaj>
      <item>RUSTIKALNO DRVO jednostavno društvo s ograničenom odgovornošću za proizvodnju i trgovinu, OIB 63339073444</item>
    </izvorni_sadrzaj>
    <derivirana_varijabla naziv="DomainObject.Predmet.ProtuStrankaListFormatedOIB_1">
      <item>RUSTIKALNO DRVO jednostavno društvo s ograničenom odgovornošću za proizvodnju i trgovinu, OIB 63339073444</item>
    </derivirana_varijabla>
  </DomainObject.Predmet.ProtuStrankaListFormatedOIB>
  <DomainObject.Predmet.ProtuStrankaListFormatedWithAdress>
    <izvorni_sadrzaj>
      <item>RUSTIKALNO DRVO jednostavno društvo s ograničenom odgovornošću za proizvodnju i trgovinu, Svetog Roka 2, 35400 Nova Gradiška</item>
    </izvorni_sadrzaj>
    <derivirana_varijabla naziv="DomainObject.Predmet.ProtuStrankaListFormatedWithAdress_1">
      <item>RUSTIKALNO DRVO jednostavno društvo s ograničenom odgovornošću za proizvodnju i trgovinu, Svetog Roka 2, 35400 Nova Gradiška</item>
    </derivirana_varijabla>
  </DomainObject.Predmet.ProtuStrankaListFormatedWithAdress>
  <DomainObject.Predmet.ProtuStrankaListFormatedWithAdressOIB>
    <izvorni_sadrzaj>
      <item>RUSTIKALNO DRVO jednostavno društvo s ograničenom odgovornošću za proizvodnju i trgovinu, OIB 63339073444, Svetog Roka 2, 35400 Nova Gradiška</item>
    </izvorni_sadrzaj>
    <derivirana_varijabla naziv="DomainObject.Predmet.ProtuStrankaListFormatedWithAdressOIB_1">
      <item>RUSTIKALNO DRVO jednostavno društvo s ograničenom odgovornošću za proizvodnju i trgovinu, OIB 63339073444, Svetog Roka 2, 35400 Nova Gradiška</item>
    </derivirana_varijabla>
  </DomainObject.Predmet.ProtuStrankaListFormatedWithAdressOIB>
  <DomainObject.Predmet.ProtuStrankaListNazivFormated>
    <izvorni_sadrzaj>
      <item>RUSTIKALNO DRVO jednostavno društvo s ograničenom odgovornošću za proizvodnju i trgovinu</item>
    </izvorni_sadrzaj>
    <derivirana_varijabla naziv="DomainObject.Predmet.ProtuStrankaListNazivFormated_1">
      <item>RUSTIKALNO DRVO jednostavno društvo s ograničenom odgovornošću za proizvodnju i trgovinu</item>
    </derivirana_varijabla>
  </DomainObject.Predmet.ProtuStrankaListNazivFormated>
  <DomainObject.Predmet.ProtuStrankaListNazivFormatedOIB>
    <izvorni_sadrzaj>
      <item>RUSTIKALNO DRVO jednostavno društvo s ograničenom odgovornošću za proizvodnju i trgovinu, OIB 63339073444</item>
    </izvorni_sadrzaj>
    <derivirana_varijabla naziv="DomainObject.Predmet.ProtuStrankaListNazivFormatedOIB_1">
      <item>RUSTIKALNO DRVO jednostavno društvo s ograničenom odgovornošću za proizvodnju i trgovinu, OIB 63339073444</item>
    </derivirana_varijabla>
  </DomainObject.Predmet.ProtuStrankaListNazivFormatedOIB>
  <DomainObject.Predmet.OstaliListFormated>
    <izvorni_sadrzaj>
      <item>VOJO KORMANJOŠ</item>
    </izvorni_sadrzaj>
    <derivirana_varijabla naziv="DomainObject.Predmet.OstaliListFormated_1">
      <item>VOJO KORMANJOŠ</item>
    </derivirana_varijabla>
  </DomainObject.Predmet.OstaliListFormated>
  <DomainObject.Predmet.OstaliListFormatedOIB>
    <izvorni_sadrzaj>
      <item>VOJO KORMANJOŠ, OIB 64987485753</item>
    </izvorni_sadrzaj>
    <derivirana_varijabla naziv="DomainObject.Predmet.OstaliListFormatedOIB_1">
      <item>VOJO KORMANJOŠ, OIB 64987485753</item>
    </derivirana_varijabla>
  </DomainObject.Predmet.OstaliListFormatedOIB>
  <DomainObject.Predmet.OstaliListFormatedWithAdress>
    <izvorni_sadrzaj>
      <item>VOJO KORMANJOŠ, Bana Jelačića 6C, 35400 Nova Gradiška</item>
    </izvorni_sadrzaj>
    <derivirana_varijabla naziv="DomainObject.Predmet.OstaliListFormatedWithAdress_1">
      <item>VOJO KORMANJOŠ, Bana Jelačića 6C, 35400 Nova Gradiška</item>
    </derivirana_varijabla>
  </DomainObject.Predmet.OstaliListFormatedWithAdress>
  <DomainObject.Predmet.OstaliListFormatedWithAdressOIB>
    <izvorni_sadrzaj>
      <item>VOJO KORMANJOŠ, OIB 64987485753, Bana Jelačića 6C, 35400 Nova Gradiška</item>
    </izvorni_sadrzaj>
    <derivirana_varijabla naziv="DomainObject.Predmet.OstaliListFormatedWithAdressOIB_1">
      <item>VOJO KORMANJOŠ, OIB 64987485753, Bana Jelačića 6C, 35400 Nova Gradiška</item>
    </derivirana_varijabla>
  </DomainObject.Predmet.OstaliListFormatedWithAdressOIB>
  <DomainObject.Predmet.OstaliListNazivFormated>
    <izvorni_sadrzaj>
      <item>VOJO KORMANJOŠ</item>
    </izvorni_sadrzaj>
    <derivirana_varijabla naziv="DomainObject.Predmet.OstaliListNazivFormated_1">
      <item>VOJO KORMANJOŠ</item>
    </derivirana_varijabla>
  </DomainObject.Predmet.OstaliListNazivFormated>
  <DomainObject.Predmet.OstaliListNazivFormatedOIB>
    <izvorni_sadrzaj>
      <item>VOJO KORMANJOŠ, OIB 64987485753</item>
    </izvorni_sadrzaj>
    <derivirana_varijabla naziv="DomainObject.Predmet.OstaliListNazivFormatedOIB_1">
      <item>VOJO KORMANJOŠ, OIB 64987485753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RUSTIKALNO DRVO jednostavno društvo s ograničenom odgovornošću za proizvodnju i trgovinu</izvorni_sadrzaj>
    <derivirana_varijabla naziv="DomainObject.Predmet.ProtustrankaIDrugi_1">RUSTIKALNO DRVO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RUSTIKALNO DRVO jednostavno društvo s ograničenom odgovornošću za proizvodnju i trgovinu, OIB 63339073444, Svetog Roka 2, 35400 Nova Gradiška</izvorni_sadrzaj>
    <derivirana_varijabla naziv="DomainObject.Predmet.ProtustrankaIDrugiAdressOIB_1">RUSTIKALNO DRVO jednostavno društvo s ograničenom odgovornošću za proizvodnju i trgovinu, OIB 63339073444, Svetog Roka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RUSTIKALNO DRVO jednostavno društvo s ograničenom odgovornošću za proizvodnju i trgovinu</item>
      <item>VOJO KORMANJOŠ</item>
    </izvorni_sadrzaj>
    <derivirana_varijabla naziv="DomainObject.Predmet.SudioniciListNaziv_1">
      <item>Financijska agencija</item>
      <item>RUSTIKALNO DRVO jednostavno društvo s ograničenom odgovornošću za proizvodnju i trgovinu</item>
      <item>VOJO KORMANJOŠ</item>
    </derivirana_varijabla>
  </DomainObject.Predmet.SudioniciListNaziv>
  <DomainObject.Predmet.SudioniciListAdressOIB>
    <izvorni_sadrzaj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izvorni_sadrzaj>
    <derivirana_varijabla naziv="DomainObject.Predmet.SudioniciListAdressOIB_1"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63339073444</item>
      <item>, OIB 64987485753</item>
    </izvorni_sadrzaj>
    <derivirana_varijabla naziv="DomainObject.Predmet.SudioniciListNazivOIB_1">
      <item>, OIB 85821130368</item>
      <item>, OIB 63339073444</item>
      <item>, OIB 64987485753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0B7F4-2BE9-4928-ACC8-18594CBB6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4887</properties:Characters>
  <properties:Lines>128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2016-09-21T06:47:00Z</dcterms:created>
  <dc:creator>zbiondic</dc:creator>
  <cp:lastModifiedBy>wsadmin</cp:lastModifiedBy>
  <cp:lastPrinted>2016-09-21T06:29:00Z</cp:lastPrinted>
  <dcterms:modified xmlns:xsi="http://www.w3.org/2001/XMLSchema-instance" xsi:type="dcterms:W3CDTF">2016-09-21T06:54:00Z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