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dc2f" w14:paraId="a99dc2f" w:rsidRDefault="00BF30CF" w:rsidP="00BF30CF" w:rsidR="00BF30CF">
      <w:pPr>
        <w:jc w:val="right"/>
        <w15:collapsed w:val="false"/>
      </w:pPr>
      <w:r>
        <w:t>Broj: 6 St-</w:t>
      </w:r>
      <w:r w:rsidR="00234989">
        <w:t>664/16-14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234989">
        <w:t xml:space="preserve">Financijska agencija OIB: 85821130368, Regionalni centar Osijek. Podružnica Osijek, L. </w:t>
      </w:r>
      <w:proofErr w:type="spellStart"/>
      <w:r w:rsidR="00234989">
        <w:t>Jagera</w:t>
      </w:r>
      <w:proofErr w:type="spellEnd"/>
      <w:r w:rsidR="00234989">
        <w:t xml:space="preserve"> 3, Osijek za otvaranje stečajnog postupka nad dužnikom </w:t>
      </w:r>
      <w:r w:rsidR="00234989">
        <w:rPr>
          <w:b/>
        </w:rPr>
        <w:t xml:space="preserve">Instalacije Čagalj j.d.o.o., </w:t>
      </w:r>
      <w:proofErr w:type="spellStart"/>
      <w:r w:rsidR="00234989">
        <w:rPr>
          <w:b/>
        </w:rPr>
        <w:t>Ivankovo</w:t>
      </w:r>
      <w:proofErr w:type="spellEnd"/>
      <w:r w:rsidR="00234989">
        <w:rPr>
          <w:b/>
        </w:rPr>
        <w:t>, Gorjani 64, OIB: 60624775824, MBS: 030161807</w:t>
      </w:r>
      <w:r w:rsidRPr="00D14516">
        <w:t>,</w:t>
      </w:r>
      <w:r>
        <w:t xml:space="preserve"> dana </w:t>
      </w:r>
      <w:r w:rsidR="00234989">
        <w:t>13. travnja</w:t>
      </w:r>
      <w:r w:rsidR="00C40F45">
        <w:t xml:space="preserve"> 2017. g., 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234989">
        <w:rPr>
          <w:b/>
        </w:rPr>
        <w:t xml:space="preserve">Instalacije Čagalj j.d.o.o., </w:t>
      </w:r>
      <w:proofErr w:type="spellStart"/>
      <w:r w:rsidR="00234989">
        <w:rPr>
          <w:b/>
        </w:rPr>
        <w:t>Ivankovo</w:t>
      </w:r>
      <w:proofErr w:type="spellEnd"/>
      <w:r w:rsidR="00234989">
        <w:rPr>
          <w:b/>
        </w:rPr>
        <w:t>, Gorjani 64, OIB: 60624775824, MBS: 030161807</w:t>
      </w:r>
      <w:r w:rsidR="00CA1D43">
        <w:rPr>
          <w:b/>
        </w:rPr>
        <w:t>.</w:t>
      </w:r>
    </w:p>
    <w:p w:rsidRDefault="00AF0B31" w:rsidP="00AF0B31" w:rsidR="00AF0B31">
      <w:pPr>
        <w:ind w:left="1080"/>
        <w:jc w:val="both"/>
        <w:rPr>
          <w:b/>
        </w:rPr>
      </w:pPr>
    </w:p>
    <w:p w:rsidRDefault="00324E7F" w:rsidP="00AF0B31" w:rsidR="00AF0B31" w:rsidRPr="00AF0B31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F0B31">
        <w:t xml:space="preserve"> </w:t>
      </w:r>
      <w:proofErr w:type="spellStart"/>
      <w:r w:rsidR="00AF0B31" w:rsidRPr="00AF0B31">
        <w:rPr>
          <w:b/>
        </w:rPr>
        <w:t>Julka</w:t>
      </w:r>
      <w:proofErr w:type="spellEnd"/>
      <w:r w:rsidR="00AF0B31" w:rsidRPr="00AF0B31">
        <w:rPr>
          <w:b/>
        </w:rPr>
        <w:t xml:space="preserve"> Bandić, Osijek, Ilirska ulica 11, OIB: 04946287686</w:t>
      </w:r>
      <w:r w:rsidR="00AF0B31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234989">
        <w:rPr>
          <w:b/>
        </w:rPr>
        <w:t xml:space="preserve">Instalacije Čagalj j.d.o.o., </w:t>
      </w:r>
      <w:proofErr w:type="spellStart"/>
      <w:r w:rsidR="00234989">
        <w:rPr>
          <w:b/>
        </w:rPr>
        <w:t>Ivankovo</w:t>
      </w:r>
      <w:proofErr w:type="spellEnd"/>
      <w:r w:rsidR="00234989">
        <w:rPr>
          <w:b/>
        </w:rPr>
        <w:t>, Gorjani 64, OIB: 60624775824, MBS: 030161807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234989" w:rsidP="00234989" w:rsidR="00234989"/>
    <w:p w:rsidRDefault="00234989" w:rsidP="00234989" w:rsidR="00234989">
      <w:pPr>
        <w:numPr>
          <w:ilvl w:val="0"/>
          <w:numId w:val="1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Pr="00234989">
        <w:rPr>
          <w:b/>
          <w:color w:val="000000"/>
        </w:rPr>
        <w:t xml:space="preserve">Željko Čagalj, OIB: 96728611610, </w:t>
      </w:r>
      <w:proofErr w:type="spellStart"/>
      <w:r w:rsidRPr="00234989">
        <w:rPr>
          <w:b/>
          <w:color w:val="000000"/>
        </w:rPr>
        <w:t>Ivankovo</w:t>
      </w:r>
      <w:proofErr w:type="spellEnd"/>
      <w:r w:rsidRPr="00234989">
        <w:rPr>
          <w:b/>
          <w:color w:val="000000"/>
        </w:rPr>
        <w:t>, Antuna Gustava Matoša 12</w:t>
      </w:r>
      <w:r>
        <w:rPr>
          <w:color w:val="000000"/>
        </w:rPr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FC6077" w:rsidP="00391EE1" w:rsidR="00FC6077">
      <w:pPr>
        <w:pStyle w:val="Bezproreda"/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234989">
        <w:rPr>
          <w:b/>
        </w:rPr>
        <w:t>664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234989">
        <w:t>664</w:t>
      </w:r>
      <w:r>
        <w:t xml:space="preserve">/16 od </w:t>
      </w:r>
      <w:r w:rsidR="00AF0B31">
        <w:t>2</w:t>
      </w:r>
      <w:r w:rsidR="00234989">
        <w:t>4</w:t>
      </w:r>
      <w:r w:rsidR="00AF0B31">
        <w:t>. studenog</w:t>
      </w:r>
      <w:r>
        <w:t xml:space="preserve"> 2016. g.</w:t>
      </w:r>
      <w:r w:rsidRPr="005E551C">
        <w:t xml:space="preserve"> pokrenut je postupak nad dužnikom </w:t>
      </w:r>
      <w:r w:rsidR="00234989">
        <w:rPr>
          <w:b/>
        </w:rPr>
        <w:t xml:space="preserve">Instalacije Čagalj j.d.o.o., </w:t>
      </w:r>
      <w:proofErr w:type="spellStart"/>
      <w:r w:rsidR="00234989">
        <w:rPr>
          <w:b/>
        </w:rPr>
        <w:t>Ivankovo</w:t>
      </w:r>
      <w:proofErr w:type="spellEnd"/>
      <w:r w:rsidR="00234989">
        <w:rPr>
          <w:b/>
        </w:rPr>
        <w:t>, Gorjani 64, OIB: 60624775824, MBS: 030161807</w:t>
      </w:r>
      <w:r w:rsidRPr="005E551C">
        <w:rPr>
          <w:b/>
        </w:rPr>
        <w:t>,</w:t>
      </w:r>
      <w:r w:rsidRPr="005E551C">
        <w:t xml:space="preserve"> za privremen</w:t>
      </w:r>
      <w:r w:rsidR="00AF0B31">
        <w:t>u</w:t>
      </w:r>
      <w:r w:rsidRPr="005E551C">
        <w:t xml:space="preserve"> stečajn</w:t>
      </w:r>
      <w:r w:rsidR="00AF0B31">
        <w:t>u</w:t>
      </w:r>
      <w:r w:rsidRPr="005E551C">
        <w:t xml:space="preserve"> upravitelj</w:t>
      </w:r>
      <w:r w:rsidR="00AF0B31">
        <w:t>icu</w:t>
      </w:r>
      <w:r w:rsidRPr="005E551C">
        <w:t xml:space="preserve"> imenovan</w:t>
      </w:r>
      <w:r w:rsidR="00AF0B31">
        <w:t>a</w:t>
      </w:r>
      <w:r w:rsidRPr="005E551C">
        <w:t xml:space="preserve"> je </w:t>
      </w:r>
      <w:proofErr w:type="spellStart"/>
      <w:r w:rsidR="00AF0B31">
        <w:t>Julka</w:t>
      </w:r>
      <w:proofErr w:type="spellEnd"/>
      <w:r w:rsidR="00AF0B31">
        <w:t xml:space="preserve"> Bandić</w:t>
      </w:r>
      <w:r>
        <w:t xml:space="preserve"> iz Osijeka </w:t>
      </w:r>
      <w:r w:rsidRPr="005E551C">
        <w:t xml:space="preserve">te je za </w:t>
      </w:r>
      <w:r w:rsidR="00234989">
        <w:t>26. siječanj 2017</w:t>
      </w:r>
      <w:r>
        <w:t>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234989">
        <w:t xml:space="preserve">26. siječnja 2017. </w:t>
      </w:r>
      <w:r w:rsidR="008527DE">
        <w:t xml:space="preserve">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 xml:space="preserve">Dužnik, INSTALACIJE ČAGALJ j.d.o.o.  registrirano je u Sudskom registru Trgovačkog suda u Osijeku od srpnja 2015. god., sa sjedištem u </w:t>
      </w:r>
      <w:proofErr w:type="spellStart"/>
      <w:r>
        <w:t>Ivankovu</w:t>
      </w:r>
      <w:proofErr w:type="spellEnd"/>
      <w:r>
        <w:t>, Gorjani 64, MBS: 030161807, OIB: 60624775824.</w:t>
      </w:r>
    </w:p>
    <w:p w:rsidRDefault="00234989" w:rsidP="00234989" w:rsidR="00234989">
      <w:pPr>
        <w:jc w:val="both"/>
      </w:pPr>
    </w:p>
    <w:p w:rsidRDefault="00234989" w:rsidP="00234989" w:rsidR="00234989">
      <w:r>
        <w:t>Temeljni kapital društva je 10,00 kn.</w:t>
      </w:r>
    </w:p>
    <w:p w:rsidRDefault="00234989" w:rsidP="00234989" w:rsidR="00234989"/>
    <w:p w:rsidRDefault="00234989" w:rsidP="00234989" w:rsidR="00234989">
      <w:r>
        <w:t>Osnivač/član društva je:</w:t>
      </w:r>
    </w:p>
    <w:p w:rsidRDefault="00234989" w:rsidP="00234989" w:rsidR="00234989">
      <w:r>
        <w:t xml:space="preserve">Željko Čagalj,  OIB: 96728611610, </w:t>
      </w:r>
      <w:proofErr w:type="spellStart"/>
      <w:r>
        <w:t>Ivankovo</w:t>
      </w:r>
      <w:proofErr w:type="spellEnd"/>
      <w:r>
        <w:t xml:space="preserve">, </w:t>
      </w:r>
      <w:proofErr w:type="spellStart"/>
      <w:r>
        <w:t>A.G</w:t>
      </w:r>
      <w:proofErr w:type="spellEnd"/>
      <w:r>
        <w:t>. Matoša 12</w:t>
      </w:r>
    </w:p>
    <w:p w:rsidRDefault="00234989" w:rsidP="00234989" w:rsidR="00234989">
      <w:r>
        <w:t>jedini osnivač, j.d.o.o.</w:t>
      </w:r>
    </w:p>
    <w:p w:rsidRDefault="00234989" w:rsidP="00234989" w:rsidR="00234989"/>
    <w:p w:rsidRDefault="00234989" w:rsidP="00234989" w:rsidR="00234989">
      <w:r>
        <w:t>Osobe ovlaštene za zastupanje :</w:t>
      </w:r>
    </w:p>
    <w:p w:rsidRDefault="00234989" w:rsidP="00234989" w:rsidR="00234989">
      <w:r>
        <w:t xml:space="preserve">Željko Čagalj,  OIB: 96728611610, </w:t>
      </w:r>
      <w:proofErr w:type="spellStart"/>
      <w:r>
        <w:t>Ivankovo</w:t>
      </w:r>
      <w:proofErr w:type="spellEnd"/>
      <w:r>
        <w:t xml:space="preserve">, </w:t>
      </w:r>
      <w:proofErr w:type="spellStart"/>
      <w:r>
        <w:t>A.G</w:t>
      </w:r>
      <w:proofErr w:type="spellEnd"/>
      <w:r>
        <w:t>. Matoša 12</w:t>
      </w:r>
    </w:p>
    <w:p w:rsidRDefault="00234989" w:rsidP="00234989" w:rsidR="00234989">
      <w:r>
        <w:t>član uprave, zastupa društvo  samostalno i neograničeno.</w:t>
      </w:r>
    </w:p>
    <w:p w:rsidRDefault="00234989" w:rsidP="00234989" w:rsidR="00234989"/>
    <w:p w:rsidRDefault="00234989" w:rsidP="00234989" w:rsidR="00234989">
      <w:pPr>
        <w:jc w:val="both"/>
      </w:pPr>
      <w:r>
        <w:t>FINA RC Osijek, podnio je prijedlog za otvaranje stečajnog postupka nad dužnikom</w:t>
      </w:r>
    </w:p>
    <w:p w:rsidRDefault="00234989" w:rsidP="00234989" w:rsidR="00234989">
      <w:pPr>
        <w:jc w:val="both"/>
      </w:pPr>
      <w:r>
        <w:t xml:space="preserve">INSTALACIJE ČAGALJ j. d.o.o, za proizvodnju, trgovinu i usluge </w:t>
      </w:r>
      <w:proofErr w:type="spellStart"/>
      <w:r>
        <w:t>Ivankovo</w:t>
      </w:r>
      <w:proofErr w:type="spellEnd"/>
      <w:r>
        <w:t>, Gorjani 64, u kojem navodi da dužnik na dan 17. 03. 2016. god., u očevidniku redoslijeda osnova za plaćanje ima evidentirane neizvršene osnove za plaćanje u neprekinutom razdoblju od 120 dana u ukupnom iznosu od 32.353,33 kn., u koji iznos je uračunata kamata i naknada FINE, te da dužnik ima 2 zaposlenika.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>Direktor dužnika Željko Čagalj je naveo da su zaposlenici on i supruga Ivana Čagalj, ali da ne rade, jer nema posla, tako da ni ne misli da bi mogao nastaviti raditi, odnosno obavljati djelatnost za koju je registriran.</w:t>
      </w:r>
    </w:p>
    <w:p w:rsidRDefault="00234989" w:rsidP="00234989" w:rsidR="00234989"/>
    <w:p w:rsidRDefault="00234989" w:rsidP="00234989" w:rsidR="00234989">
      <w:pPr>
        <w:jc w:val="both"/>
      </w:pPr>
      <w:r>
        <w:t>Knjigovodstveni servis je predao dokumentaciju kojom  su raspolagali, uz napomenu da nije potpuna, jer im osnivač nije uredno dostavljao knjigovodstvenu dokumentaciju.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>Temeljem uvida u karticu dužnika, za obveze za koje javnu evidenciju vodi  Porezna uprava,  na dan l7.01.2017. god., dužnik  duguje iznos od 7.897,10 kn javnih davanja.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lastRenderedPageBreak/>
        <w:t>Analizom financijskih izvješća za 2015. god. i traženih dodatnih informacija od odgovornih osoba, navodim slijedeće:</w:t>
      </w:r>
    </w:p>
    <w:p w:rsidRDefault="00234989" w:rsidP="00234989" w:rsidR="00234989">
      <w:pPr>
        <w:rPr>
          <w:b/>
        </w:rPr>
      </w:pPr>
    </w:p>
    <w:p w:rsidRDefault="00234989" w:rsidP="00234989" w:rsidR="00234989">
      <w:pPr>
        <w:numPr>
          <w:ilvl w:val="0"/>
          <w:numId w:val="25"/>
        </w:numPr>
        <w:rPr>
          <w:b/>
        </w:rPr>
      </w:pPr>
      <w:r>
        <w:rPr>
          <w:b/>
        </w:rPr>
        <w:t>Bruto bilanca  od 10.07.2015.  do 30.11.2015. god.</w:t>
      </w:r>
    </w:p>
    <w:p w:rsidRDefault="00234989" w:rsidP="00234989" w:rsidR="00234989">
      <w:pPr>
        <w:rPr>
          <w:b/>
        </w:rPr>
      </w:pPr>
    </w:p>
    <w:p w:rsidRDefault="00234989" w:rsidP="00234989" w:rsidR="00234989">
      <w:r>
        <w:t>Evidentirani prihodi su 5.150,00 kn.</w:t>
      </w:r>
    </w:p>
    <w:p w:rsidRDefault="00234989" w:rsidP="00234989" w:rsidR="00234989">
      <w:r>
        <w:t>Evidentirani rashodi su 15.123,85 kn, tako da gubitak iznosi -9.973,85 kn.</w:t>
      </w:r>
    </w:p>
    <w:p w:rsidRDefault="00234989" w:rsidP="00234989" w:rsidR="00234989"/>
    <w:p w:rsidRDefault="00234989" w:rsidP="00234989" w:rsidR="00234989">
      <w:r>
        <w:rPr>
          <w:b/>
        </w:rPr>
        <w:t>Dugotrajne imovine</w:t>
      </w:r>
      <w:r>
        <w:t xml:space="preserve"> nema.</w:t>
      </w:r>
    </w:p>
    <w:p w:rsidRDefault="00234989" w:rsidP="00234989" w:rsidR="00234989">
      <w:pPr>
        <w:rPr>
          <w:b/>
        </w:rPr>
      </w:pPr>
    </w:p>
    <w:p w:rsidRDefault="00234989" w:rsidP="00234989" w:rsidR="00234989">
      <w:r>
        <w:rPr>
          <w:b/>
        </w:rPr>
        <w:t xml:space="preserve">Kratkotrajna imovina </w:t>
      </w:r>
      <w:r>
        <w:t xml:space="preserve">evidentirana je u iznosu od </w:t>
      </w:r>
      <w:r>
        <w:rPr>
          <w:b/>
        </w:rPr>
        <w:t>17.950,00</w:t>
      </w:r>
      <w:r>
        <w:t xml:space="preserve">  </w:t>
      </w:r>
      <w:r>
        <w:rPr>
          <w:b/>
        </w:rPr>
        <w:t xml:space="preserve"> kn.</w:t>
      </w:r>
    </w:p>
    <w:p w:rsidRDefault="00234989" w:rsidP="00234989" w:rsidR="00234989"/>
    <w:p w:rsidRDefault="00234989" w:rsidP="00234989" w:rsidR="00234989">
      <w:r>
        <w:t>Sastoji se od:</w:t>
      </w:r>
    </w:p>
    <w:p w:rsidRDefault="00234989" w:rsidP="00234989" w:rsidR="00234989">
      <w:r>
        <w:t>Potraživanja  od kupaca                   …………       5.150,00 kn</w:t>
      </w:r>
    </w:p>
    <w:p w:rsidRDefault="00234989" w:rsidP="00234989" w:rsidR="00234989">
      <w:r>
        <w:t>Zalihe sirovine i materijala ………………….      12.800,00 kn</w:t>
      </w:r>
    </w:p>
    <w:p w:rsidRDefault="00234989" w:rsidP="00234989" w:rsidR="00234989">
      <w:pPr>
        <w:rPr>
          <w:b/>
        </w:rPr>
      </w:pPr>
    </w:p>
    <w:p w:rsidRDefault="00234989" w:rsidP="00234989" w:rsidR="00234989">
      <w:pPr>
        <w:rPr>
          <w:b/>
        </w:rPr>
      </w:pPr>
      <w:r>
        <w:rPr>
          <w:b/>
        </w:rPr>
        <w:t>Kratkoročne obveze dužnika iznose  27.923,85  kn.</w:t>
      </w:r>
    </w:p>
    <w:p w:rsidRDefault="00234989" w:rsidP="00234989" w:rsidR="00234989">
      <w:pPr>
        <w:rPr>
          <w:b/>
        </w:rPr>
      </w:pPr>
    </w:p>
    <w:p w:rsidRDefault="00234989" w:rsidP="00234989" w:rsidR="00234989">
      <w:r>
        <w:t>Obveze prema zaposlenima     ……………….        11.197,83 kn</w:t>
      </w:r>
    </w:p>
    <w:p w:rsidRDefault="00234989" w:rsidP="00234989" w:rsidR="00234989">
      <w:r>
        <w:t>Obveze prema dobavljačima      ……………..         14.800,00 kn</w:t>
      </w:r>
    </w:p>
    <w:p w:rsidRDefault="00234989" w:rsidP="00234989" w:rsidR="00234989">
      <w:r>
        <w:t>Obveze za poreze, doprinose i sl. ……………           1.926,02 kn</w:t>
      </w:r>
    </w:p>
    <w:p w:rsidRDefault="00234989" w:rsidP="00234989" w:rsidR="00234989"/>
    <w:p w:rsidRDefault="00234989" w:rsidP="00234989" w:rsidR="00234989">
      <w:pPr>
        <w:rPr>
          <w:b/>
        </w:rPr>
      </w:pPr>
      <w:r>
        <w:rPr>
          <w:b/>
        </w:rPr>
        <w:t>Dugoročnih obveza nema.</w:t>
      </w:r>
    </w:p>
    <w:p w:rsidRDefault="00234989" w:rsidP="00234989" w:rsidR="00234989">
      <w:pPr>
        <w:rPr>
          <w:b/>
        </w:rPr>
      </w:pPr>
    </w:p>
    <w:p w:rsidRDefault="00234989" w:rsidP="00234989" w:rsidR="00234989">
      <w:r>
        <w:t>Navedeni podaci nisu potpuni, jer knjigovodstvo nije uredno vođeno.</w:t>
      </w:r>
    </w:p>
    <w:p w:rsidRDefault="00234989" w:rsidP="00234989" w:rsidR="00234989"/>
    <w:p w:rsidRDefault="00234989" w:rsidP="00234989" w:rsidR="00234989">
      <w:pPr>
        <w:jc w:val="both"/>
      </w:pPr>
      <w:r>
        <w:t xml:space="preserve">Nakon pregleda dostupne dokumentacije i utvrđenog stanja poslovanja dužnika, dužnik INSTALACIJE ČAGALJ j. d.o.o, za proizvodnju, trgovinu i usluge </w:t>
      </w:r>
      <w:proofErr w:type="spellStart"/>
      <w:r>
        <w:t>Ivankovo</w:t>
      </w:r>
      <w:proofErr w:type="spellEnd"/>
      <w:r>
        <w:t>, Gorjani 64, MBS: 030161807, OIB: 60624775824, nema izgleda za nastavak poslovanja, jer mu je račun blokiran duže od 60 dana, a imovina, prema procjeni privremenog stečajnog upravitelja, ne pokriva postojeće obveze.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>Novaca na računima u banci nema, a prema iskazu člana uprave, imovine nema, a knjigovodstveni podaci su nepotpuni.</w:t>
      </w:r>
    </w:p>
    <w:p w:rsidRDefault="00234989" w:rsidP="00234989" w:rsidR="00234989">
      <w:pPr>
        <w:jc w:val="both"/>
      </w:pPr>
      <w:r>
        <w:t>Dužnik je nesposoban za plaćanje i prezadužen, a više ne posluje.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>Na strani dužnika, postoje stečajni razlozi predviđeni u čl. 5. St. 2. Stečajnog zakona – nesposobnost za plaćanje i prezaduženost.</w:t>
      </w:r>
    </w:p>
    <w:p w:rsidRDefault="00234989" w:rsidP="00234989" w:rsidR="00234989">
      <w:pPr>
        <w:jc w:val="both"/>
      </w:pPr>
    </w:p>
    <w:p w:rsidRDefault="00234989" w:rsidP="00234989" w:rsidR="00234989">
      <w:pPr>
        <w:jc w:val="both"/>
      </w:pPr>
      <w:r>
        <w:t xml:space="preserve">Utvrđena imovina, koja bi ušla u stečajnu masu, nije dovoljna ni za namirenje troškova stečajnog postupka. </w:t>
      </w:r>
    </w:p>
    <w:p w:rsidRDefault="00234989" w:rsidP="00234989" w:rsidR="00234989">
      <w:pPr>
        <w:jc w:val="both"/>
      </w:pPr>
      <w:r>
        <w:t>Ispunjeni su svi preduvjeti iz čl. 132 .Stečajnog zakona, obzirom da imovina dužnika, koja bi ušla u stečajnu masu, nije dovoljna za namirenje troškova stečajnog postupka, ili je neznatne vrijednosti, te da se zbog nedostatnosti stečajne mase provede skraćeni stečajni postupak  sukladno članku 132. Stečajnog zakona.</w:t>
      </w:r>
    </w:p>
    <w:p w:rsidRDefault="00234989" w:rsidP="00234989" w:rsidR="00234989"/>
    <w:p w:rsidRDefault="00234989" w:rsidP="00234989" w:rsidR="00234989">
      <w:pPr>
        <w:jc w:val="both"/>
      </w:pPr>
      <w:r>
        <w:lastRenderedPageBreak/>
        <w:t xml:space="preserve">Predlaže se da se donese rješenje kojim se pozivaju vjerovnici dužnika INSTALACIJE ČAGALJ j. d.o.o, za proizvodnju, trgovinu i usluge </w:t>
      </w:r>
      <w:proofErr w:type="spellStart"/>
      <w:r>
        <w:t>Ivankovo</w:t>
      </w:r>
      <w:proofErr w:type="spellEnd"/>
      <w:r>
        <w:t>, Gorjani 64, MBS: 030161807, OIB: 60624775824, te druge osobe koje za to imaju pravni interes, da predujme iznos od 30.000,00 kn za pokriće troškova prethodnog postupka i eventualno otvorenog stečajnog postupka, sukladno čl. 132 Stečajnog zakona.</w:t>
      </w:r>
    </w:p>
    <w:p w:rsidRDefault="00234989" w:rsidP="00234989" w:rsidR="00234989">
      <w:pPr>
        <w:jc w:val="both"/>
      </w:pPr>
    </w:p>
    <w:p w:rsidRDefault="00234989" w:rsidP="00234989" w:rsidR="00234989">
      <w:r>
        <w:t>Predviđeni troškovi stečajnog postupka iznosili bi:</w:t>
      </w:r>
    </w:p>
    <w:p w:rsidRDefault="00234989" w:rsidP="00234989" w:rsidR="00234989"/>
    <w:p w:rsidRDefault="00234989" w:rsidP="00234989" w:rsidR="00234989">
      <w:pPr>
        <w:numPr>
          <w:ilvl w:val="0"/>
          <w:numId w:val="26"/>
        </w:numPr>
      </w:pPr>
      <w:r>
        <w:t>Nagrada za rad stečajnog upravitelja (bruto)</w:t>
      </w:r>
      <w:r>
        <w:tab/>
        <w:t>………  4.000,00 kn</w:t>
      </w:r>
    </w:p>
    <w:p w:rsidRDefault="00234989" w:rsidP="00234989" w:rsidR="00234989">
      <w:pPr>
        <w:numPr>
          <w:ilvl w:val="0"/>
          <w:numId w:val="26"/>
        </w:numPr>
      </w:pPr>
      <w:r>
        <w:t>Nagrada stečajnom upravitelju (bruto)……………..</w:t>
      </w:r>
      <w:r>
        <w:tab/>
        <w:t>16.000,00 kn</w:t>
      </w:r>
    </w:p>
    <w:p w:rsidRDefault="00234989" w:rsidP="00234989" w:rsidR="00234989">
      <w:pPr>
        <w:numPr>
          <w:ilvl w:val="0"/>
          <w:numId w:val="26"/>
        </w:numPr>
      </w:pPr>
      <w:r>
        <w:t>Ostali troškovi (izrada pečata, troškovi</w:t>
      </w:r>
    </w:p>
    <w:p w:rsidRDefault="00234989" w:rsidP="00234989" w:rsidR="00234989">
      <w:pPr>
        <w:ind w:left="720"/>
      </w:pPr>
      <w:r>
        <w:t>platnog prometa, knjigovodstvene usluge i</w:t>
      </w:r>
    </w:p>
    <w:p w:rsidRDefault="00234989" w:rsidP="00234989" w:rsidR="00234989">
      <w:pPr>
        <w:ind w:left="720"/>
      </w:pPr>
      <w:r>
        <w:t>arhiviranje građe)……………………………………10.000,00 kn</w:t>
      </w:r>
    </w:p>
    <w:p w:rsidRDefault="00234989" w:rsidP="00234989" w:rsidR="00234989">
      <w:pPr>
        <w:ind w:left="720"/>
      </w:pPr>
      <w:r>
        <w:t>____________________________________________________</w:t>
      </w:r>
    </w:p>
    <w:p w:rsidRDefault="00234989" w:rsidP="00234989" w:rsidR="00234989">
      <w:pPr>
        <w:ind w:left="720"/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  <w:t>30.000,00 kn</w:t>
      </w:r>
    </w:p>
    <w:p w:rsidRDefault="007D2041" w:rsidP="00C40F45" w:rsidR="007D2041" w:rsidRPr="004A2B09">
      <w:pPr>
        <w:jc w:val="both"/>
        <w:rPr>
          <w:bCs/>
        </w:rPr>
      </w:pPr>
    </w:p>
    <w:p w:rsidRDefault="007D2041" w:rsidP="00C40F45" w:rsidR="007D2041" w:rsidRPr="005E551C">
      <w:pPr>
        <w:ind w:firstLine="708"/>
        <w:jc w:val="both"/>
      </w:pPr>
      <w:r w:rsidRPr="005E551C">
        <w:t>Rješenjem ovoga suda broj St-</w:t>
      </w:r>
      <w:r w:rsidR="00234989">
        <w:t>664</w:t>
      </w:r>
      <w:r w:rsidR="005643D4">
        <w:t xml:space="preserve">/16 od </w:t>
      </w:r>
      <w:r w:rsidR="00AF0B31">
        <w:t>3</w:t>
      </w:r>
      <w:r w:rsidR="00234989">
        <w:t>0</w:t>
      </w:r>
      <w:r w:rsidR="00AF0B31">
        <w:t>. siječnja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40F45">
        <w:t>30</w:t>
      </w:r>
      <w:r w:rsidR="005643D4">
        <w:t>.000,00</w:t>
      </w:r>
      <w:r w:rsidRPr="005E551C">
        <w:t xml:space="preserve"> kn na ime predujma za pokriće troškova kako prethodnog tako i otvorenog stečajnog postupka.</w:t>
      </w:r>
    </w:p>
    <w:p w:rsidRDefault="007D2041" w:rsidP="00C40F45" w:rsidR="007D2041" w:rsidRPr="005E551C">
      <w:pPr>
        <w:ind w:firstLine="708"/>
        <w:jc w:val="both"/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234989">
        <w:t>30. siječnja</w:t>
      </w:r>
      <w:r w:rsidR="00AF0B31">
        <w:t xml:space="preserve"> 2017. g.</w:t>
      </w:r>
    </w:p>
    <w:p w:rsidRDefault="007D2041" w:rsidP="00C40F45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C40F45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F0B31" w:rsidR="007D2041" w:rsidRPr="005E551C">
      <w:pPr>
        <w:pStyle w:val="Bezproreda"/>
        <w:jc w:val="both"/>
      </w:pPr>
    </w:p>
    <w:p w:rsidRDefault="007D2041" w:rsidP="00234989" w:rsidR="00AF0B31" w:rsidRPr="00234989">
      <w:pPr>
        <w:pStyle w:val="Odlomakpopisa"/>
        <w:ind w:firstLine="708" w:left="0"/>
        <w:jc w:val="both"/>
        <w:rPr>
          <w:szCs w:val="24"/>
          <w:lang w:val="hr-HR"/>
        </w:rPr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</w:t>
      </w:r>
      <w:r w:rsidR="00AF0B31">
        <w:t xml:space="preserve"> </w:t>
      </w:r>
      <w:r w:rsidR="00234989" w:rsidRPr="004C0D00">
        <w:rPr>
          <w:szCs w:val="24"/>
          <w:lang w:val="hr-HR"/>
        </w:rPr>
        <w:t xml:space="preserve">prijedlog FINE za otvaranje </w:t>
      </w:r>
      <w:r w:rsidR="00234989">
        <w:rPr>
          <w:szCs w:val="24"/>
          <w:lang w:val="hr-HR"/>
        </w:rPr>
        <w:t xml:space="preserve">skraćenog </w:t>
      </w:r>
      <w:r w:rsidR="00234989" w:rsidRPr="004C0D00">
        <w:rPr>
          <w:szCs w:val="24"/>
          <w:lang w:val="hr-HR"/>
        </w:rPr>
        <w:t xml:space="preserve">stečajnog postupka </w:t>
      </w:r>
      <w:proofErr w:type="gramStart"/>
      <w:r w:rsidR="00234989" w:rsidRPr="004C0D00">
        <w:rPr>
          <w:szCs w:val="24"/>
          <w:lang w:val="hr-HR"/>
        </w:rPr>
        <w:t>od</w:t>
      </w:r>
      <w:proofErr w:type="gramEnd"/>
      <w:r w:rsidR="00234989" w:rsidRPr="004C0D00">
        <w:rPr>
          <w:szCs w:val="24"/>
          <w:lang w:val="hr-HR"/>
        </w:rPr>
        <w:t xml:space="preserve"> </w:t>
      </w:r>
      <w:r w:rsidR="00234989">
        <w:rPr>
          <w:szCs w:val="24"/>
          <w:lang w:val="hr-HR"/>
        </w:rPr>
        <w:t>21.3.2016. g.,</w:t>
      </w:r>
      <w:r w:rsidR="00234989" w:rsidRPr="004C0D00">
        <w:rPr>
          <w:szCs w:val="24"/>
          <w:lang w:val="hr-HR"/>
        </w:rPr>
        <w:t xml:space="preserve"> </w:t>
      </w:r>
      <w:r w:rsidR="00234989">
        <w:rPr>
          <w:szCs w:val="24"/>
          <w:lang w:val="hr-HR"/>
        </w:rPr>
        <w:t xml:space="preserve">povijesni </w:t>
      </w:r>
      <w:r w:rsidR="00234989" w:rsidRPr="004C0D00">
        <w:rPr>
          <w:szCs w:val="24"/>
          <w:lang w:val="hr-HR"/>
        </w:rPr>
        <w:t xml:space="preserve">izvadak iz sudskog registra za dužnika, </w:t>
      </w:r>
      <w:r w:rsidR="00234989">
        <w:rPr>
          <w:szCs w:val="24"/>
          <w:lang w:val="hr-HR"/>
        </w:rPr>
        <w:t xml:space="preserve">knjigovodstvena kartica od 17.1.2017. g., bruto bilanca za razdoblje od 10.7.2015. g. do 31.11.2015. g., Uvjerenje MUP PU Vinkovci od 19.1.2017. g., potvrda </w:t>
      </w:r>
      <w:proofErr w:type="spellStart"/>
      <w:r w:rsidR="00234989">
        <w:rPr>
          <w:szCs w:val="24"/>
          <w:lang w:val="hr-HR"/>
        </w:rPr>
        <w:t>zk</w:t>
      </w:r>
      <w:proofErr w:type="spellEnd"/>
      <w:r w:rsidR="00234989">
        <w:rPr>
          <w:szCs w:val="24"/>
          <w:lang w:val="hr-HR"/>
        </w:rPr>
        <w:t xml:space="preserve">. odjela Vinkovci od 19.1.2017. g., dopis TS Osijek R2-4/17 od 12.1.2017. g. </w:t>
      </w:r>
    </w:p>
    <w:p w:rsidRDefault="007D2041" w:rsidP="00AF0B31" w:rsidR="00FC6077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234989" w:rsidP="00AF0B31" w:rsidR="00234989">
      <w:pPr>
        <w:pStyle w:val="Bezproreda"/>
        <w:ind w:firstLine="708"/>
        <w:jc w:val="both"/>
      </w:pP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proofErr w:type="spellStart"/>
      <w:r w:rsidR="00AF0B31">
        <w:t>Julka</w:t>
      </w:r>
      <w:proofErr w:type="spellEnd"/>
      <w:r w:rsidR="00AF0B31">
        <w:t xml:space="preserve"> Bandić</w:t>
      </w:r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FC6077" w:rsidP="007D2041" w:rsidR="00FC6077">
      <w:pPr>
        <w:jc w:val="both"/>
      </w:pPr>
    </w:p>
    <w:p w:rsidRDefault="00FC6077" w:rsidP="007D2041" w:rsidR="00FC607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BD7F22">
        <w:t>13. travnja</w:t>
      </w:r>
      <w:r w:rsidR="00AF0B31">
        <w:t xml:space="preserve"> 2</w:t>
      </w:r>
      <w:r w:rsidR="00C40F45">
        <w:t>017.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BD7F22" w:rsidR="00FC6077" w:rsidRPr="00BD7F22">
      <w:pPr>
        <w:jc w:val="both"/>
        <w:rPr>
          <w:b/>
        </w:rPr>
      </w:pPr>
    </w:p>
    <w:p w:rsidRDefault="00DF5F6A" w:rsidP="00BD7F22" w:rsidR="00DF5F6A" w:rsidRPr="00BD7F22">
      <w:pPr>
        <w:jc w:val="both"/>
      </w:pPr>
      <w:r w:rsidRPr="00BD7F22">
        <w:t>DNA:</w:t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stečajn</w:t>
      </w:r>
      <w:r w:rsidR="00E33447" w:rsidRPr="00BD7F22">
        <w:rPr>
          <w:lang w:val="hr-HR"/>
        </w:rPr>
        <w:t>i</w:t>
      </w:r>
      <w:r w:rsidRPr="00BD7F22">
        <w:rPr>
          <w:lang w:val="hr-HR"/>
        </w:rPr>
        <w:t xml:space="preserve"> uprav. </w:t>
      </w:r>
      <w:proofErr w:type="spellStart"/>
      <w:r w:rsidR="00AF0B31" w:rsidRPr="00BD7F22">
        <w:rPr>
          <w:lang w:val="hr-HR"/>
        </w:rPr>
        <w:t>Julka</w:t>
      </w:r>
      <w:proofErr w:type="spellEnd"/>
      <w:r w:rsidR="00AF0B31" w:rsidRPr="00BD7F22">
        <w:rPr>
          <w:lang w:val="hr-HR"/>
        </w:rPr>
        <w:t xml:space="preserve"> Bandić</w:t>
      </w:r>
      <w:r w:rsidR="00C40F45" w:rsidRPr="00BD7F22">
        <w:rPr>
          <w:lang w:val="hr-HR"/>
        </w:rPr>
        <w:tab/>
      </w:r>
    </w:p>
    <w:p w:rsidRDefault="00DF5F6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b/>
          <w:lang w:val="hr-HR"/>
        </w:rPr>
        <w:t xml:space="preserve"> </w:t>
      </w:r>
      <w:r w:rsidRPr="00BD7F22">
        <w:rPr>
          <w:lang w:val="hr-HR"/>
        </w:rPr>
        <w:t xml:space="preserve">ŽDO </w:t>
      </w:r>
      <w:r w:rsidR="00C6028A" w:rsidRPr="00BD7F22">
        <w:rPr>
          <w:lang w:val="hr-HR"/>
        </w:rPr>
        <w:t>Osijek</w:t>
      </w:r>
      <w:r w:rsidR="006A7184" w:rsidRPr="00BD7F22">
        <w:rPr>
          <w:lang w:val="hr-HR"/>
        </w:rPr>
        <w:tab/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dužnik</w:t>
      </w:r>
    </w:p>
    <w:p w:rsidRDefault="00BD7F22" w:rsidP="00BD7F22" w:rsidR="00BD7F22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proofErr w:type="spellStart"/>
      <w:r w:rsidRPr="00BD7F22">
        <w:rPr>
          <w:lang w:val="hr-HR"/>
        </w:rPr>
        <w:t>z.z</w:t>
      </w:r>
      <w:proofErr w:type="spellEnd"/>
      <w:r w:rsidRPr="00BD7F22">
        <w:rPr>
          <w:lang w:val="hr-HR"/>
        </w:rPr>
        <w:t xml:space="preserve">. dužnika </w:t>
      </w:r>
      <w:r w:rsidRPr="00BD7F22">
        <w:rPr>
          <w:color w:val="000000"/>
          <w:lang w:val="hr-HR"/>
        </w:rPr>
        <w:t xml:space="preserve">Željko Čagalj,  </w:t>
      </w:r>
      <w:proofErr w:type="spellStart"/>
      <w:r w:rsidRPr="00BD7F22">
        <w:rPr>
          <w:color w:val="000000"/>
          <w:lang w:val="hr-HR"/>
        </w:rPr>
        <w:t>Ivankovo</w:t>
      </w:r>
      <w:proofErr w:type="spellEnd"/>
      <w:r w:rsidRPr="00BD7F22">
        <w:rPr>
          <w:color w:val="000000"/>
          <w:lang w:val="hr-HR"/>
        </w:rPr>
        <w:t>, Antuna Gustava Matoša 12</w:t>
      </w:r>
    </w:p>
    <w:p w:rsidRDefault="007D7E9A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e-</w:t>
      </w:r>
      <w:proofErr w:type="spellStart"/>
      <w:r w:rsidR="00DF5F6A" w:rsidRPr="00BD7F22">
        <w:rPr>
          <w:lang w:val="hr-HR"/>
        </w:rPr>
        <w:t>ogl</w:t>
      </w:r>
      <w:proofErr w:type="spellEnd"/>
      <w:r w:rsidR="00DF5F6A" w:rsidRPr="00BD7F22">
        <w:rPr>
          <w:lang w:val="hr-HR"/>
        </w:rPr>
        <w:t>. pl.</w:t>
      </w:r>
    </w:p>
    <w:p w:rsidRDefault="00FC6077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FINA</w:t>
      </w:r>
    </w:p>
    <w:p w:rsidRDefault="00163859" w:rsidP="00BD7F22" w:rsidR="00FC6077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>Registar</w:t>
      </w:r>
      <w:r w:rsidR="005456F8" w:rsidRPr="00BD7F22">
        <w:rPr>
          <w:lang w:val="hr-HR"/>
        </w:rPr>
        <w:t xml:space="preserve"> TS Osijek</w:t>
      </w:r>
    </w:p>
    <w:p w:rsidRDefault="00163859" w:rsidP="00BD7F22" w:rsidR="00163859" w:rsidRPr="00BD7F22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  <w:spacing w:lineRule="auto" w:line="240"/>
        <w:rPr>
          <w:lang w:val="hr-HR"/>
        </w:rPr>
      </w:pPr>
      <w:r w:rsidRPr="00BD7F22">
        <w:rPr>
          <w:lang w:val="hr-HR"/>
        </w:rPr>
        <w:t xml:space="preserve"> kal. </w:t>
      </w:r>
      <w:r w:rsidR="00BD7F22" w:rsidRPr="00BD7F22">
        <w:rPr>
          <w:lang w:val="hr-HR"/>
        </w:rPr>
        <w:t>13.5.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164CC6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FCA" w:rsidR="00F41FCA">
      <w:r>
        <w:separator/>
      </w:r>
    </w:p>
  </w:endnote>
  <w:endnote w:id="0" w:type="continuationSeparator">
    <w:p w:rsidRDefault="00F41FCA" w:rsidR="00F41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FCA" w:rsidR="00F41FCA">
      <w:r>
        <w:separator/>
      </w:r>
    </w:p>
  </w:footnote>
  <w:footnote w:id="0" w:type="continuationSeparator">
    <w:p w:rsidRDefault="00F41FCA" w:rsidR="00F41F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CC6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234989" w:rsidP="00234989" w:rsidR="00234989">
    <w:pPr>
      <w:jc w:val="right"/>
    </w:pPr>
    <w:r>
      <w:t>Broj: 6 St-664/16-14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9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7"/>
  </w:num>
  <w:num w:numId="15">
    <w:abstractNumId w:val="23"/>
  </w:num>
  <w:num w:numId="16">
    <w:abstractNumId w:val="0"/>
  </w:num>
  <w:num w:numId="17">
    <w:abstractNumId w:val="7"/>
  </w:num>
  <w:num w:numId="18">
    <w:abstractNumId w:val="12"/>
  </w:num>
  <w:num w:numId="19">
    <w:abstractNumId w:val="14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64CC6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34989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21B6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1BC"/>
    <w:rsid w:val="00357407"/>
    <w:rsid w:val="0036228E"/>
    <w:rsid w:val="00362918"/>
    <w:rsid w:val="0036644F"/>
    <w:rsid w:val="00382AF2"/>
    <w:rsid w:val="00384258"/>
    <w:rsid w:val="00391EE1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0B31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D7F22"/>
    <w:rsid w:val="00BF27D4"/>
    <w:rsid w:val="00BF30CF"/>
    <w:rsid w:val="00BF63E8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11390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3FF8"/>
    <w:rsid w:val="00F058D9"/>
    <w:rsid w:val="00F11DAD"/>
    <w:rsid w:val="00F21871"/>
    <w:rsid w:val="00F41C45"/>
    <w:rsid w:val="00F41FCA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4961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4C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4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64C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4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0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Čagalj j.d.o.o. za proizvodnju, trgovinu i usluge</izvorni_sadrzaj>
    <derivirana_varijabla naziv="DomainObject.Predmet.ProtustrankaFormated_1">  Instalacije Čagalj j.d.o.o. za proizvodnju, trgovinu i usluge</derivirana_varijabla>
  </DomainObject.Predmet.ProtustrankaFormated>
  <DomainObject.Predmet.ProtustrankaFormatedOIB>
    <izvorni_sadrzaj>  Instalacije Čagalj j.d.o.o. za proizvodnju, trgovinu i usluge, OIB 60624775824</izvorni_sadrzaj>
    <derivirana_varijabla naziv="DomainObject.Predmet.ProtustrankaFormatedOIB_1">  Instalacije Čagalj j.d.o.o. za proizvodnju, trgovinu i usluge, OIB 60624775824</derivirana_varijabla>
  </DomainObject.Predmet.ProtustrankaFormatedOIB>
  <DomainObject.Predmet.ProtustrankaFormatedWithAdress>
    <izvorni_sadrzaj> Instalacije Čagalj j.d.o.o. za proizvodnju, trgovinu i usluge, Gorjani 64, 32281 Ivankovo</izvorni_sadrzaj>
    <derivirana_varijabla naziv="DomainObject.Predmet.ProtustrankaFormatedWithAdress_1"> Instalacije Čagalj j.d.o.o. za proizvodnju, trgovinu i usluge, Gorjani 64, 32281 Ivankovo</derivirana_varijabla>
  </DomainObject.Predmet.ProtustrankaFormatedWithAdress>
  <DomainObject.Predmet.ProtustrankaFormatedWithAdressOIB>
    <izvorni_sadrzaj> Instalacije Čagalj j.d.o.o. za proizvodnju, trgovinu i usluge, OIB 60624775824, Gorjani 64, 32281 Ivankovo</izvorni_sadrzaj>
    <derivirana_varijabla naziv="DomainObject.Predmet.ProtustrankaFormatedWithAdressOIB_1"> Instalacije Čagalj j.d.o.o. za proizvodnju, trgovinu i usluge, OIB 60624775824, Gorjani 64, 32281 Ivankovo</derivirana_varijabla>
  </DomainObject.Predmet.ProtustrankaFormatedWithAdressOIB>
  <DomainObject.Predmet.ProtustrankaWithAdress>
    <izvorni_sadrzaj>Instalacije Čagalj j.d.o.o. za proizvodnju, trgovinu i usluge Gorjani 64, 32281 Ivankovo</izvorni_sadrzaj>
    <derivirana_varijabla naziv="DomainObject.Predmet.ProtustrankaWithAdress_1">Instalacije Čagalj j.d.o.o. za proizvodnju, trgovinu i usluge Gorjani 64, 32281 Ivankovo</derivirana_varijabla>
  </DomainObject.Predmet.ProtustrankaWithAdress>
  <DomainObject.Predmet.ProtustrankaWithAdressOIB>
    <izvorni_sadrzaj>Instalacije Čagalj j.d.o.o. za proizvodnju, trgovinu i usluge, OIB 60624775824, Gorjani 64, 32281 Ivankovo</izvorni_sadrzaj>
    <derivirana_varijabla naziv="DomainObject.Predmet.ProtustrankaWithAdressOIB_1">Instalacije Čagalj j.d.o.o. za proizvodnju, trgovinu i usluge, OIB 60624775824, Gorjani 64, 32281 Ivankovo</derivirana_varijabla>
  </DomainObject.Predmet.ProtustrankaWithAdressOIB>
  <DomainObject.Predmet.ProtustrankaNazivFormated>
    <izvorni_sadrzaj>Instalacije Čagalj j.d.o.o. za proizvodnju, trgovinu i usluge</izvorni_sadrzaj>
    <derivirana_varijabla naziv="DomainObject.Predmet.ProtustrankaNazivFormated_1">Instalacije Čagalj j.d.o.o. za proizvodnju, trgovinu i usluge</derivirana_varijabla>
  </DomainObject.Predmet.ProtustrankaNazivFormated>
  <DomainObject.Predmet.ProtustrankaNazivFormatedOIB>
    <izvorni_sadrzaj>Instalacije Čagalj j.d.o.o. za proizvodnju, trgovinu i usluge, OIB 60624775824</izvorni_sadrzaj>
    <derivirana_varijabla naziv="DomainObject.Predmet.ProtustrankaNazivFormatedOIB_1">Instalacije Čagalj j.d.o.o. za proizvodnju, trgovinu i usluge, OIB 60624775824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Instalacije Čagalj j.d.o.o. za proizvodnju, trgovinu i usluge</item>
    </izvorni_sadrzaj>
    <derivirana_varijabla naziv="DomainObject.Predmet.ProtuStrankaListFormated_1">
      <item>Instalacije Čagalj j.d.o.o. za proizvodnju, trgovinu i usluge</item>
    </derivirana_varijabla>
  </DomainObject.Predmet.ProtuStrankaListFormated>
  <DomainObject.Predmet.ProtuStrankaListFormatedOIB>
    <izvorni_sadrzaj>
      <item>Instalacije Čagalj j.d.o.o. za proizvodnju, trgovinu i usluge, OIB 60624775824</item>
    </izvorni_sadrzaj>
    <derivirana_varijabla naziv="DomainObject.Predmet.ProtuStrankaListFormatedOIB_1">
      <item>Instalacije Čagalj j.d.o.o. za proizvodnju, trgovinu i usluge, OIB 60624775824</item>
    </derivirana_varijabla>
  </DomainObject.Predmet.ProtuStrankaListFormatedOIB>
  <DomainObject.Predmet.ProtuStrankaListFormatedWithAdress>
    <izvorni_sadrzaj>
      <item>Instalacije Čagalj j.d.o.o. za proizvodnju, trgovinu i usluge, Gorjani 64, 32281 Ivankovo</item>
    </izvorni_sadrzaj>
    <derivirana_varijabla naziv="DomainObject.Predmet.ProtuStrankaListFormatedWithAdress_1">
      <item>Instalacije Čagalj j.d.o.o. za proizvodnju, trgovinu i usluge, Gorjani 64, 32281 Ivankovo</item>
    </derivirana_varijabla>
  </DomainObject.Predmet.ProtuStrankaListFormatedWithAdress>
  <DomainObject.Predmet.ProtuStrankaListFormatedWithAdressOIB>
    <izvorni_sadrzaj>
      <item>Instalacije Čagalj j.d.o.o. za proizvodnju, trgovinu i usluge, OIB 60624775824, Gorjani 64, 32281 Ivankovo</item>
    </izvorni_sadrzaj>
    <derivirana_varijabla naziv="DomainObject.Predmet.ProtuStrankaListFormatedWithAdressOIB_1">
      <item>Instalacije Čagalj j.d.o.o. za proizvodnju, trgovinu i usluge, OIB 60624775824, Gorjani 64, 32281 Ivankovo</item>
    </derivirana_varijabla>
  </DomainObject.Predmet.ProtuStrankaListFormatedWithAdressOIB>
  <DomainObject.Predmet.ProtuStrankaListNazivFormated>
    <izvorni_sadrzaj>
      <item>Instalacije Čagalj j.d.o.o. za proizvodnju, trgovinu i usluge</item>
    </izvorni_sadrzaj>
    <derivirana_varijabla naziv="DomainObject.Predmet.ProtuStrankaListNazivFormated_1">
      <item>Instalacije Čagalj j.d.o.o. za proizvodnju, trgovinu i usluge</item>
    </derivirana_varijabla>
  </DomainObject.Predmet.ProtuStrankaListNazivFormated>
  <DomainObject.Predmet.ProtuStrankaListNazivFormatedOIB>
    <izvorni_sadrzaj>
      <item>Instalacije Čagalj j.d.o.o. za proizvodnju, trgovinu i usluge, OIB 60624775824</item>
    </izvorni_sadrzaj>
    <derivirana_varijabla naziv="DomainObject.Predmet.ProtuStrankaListNazivFormatedOIB_1">
      <item>Instalacije Čagalj j.d.o.o. za proizvodnju, trgovinu i usluge, OIB 60624775824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Instalacije Čagalj j.d.o.o. za proizvodnju, trgovinu i usluge</izvorni_sadrzaj>
    <derivirana_varijabla naziv="DomainObject.Predmet.ProtustrankaIDrugi_1">Instalacije Čagalj j.d.o.o.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Instalacije Čagalj j.d.o.o. za proizvodnju, trgovinu i usluge, OIB 60624775824, Gorjani 64, 32281 Ivankovo</izvorni_sadrzaj>
    <derivirana_varijabla naziv="DomainObject.Predmet.ProtustrankaIDrugiAdressOIB_1">Instalacije Čagalj j.d.o.o. za proizvodnju, trgovinu i usluge, OIB 60624775824, Gorjani 64,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Instalacije Čagalj j.d.o.o. za proizvodnju, trgovinu i usluge</item>
    </izvorni_sadrzaj>
    <derivirana_varijabla naziv="DomainObject.Predmet.SudioniciListNaziv_1">
      <item>FINA RC OSIJEK</item>
      <item>Instalacije Čagalj j.d.o.o.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Instalacije Čagalj j.d.o.o. za proizvodnju, trgovinu i usluge, OIB 60624775824, Gorjani 64,32281 Ivankovo</item>
    </izvorni_sadrzaj>
    <derivirana_varijabla naziv="DomainObject.Predmet.SudioniciListAdressOIB_1">
      <item>FINA RC OSIJEK, OIB 85821130368, L. JEGERA 3,31000 Osijek</item>
      <item>Instalacije Čagalj j.d.o.o. za proizvodnju, trgovinu i usluge, OIB 60624775824, Gorjani 64,32281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60624775824</item>
    </izvorni_sadrzaj>
    <derivirana_varijabla naziv="DomainObject.Predmet.SudioniciListNazivOIB_1">
      <item>, OIB 85821130368</item>
      <item>, OIB 60624775824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7588F-A31A-449F-BEBA-1337F481F6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1273</properties:Words>
  <properties:Characters>7283</properties:Characters>
  <properties:Lines>252</properties:Lines>
  <properties:Paragraphs>80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2017-04-13T07:33:00Z</dcterms:created>
  <dc:creator>dsekulic</dc:creator>
  <cp:lastModifiedBy>Danijela Sekulić</cp:lastModifiedBy>
  <cp:lastPrinted>2017-04-13T07:32:00Z</cp:lastPrinted>
  <dcterms:modified xmlns:xsi="http://www.w3.org/2001/XMLSchema-instance" xsi:type="dcterms:W3CDTF">2017-04-13T07:34:00Z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