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7db76" w14:paraId="ed7db76" w:rsidRDefault="004C00D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C00DB" w:rsidP="004C00DB" w:rsidR="00AE649C">
      <w:pPr>
        <w:pStyle w:val="NormaleSPIS"/>
        <w:spacing w:after="0"/>
      </w:pPr>
      <w:r>
        <w:t xml:space="preserve">        Republika Hrvatska</w:t>
      </w:r>
    </w:p>
    <w:p w:rsidRDefault="004C00DB" w:rsidP="004C00DB" w:rsidR="004C00DB">
      <w:pPr>
        <w:pStyle w:val="NormaleSPIS"/>
        <w:spacing w:after="0"/>
      </w:pPr>
      <w:r>
        <w:t xml:space="preserve">     Trgovački sud u Bjelovaru</w:t>
      </w:r>
    </w:p>
    <w:p w:rsidRDefault="004C00DB" w:rsidP="004C00DB" w:rsidR="004C00DB">
      <w:pPr>
        <w:pStyle w:val="NormaleSPIS"/>
        <w:spacing w:after="0"/>
      </w:pPr>
      <w:r>
        <w:t>Bjelovar, Šetalište dr.I.Lebovića 42.</w:t>
      </w:r>
    </w:p>
    <w:p w:rsidRDefault="004C00DB" w:rsidP="004C00DB" w:rsidR="004C00DB">
      <w:pPr>
        <w:pStyle w:val="NormaleSPIS"/>
        <w:jc w:val="right"/>
        <w:rPr>
          <w:b/>
        </w:rPr>
      </w:pPr>
      <w:r>
        <w:t>Poslovni broj: 7 St-227/2018-16</w:t>
      </w:r>
    </w:p>
    <w:p w:rsidRDefault="004C00DB" w:rsidP="004C00DB" w:rsidR="004C00DB">
      <w:pPr>
        <w:jc w:val="center"/>
      </w:pPr>
      <w:r>
        <w:t>R E P U B L I K A  H R V A T S K A</w:t>
      </w:r>
    </w:p>
    <w:p w:rsidRDefault="004C00DB" w:rsidP="004C00DB" w:rsidR="004C00DB">
      <w:pPr>
        <w:jc w:val="center"/>
      </w:pPr>
      <w:r>
        <w:t>R J E Š E N J E</w:t>
      </w:r>
    </w:p>
    <w:p w:rsidRDefault="004C00DB" w:rsidP="004C00DB" w:rsidR="004C00DB">
      <w:pPr>
        <w:ind w:firstLine="720"/>
        <w:jc w:val="both"/>
      </w:pPr>
      <w:r>
        <w:t xml:space="preserve">Trgovački sud u Bjelovaru, po sucu Tomislavu </w:t>
      </w:r>
      <w:proofErr w:type="spellStart"/>
      <w:r>
        <w:t>Mrazoviću</w:t>
      </w:r>
      <w:proofErr w:type="spellEnd"/>
      <w:r>
        <w:t>, povodom prijedloga predlagatelja za FINANCIJSKE AGENCIJE, OIB 85821130368, RC ZAGREB, Trg svibanjskih žrtava 1995. 1, za otvaranje stečajnog postupka nad dužnikom DD RAČUNALA j.d.o.o. za usluge i trgovinu iz Zagreba, Podsusedska aleja 8, MBS 080831373, OIB 89360823187, 17. listopada 2018.</w:t>
      </w:r>
    </w:p>
    <w:p w:rsidRDefault="004C00DB" w:rsidP="004C00DB" w:rsidR="004C00DB">
      <w:pPr>
        <w:jc w:val="center"/>
        <w:rPr>
          <w:b/>
        </w:rPr>
      </w:pPr>
      <w:r>
        <w:t>r i j e š i o   j e</w:t>
      </w:r>
    </w:p>
    <w:p w:rsidRDefault="004C00DB" w:rsidP="004C00DB" w:rsidR="004C00DB">
      <w:pPr>
        <w:ind w:firstLine="720"/>
        <w:jc w:val="both"/>
      </w:pPr>
      <w:r>
        <w:t xml:space="preserve">1.Pozivaju se osobe koje imaju pravni interes za provedbom stečajnog postupka nad dužnikom DD RAČUNALA j.d.o.o. za usluge i trgovinu iz Zagreba, Podsusedska aleja 8, MBS 080831373, OIB 89360823187, da u roku od 15 dana, računajući od isteka osmog dana od objave ovog poziva na e-oglasnoj ploči Trgovačkog suda u Bjelovaru, uplate predujam u iznosu od 21.700,00 kuna, za namirenje pokrića troškova prethodnog i otvorenog stečajnog postupka, na račun Trgovačkog suda u Bjelovaru broj HR6123900011300000630 model 05 540-227-18. </w:t>
      </w:r>
    </w:p>
    <w:p w:rsidRDefault="004C00DB" w:rsidP="004C00DB" w:rsidR="004C00DB">
      <w:pPr>
        <w:ind w:firstLine="720"/>
        <w:jc w:val="both"/>
      </w:pPr>
      <w:r>
        <w:t xml:space="preserve">2.Ako osobe iz točke 1. izreke ovog rješenja ne predujme zatraženi iznos iz točke 1.izreke ovog rješenja u ostavljenom roku, sud će donijeti rješenje o otvaranju i zaključenju stečajnog postupka nad dužnikom DD RAČUNALA j.d.o.o. za usluge i trgovinu iz Zagreba, Podsusedska aleja 8, MBS 080831373, OIB 89360823187. </w:t>
      </w:r>
    </w:p>
    <w:p w:rsidRDefault="004C00DB" w:rsidP="004C00DB" w:rsidR="004C00DB">
      <w:pPr>
        <w:jc w:val="center"/>
        <w:rPr>
          <w:b/>
        </w:rPr>
      </w:pPr>
      <w:r>
        <w:t>Obrazloženje</w:t>
      </w:r>
    </w:p>
    <w:p w:rsidRDefault="004C00DB" w:rsidP="004C00DB" w:rsidR="004C00DB">
      <w:pPr>
        <w:spacing w:after="0"/>
        <w:ind w:firstLine="720"/>
        <w:jc w:val="both"/>
        <w:rPr>
          <w:szCs w:val="20"/>
        </w:rPr>
      </w:pPr>
      <w:r>
        <w:t xml:space="preserve">Predlagatelj FINA Regionalni centar Zagreb, predložila je otvaranje stečajnog postupka nad dužnikom na temelju čl.110. Stečajnog zakona. U svom prijedlogu ističe da na dan 31.08.2017. godine dužnik u Očevidniku redoslijeda osnova za plaćanje ima evidentirane neizvršene osnove za plaćanje u ukupnom iznosu od 103.116,56 kuna, u neprekinutom razdoblju od 120 dana.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Vinko </w:t>
      </w:r>
      <w:proofErr w:type="spellStart"/>
      <w:r>
        <w:t>Pečanić</w:t>
      </w:r>
      <w:proofErr w:type="spellEnd"/>
      <w:r>
        <w:t>, čija je dužnost bila ispitati da li bi imovina dužnika koja bi ušla u stečajnu masu, bila dovoljna za namirenje troškova stečajnog postupka.</w:t>
      </w:r>
    </w:p>
    <w:p w:rsidRDefault="004C00DB" w:rsidP="004C00DB" w:rsidR="004C00DB">
      <w:pPr>
        <w:spacing w:after="0"/>
        <w:ind w:firstLine="720"/>
        <w:jc w:val="both"/>
      </w:pPr>
      <w:r>
        <w:t xml:space="preserve">Iz izvješća privremenog stečajnog proizlazi da dužnik prema Očevidniku o redoslijedu plaćanja na dan 10.08.2018. godine, a kojeg vodi FINA ima ukupni iznos nepodmirenih obveza u visini od 149.327,66 kuna čime je ispunjen stečajni razlog nesposobnosti za plaćanje </w:t>
      </w:r>
    </w:p>
    <w:p w:rsidRDefault="004C00DB" w:rsidP="004C00DB" w:rsidR="004C00DB">
      <w:pPr>
        <w:spacing w:after="0"/>
        <w:ind w:firstLine="720"/>
        <w:jc w:val="center"/>
      </w:pPr>
      <w:r>
        <w:lastRenderedPageBreak/>
        <w:t>2</w:t>
      </w:r>
    </w:p>
    <w:p w:rsidRDefault="004C00DB" w:rsidP="004C00DB" w:rsidR="004C00DB">
      <w:pPr>
        <w:spacing w:after="0"/>
        <w:ind w:firstLine="720"/>
        <w:jc w:val="right"/>
      </w:pPr>
      <w:r>
        <w:t>Poslovni broj:7 St-227/2018-16</w:t>
      </w:r>
    </w:p>
    <w:p w:rsidRDefault="004C00DB" w:rsidP="004C00DB" w:rsidR="004C00DB">
      <w:pPr>
        <w:spacing w:after="0"/>
        <w:ind w:firstLine="720"/>
        <w:jc w:val="both"/>
      </w:pPr>
    </w:p>
    <w:p w:rsidRDefault="004C00DB" w:rsidP="004C00DB" w:rsidR="004C00DB">
      <w:pPr>
        <w:spacing w:after="0"/>
        <w:jc w:val="both"/>
      </w:pPr>
      <w:r>
        <w:t xml:space="preserve">jer je dužnik više od 60 dana u neprekidnoj blokadi poslovnog računa. Zatim dužnik ne obavlja gospodarsku djelatnost, nema zaposlenih i nema izgleda za nastavak poslovanja. Nadalje dužnik u svom vlasništvu ne posjeduje nekretnine niti pokretnine, a u poslovnim knjigama iskazuje knjigovodstvenu vrijednost imovine zadnji put na dan 31.12.2014. godine u visini od 397.800,00 kuna koja su ne naplativa već zbog zastare, a obzirom da dužnik nakon 31.12.2014. godine nije podnosio financijska izvješća FINI a niti vodio poslovne knjige, nakon toga. Dakle ne postoji imovina za namirenje troškova stečajnog postupka. </w:t>
      </w:r>
    </w:p>
    <w:p w:rsidRDefault="004C00DB" w:rsidP="004C00DB" w:rsidR="004C00DB">
      <w:pPr>
        <w:spacing w:after="0"/>
        <w:ind w:firstLine="720"/>
        <w:jc w:val="both"/>
      </w:pPr>
      <w:r>
        <w:t>Kako iz navedenog izvješća privremenog stečajnog upravitelja od 06.09.2018. godine i priložene dokumentacije, proizlazi da je dužnik nesposoban za plaćanje, da dužnik uopće nema imovine, niti za pokriće troškova stečajnog postupka, a predvidivi troškovi budućeg otvorenog stečajnog postupka iznose 21.700,00 kuna, za razdoblje od 12 mjeseci, a sastoje se od troškova knjigovodstvenog servisa u iznosu od 11.250,00 kuna, troškova otvaranja, vođenja i zatvaranja žiro računa u visini od 1.000,00 kuna, putnih troškova u visini od 2.000,00 kuna, te ukupni trošak nagrade stečajnom upravitelju u prethodnom i otvorenom stečajnom postupku u ukupnom iznosu od 6.450,00 kuna, kao i od troškova izrade štambilje, troškova poštarine, troškova materijala u sveukupnom iznosu od 1.000,00 kuna. Privremeni stečajni upravitelj zbog svega navedenog predlaže stečajnom sudcu da sukladno čl.132.Stečajnog zakona pozove osobe koje imaju pravni interes za provedbom stečajnog postupka nad dužnikom, da u roku od 15 dana uplate predujam za namirenje troškova prethodnog i otvorenog stečajnog postupka u iznosu od 21.700,00 kuna, a u protivnom ako nitko ne uplati taj predujam da donese rješenje o otvaranju i zaključenju stečajnog postupka nad dužnikom.</w:t>
      </w:r>
    </w:p>
    <w:p w:rsidRDefault="004C00DB" w:rsidP="004C00DB" w:rsidR="004C00DB">
      <w:pPr>
        <w:ind w:firstLine="720"/>
        <w:jc w:val="both"/>
      </w:pPr>
      <w:r>
        <w:t>Sud je izvršio uvid u izvješće privremenog stečajnog upravitelja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4C00DB" w:rsidP="004C00DB" w:rsidR="004C00DB">
      <w:pPr>
        <w:ind w:firstLine="720"/>
        <w:jc w:val="center"/>
      </w:pPr>
      <w:r>
        <w:t>Bjelovar 17. listopada 2018.</w:t>
      </w:r>
    </w:p>
    <w:p w:rsidRDefault="004C00DB" w:rsidP="004C00DB" w:rsidR="004C00DB">
      <w:pPr>
        <w:spacing w:after="0"/>
        <w:ind w:firstLine="720"/>
        <w:jc w:val="both"/>
      </w:pPr>
      <w:r>
        <w:tab/>
      </w:r>
      <w:r>
        <w:tab/>
      </w:r>
      <w:r>
        <w:tab/>
      </w:r>
      <w:r>
        <w:tab/>
      </w:r>
      <w:r>
        <w:tab/>
      </w:r>
      <w:r>
        <w:tab/>
      </w:r>
      <w:r>
        <w:tab/>
        <w:t xml:space="preserve">             </w:t>
      </w:r>
      <w:r>
        <w:t xml:space="preserve"> </w:t>
      </w:r>
      <w:r>
        <w:t xml:space="preserve">   Sudac</w:t>
      </w:r>
    </w:p>
    <w:p w:rsidRDefault="004C00DB" w:rsidP="004C00DB" w:rsidR="004C00DB">
      <w:pPr>
        <w:ind w:firstLine="720"/>
        <w:jc w:val="both"/>
      </w:pPr>
      <w:r>
        <w:tab/>
      </w:r>
      <w:r>
        <w:tab/>
      </w:r>
      <w:r>
        <w:tab/>
      </w:r>
      <w:r>
        <w:tab/>
      </w:r>
      <w:r>
        <w:tab/>
      </w:r>
      <w:r>
        <w:tab/>
      </w:r>
      <w:r>
        <w:tab/>
        <w:t xml:space="preserve">    Tomisl</w:t>
      </w:r>
      <w:r>
        <w:t>a</w:t>
      </w:r>
      <w:r>
        <w:t>v Mrazović,v.r.</w:t>
      </w:r>
    </w:p>
    <w:p w:rsidRDefault="004C00DB" w:rsidP="004C00DB" w:rsidR="004C00DB">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4C00DB" w:rsidP="004C00DB" w:rsidR="004C00DB">
      <w:pPr>
        <w:ind w:firstLine="720"/>
        <w:jc w:val="both"/>
      </w:pPr>
      <w:r>
        <w:t xml:space="preserve">                                                                                            Jasmina </w:t>
      </w:r>
      <w:proofErr w:type="spellStart"/>
      <w:r>
        <w:t>Tubić</w:t>
      </w:r>
      <w:proofErr w:type="spellEnd"/>
      <w:r>
        <w:t xml:space="preserve">    </w:t>
      </w:r>
    </w:p>
    <w:p w:rsidRDefault="004C00DB" w:rsidP="004C00DB" w:rsidR="004C00DB">
      <w:pPr>
        <w:ind w:firstLine="720"/>
        <w:jc w:val="both"/>
      </w:pPr>
    </w:p>
    <w:p w:rsidRDefault="004C00DB" w:rsidP="004C00DB" w:rsidR="004C00DB">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4C00DB" w:rsidP="004C00DB" w:rsidR="004C00DB">
      <w:pPr>
        <w:jc w:val="both"/>
      </w:pPr>
      <w:bookmarkStart w:name="_GoBack" w:id="0"/>
      <w:bookmarkEnd w:id="0"/>
    </w:p>
    <w:sectPr w:rsidSect="0032366B" w:rsidR="004C00D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0D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81381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St-227/2018-17</izvorni_sadrzaj>
    <derivirana_varijabla naziv="DomainObject.Oznaka_1">St-227/2018-17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St-227/2018</izvorni_sadrzaj>
    <derivirana_varijabla naziv="DomainObject.Predmet.OznakaBroj_1">St-227/2018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DD RAČUNALA j.d.o.o.</izvorni_sadrzaj>
    <derivirana_varijabla naziv="DomainObject.Predmet.ProtustrankaFormated_1">  DD RAČUNALA j.d.o.o.</derivirana_varijabla>
  </DomainObject.Predmet.ProtustrankaFormated>
  <DomainObject.Predmet.ProtustrankaFormatedOIB>
    <izvorni_sadrzaj>  DD RAČUNALA j.d.o.o., OIB 89360823187</izvorni_sadrzaj>
    <derivirana_varijabla naziv="DomainObject.Predmet.ProtustrankaFormatedOIB_1">  DD RAČUNALA j.d.o.o., OIB 89360823187</derivirana_varijabla>
  </DomainObject.Predmet.ProtustrankaFormatedOIB>
  <DomainObject.Predmet.ProtustrankaFormatedWithAdress>
    <izvorni_sadrzaj> DD RAČUNALA j.d.o.o., Podsusedska aleja 8, 10000 Zagreb</izvorni_sadrzaj>
    <derivirana_varijabla naziv="DomainObject.Predmet.ProtustrankaFormatedWithAdress_1"> DD RAČUNALA j.d.o.o., Podsusedska aleja 8, 10000 Zagreb</derivirana_varijabla>
  </DomainObject.Predmet.ProtustrankaFormatedWithAdress>
  <DomainObject.Predmet.ProtustrankaFormatedWithAdressOIB>
    <izvorni_sadrzaj> DD RAČUNALA j.d.o.o., OIB 89360823187, Podsusedska aleja 8, 10000 Zagreb</izvorni_sadrzaj>
    <derivirana_varijabla naziv="DomainObject.Predmet.ProtustrankaFormatedWithAdressOIB_1"> DD RAČUNALA j.d.o.o., OIB 89360823187, Podsusedska aleja 8, 10000 Zagreb</derivirana_varijabla>
  </DomainObject.Predmet.ProtustrankaFormatedWithAdressOIB>
  <DomainObject.Predmet.ProtustrankaWithAdress>
    <izvorni_sadrzaj>DD RAČUNALA j.d.o.o. Podsusedska aleja 8, 10000 Zagreb</izvorni_sadrzaj>
    <derivirana_varijabla naziv="DomainObject.Predmet.ProtustrankaWithAdress_1">DD RAČUNALA j.d.o.o. Podsusedska aleja 8, 10000 Zagreb</derivirana_varijabla>
  </DomainObject.Predmet.ProtustrankaWithAdress>
  <DomainObject.Predmet.ProtustrankaWithAdressOIB>
    <izvorni_sadrzaj>DD RAČUNALA j.d.o.o., OIB 89360823187, Podsusedska aleja 8, 10000 Zagreb</izvorni_sadrzaj>
    <derivirana_varijabla naziv="DomainObject.Predmet.ProtustrankaWithAdressOIB_1">DD RAČUNALA j.d.o.o., OIB 89360823187, Podsusedska aleja 8, 10000 Zagreb</derivirana_varijabla>
  </DomainObject.Predmet.ProtustrankaWithAdressOIB>
  <DomainObject.Predmet.ProtustrankaNazivFormated>
    <izvorni_sadrzaj>DD RAČUNALA j.d.o.o.</izvorni_sadrzaj>
    <derivirana_varijabla naziv="DomainObject.Predmet.ProtustrankaNazivFormated_1">DD RAČUNALA j.d.o.o.</derivirana_varijabla>
  </DomainObject.Predmet.ProtustrankaNazivFormated>
  <DomainObject.Predmet.ProtustrankaNazivFormatedOIB>
    <izvorni_sadrzaj>DD RAČUNALA j.d.o.o., OIB 89360823187</izvorni_sadrzaj>
    <derivirana_varijabla naziv="DomainObject.Predmet.ProtustrankaNazivFormatedOIB_1">DD RAČUNALA j.d.o.o., OIB 89360823187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DD RAČUNALA j.d.o.o.</item>
    </izvorni_sadrzaj>
    <derivirana_varijabla naziv="DomainObject.Predmet.ProtuStrankaListFormated_1">
      <item>DD RAČUNALA j.d.o.o.</item>
    </derivirana_varijabla>
  </DomainObject.Predmet.ProtuStrankaListFormated>
  <DomainObject.Predmet.ProtuStrankaListFormatedOIB>
    <izvorni_sadrzaj>
      <item>DD RAČUNALA j.d.o.o., OIB 89360823187</item>
    </izvorni_sadrzaj>
    <derivirana_varijabla naziv="DomainObject.Predmet.ProtuStrankaListFormatedOIB_1">
      <item>DD RAČUNALA j.d.o.o., OIB 89360823187</item>
    </derivirana_varijabla>
  </DomainObject.Predmet.ProtuStrankaListFormatedOIB>
  <DomainObject.Predmet.ProtuStrankaListFormatedWithAdress>
    <izvorni_sadrzaj>
      <item>DD RAČUNALA j.d.o.o., Podsusedska aleja 8, 10000 Zagreb</item>
    </izvorni_sadrzaj>
    <derivirana_varijabla naziv="DomainObject.Predmet.ProtuStrankaListFormatedWithAdress_1">
      <item>DD RAČUNALA j.d.o.o., Podsusedska aleja 8, 10000 Zagreb</item>
    </derivirana_varijabla>
  </DomainObject.Predmet.ProtuStrankaListFormatedWithAdress>
  <DomainObject.Predmet.ProtuStrankaListFormatedWithAdressOIB>
    <izvorni_sadrzaj>
      <item>DD RAČUNALA j.d.o.o., OIB 89360823187, Podsusedska aleja 8, 10000 Zagreb</item>
    </izvorni_sadrzaj>
    <derivirana_varijabla naziv="DomainObject.Predmet.ProtuStrankaListFormatedWithAdressOIB_1">
      <item>DD RAČUNALA j.d.o.o., OIB 89360823187, Podsusedska aleja 8, 10000 Zagreb</item>
    </derivirana_varijabla>
  </DomainObject.Predmet.ProtuStrankaListFormatedWithAdressOIB>
  <DomainObject.Predmet.ProtuStrankaListNazivFormated>
    <izvorni_sadrzaj>
      <item>DD RAČUNALA j.d.o.o.</item>
    </izvorni_sadrzaj>
    <derivirana_varijabla naziv="DomainObject.Predmet.ProtuStrankaListNazivFormated_1">
      <item>DD RAČUNALA j.d.o.o.</item>
    </derivirana_varijabla>
  </DomainObject.Predmet.ProtuStrankaListNazivFormated>
  <DomainObject.Predmet.ProtuStrankaListNazivFormatedOIB>
    <izvorni_sadrzaj>
      <item>DD RAČUNALA j.d.o.o., OIB 89360823187</item>
    </izvorni_sadrzaj>
    <derivirana_varijabla naziv="DomainObject.Predmet.ProtuStrankaListNazivFormatedOIB_1">
      <item>DD RAČUNALA j.d.o.o., OIB 89360823187</item>
    </derivirana_varijabla>
  </DomainObject.Predmet.ProtuStrankaListNazivFormatedOIB>
  <DomainObject.Predmet.OstaliListFormated>
    <izvorni_sadrzaj>
      <item>Dinko Jeleč</item>
    </izvorni_sadrzaj>
    <derivirana_varijabla naziv="DomainObject.Predmet.OstaliListFormated_1">
      <item>Dinko Jeleč</item>
    </derivirana_varijabla>
  </DomainObject.Predmet.OstaliListFormated>
  <DomainObject.Predmet.OstaliListFormatedOIB>
    <izvorni_sadrzaj>
      <item>Dinko Jeleč, OIB 43416127056</item>
    </izvorni_sadrzaj>
    <derivirana_varijabla naziv="DomainObject.Predmet.OstaliListFormatedOIB_1">
      <item>Dinko Jeleč, OIB 43416127056</item>
    </derivirana_varijabla>
  </DomainObject.Predmet.OstaliListFormatedOIB>
  <DomainObject.Predmet.OstaliListFormatedWithAdress>
    <izvorni_sadrzaj>
      <item>Dinko Jeleč, Banski Vinogradi 10a, 10000 Zagreb</item>
    </izvorni_sadrzaj>
    <derivirana_varijabla naziv="DomainObject.Predmet.OstaliListFormatedWithAdress_1">
      <item>Dinko Jeleč, Banski Vinogradi 10a, 10000 Zagreb</item>
    </derivirana_varijabla>
  </DomainObject.Predmet.OstaliListFormatedWithAdress>
  <DomainObject.Predmet.OstaliListFormatedWithAdressOIB>
    <izvorni_sadrzaj>
      <item>Dinko Jeleč, OIB 43416127056, Banski Vinogradi 10a, 10000 Zagreb</item>
    </izvorni_sadrzaj>
    <derivirana_varijabla naziv="DomainObject.Predmet.OstaliListFormatedWithAdressOIB_1">
      <item>Dinko Jeleč, OIB 43416127056, Banski Vinogradi 10a, 10000 Zagreb</item>
    </derivirana_varijabla>
  </DomainObject.Predmet.OstaliListFormatedWithAdressOIB>
  <DomainObject.Predmet.OstaliListNazivFormated>
    <izvorni_sadrzaj>
      <item>Dinko Jeleč</item>
    </izvorni_sadrzaj>
    <derivirana_varijabla naziv="DomainObject.Predmet.OstaliListNazivFormated_1">
      <item>Dinko Jeleč</item>
    </derivirana_varijabla>
  </DomainObject.Predmet.OstaliListNazivFormated>
  <DomainObject.Predmet.OstaliListNazivFormatedOIB>
    <izvorni_sadrzaj>
      <item>Dinko Jeleč, OIB 43416127056</item>
    </izvorni_sadrzaj>
    <derivirana_varijabla naziv="DomainObject.Predmet.OstaliListNazivFormatedOIB_1">
      <item>Dinko Jeleč, OIB 43416127056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St-227/2018-17</izvorni_sadrzaj>
    <derivirana_varijabla naziv="DomainObject.PoslovniBrojDokumenta_1">St-227/2018-17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DD RAČUNALA j.d.o.o.</izvorni_sadrzaj>
    <derivirana_varijabla naziv="DomainObject.Predmet.ProtustrankaIDrugi_1">DD RAČUNALA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DD RAČUNALA j.d.o.o., OIB 89360823187, Podsusedska aleja 8, 10000 Zagreb</izvorni_sadrzaj>
    <derivirana_varijabla naziv="DomainObject.Predmet.ProtustrankaIDrugiAdressOIB_1">DD RAČUNALA j.d.o.o., OIB 89360823187, Podsusedska aleja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DD RAČUNALA j.d.o.o.</item>
      <item>FINA Regionalni centar Zagreb</item>
      <item>Dinko Jeleč</item>
    </izvorni_sadrzaj>
    <derivirana_varijabla naziv="DomainObject.Predmet.SudioniciListNaziv_1">
      <item>DD RAČUNALA j.d.o.o.</item>
      <item>FINA Regionalni centar Zagreb</item>
      <item>Dinko Jeleč</item>
    </derivirana_varijabla>
  </DomainObject.Predmet.SudioniciListNaziv>
  <DomainObject.Predmet.SudioniciListAdressOIB>
    <izvorni_sadrzaj>
      <item>DD RAČUNALA j.d.o.o., OIB 89360823187, Podsusedska aleja 8,10000 Zagreb</item>
      <item>FINA Regionalni centar Zagreb, OIB 85821130368, Trg svibanjskih žrtava 1995. 1,10000 Zagreb</item>
      <item>Dinko Jeleč, OIB 43416127056, Banski Vinogradi 10a,10000 Zagreb</item>
    </izvorni_sadrzaj>
    <derivirana_varijabla naziv="DomainObject.Predmet.SudioniciListAdressOIB_1">
      <item>DD RAČUNALA j.d.o.o., OIB 89360823187, Podsusedska aleja 8,10000 Zagreb</item>
      <item>FINA Regionalni centar Zagreb, OIB 85821130368, Trg svibanjskih žrtava 1995. 1,10000 Zagreb</item>
      <item>Dinko Jeleč, OIB 43416127056, Banski Vinogradi 10a,10000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82CB64-2B09-4CFB-9C43-CD81E91F0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814</properties:Words>
  <properties:Characters>4648</properties:Characters>
  <properties:Lines>81</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2018-10-17T07:39:00Z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St-227/2018-17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