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5af2" w14:paraId="09f5af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0534F9">
        <w:t>4026</w:t>
      </w:r>
      <w:r w:rsidR="007C2E9A">
        <w:t>/15</w:t>
      </w:r>
      <w:r w:rsidR="00EE30CF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81EA6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0534F9" w:rsidRPr="000534F9">
        <w:t>Udruga za promicanje proizvođača i njihovih proizvoda Naše delikatese</w:t>
      </w:r>
      <w:r w:rsidR="00DB052E">
        <w:t xml:space="preserve">, </w:t>
      </w:r>
      <w:r w:rsidR="000534F9" w:rsidRPr="000534F9">
        <w:t>Širanovići 8, Kerestinec</w:t>
      </w:r>
      <w:r w:rsidR="00DB052E">
        <w:t>, OIB:</w:t>
      </w:r>
      <w:r w:rsidR="00DB052E" w:rsidRPr="00DB052E">
        <w:t xml:space="preserve"> </w:t>
      </w:r>
      <w:r w:rsidR="000534F9" w:rsidRPr="000534F9">
        <w:t>22642559600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0534F9">
        <w:t>83.377,91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534F9"/>
    <w:rsid w:val="00084D66"/>
    <w:rsid w:val="00084E58"/>
    <w:rsid w:val="000B3DE5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1EA6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0F2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184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73520"/>
    <w:rsid w:val="00375AAA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05B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741E8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760D1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B052E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E30CF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4026</izvorni_sadrzaj>
    <derivirana_varijabla naziv="DomainObject.Predmet.Broj_1">4026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St-4026/2015</izvorni_sadrzaj>
    <derivirana_varijabla naziv="DomainObject.Predmet.OznakaBroj_1">St-4026/2015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proizvođača i njihovih proizvoda Naše delikatese</izvorni_sadrzaj>
    <derivirana_varijabla naziv="DomainObject.Predmet.ProtustrankaFormated_1">  Udruga za promicanje proizvođača i njihovih proizvoda Naše delikatese</derivirana_varijabla>
  </DomainObject.Predmet.ProtustrankaFormated>
  <DomainObject.Predmet.ProtustrankaFormatedOIB>
    <izvorni_sadrzaj>  Udruga za promicanje proizvođača i njihovih proizvoda Naše delikatese, OIB 22642559600</izvorni_sadrzaj>
    <derivirana_varijabla naziv="DomainObject.Predmet.ProtustrankaFormatedOIB_1">  Udruga za promicanje proizvođača i njihovih proizvoda Naše delikatese, OIB 22642559600</derivirana_varijabla>
  </DomainObject.Predmet.ProtustrankaFormatedOIB>
  <DomainObject.Predmet.ProtustrankaFormatedWithAdress>
    <izvorni_sadrzaj> Udruga za promicanje proizvođača i njihovih proizvoda Naše delikatese, Širanovići 8, 10431 Kerestinec</izvorni_sadrzaj>
    <derivirana_varijabla naziv="DomainObject.Predmet.ProtustrankaFormatedWithAdress_1"> Udruga za promicanje proizvođača i njihovih proizvoda Naše delikatese, Širanovići 8, 10431 Kerestinec</derivirana_varijabla>
  </DomainObject.Predmet.ProtustrankaFormatedWithAdress>
  <DomainObject.Predmet.ProtustrankaFormatedWithAdressOIB>
    <izvorni_sadrzaj> Udruga za promicanje proizvođača i njihovih proizvoda Naše delikatese, OIB 22642559600, Širanovići 8, 10431 Kerestinec</izvorni_sadrzaj>
    <derivirana_varijabla naziv="DomainObject.Predmet.ProtustrankaFormatedWithAdressOIB_1"> Udruga za promicanje proizvođača i njihovih proizvoda Naše delikatese, OIB 22642559600, Širanovići 8, 10431 Kerestinec</derivirana_varijabla>
  </DomainObject.Predmet.ProtustrankaFormatedWithAdressOIB>
  <DomainObject.Predmet.ProtustrankaWithAdress>
    <izvorni_sadrzaj>Udruga za promicanje proizvođača i njihovih proizvoda Naše delikatese Širanovići 8, 10431 Kerestinec</izvorni_sadrzaj>
    <derivirana_varijabla naziv="DomainObject.Predmet.ProtustrankaWithAdress_1">Udruga za promicanje proizvođača i njihovih proizvoda Naše delikatese Širanovići 8, 10431 Kerestinec</derivirana_varijabla>
  </DomainObject.Predmet.ProtustrankaWithAdress>
  <DomainObject.Predmet.ProtustrankaWithAdressOIB>
    <izvorni_sadrzaj>Udruga za promicanje proizvođača i njihovih proizvoda Naše delikatese, OIB 22642559600, Širanovići 8, 10431 Kerestinec</izvorni_sadrzaj>
    <derivirana_varijabla naziv="DomainObject.Predmet.ProtustrankaWithAdressOIB_1">Udruga za promicanje proizvođača i njihovih proizvoda Naše delikatese, OIB 22642559600, Širanovići 8, 10431 Kerestinec</derivirana_varijabla>
  </DomainObject.Predmet.ProtustrankaWithAdressOIB>
  <DomainObject.Predmet.ProtustrankaNazivFormated>
    <izvorni_sadrzaj>Udruga za promicanje proizvođača i njihovih proizvoda Naše delikatese</izvorni_sadrzaj>
    <derivirana_varijabla naziv="DomainObject.Predmet.ProtustrankaNazivFormated_1">Udruga za promicanje proizvođača i njihovih proizvoda Naše delikatese</derivirana_varijabla>
  </DomainObject.Predmet.ProtustrankaNazivFormated>
  <DomainObject.Predmet.ProtustrankaNazivFormatedOIB>
    <izvorni_sadrzaj>Udruga za promicanje proizvođača i njihovih proizvoda Naše delikatese, OIB 22642559600</izvorni_sadrzaj>
    <derivirana_varijabla naziv="DomainObject.Predmet.ProtustrankaNazivFormatedOIB_1">Udruga za promicanje proizvođača i njihovih proizvoda Naše delikatese, OIB 22642559600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proizvođača i njihovih proizvoda Naše delikatese</item>
    </izvorni_sadrzaj>
    <derivirana_varijabla naziv="DomainObject.Predmet.ProtuStrankaListFormated_1">
      <item>Udruga za promicanje proizvođača i njihovih proizvoda Naše delikatese</item>
    </derivirana_varijabla>
  </DomainObject.Predmet.ProtuStrankaListFormated>
  <DomainObject.Predmet.ProtuStrankaListFormatedOIB>
    <izvorni_sadrzaj>
      <item>Udruga za promicanje proizvođača i njihovih proizvoda Naše delikatese, OIB 22642559600</item>
    </izvorni_sadrzaj>
    <derivirana_varijabla naziv="DomainObject.Predmet.ProtuStrankaListFormatedOIB_1">
      <item>Udruga za promicanje proizvođača i njihovih proizvoda Naše delikatese, OIB 22642559600</item>
    </derivirana_varijabla>
  </DomainObject.Predmet.ProtuStrankaListFormatedOIB>
  <DomainObject.Predmet.ProtuStrankaListFormatedWithAdress>
    <izvorni_sadrzaj>
      <item>Udruga za promicanje proizvođača i njihovih proizvoda Naše delikatese, Širanovići 8, 10431 Kerestinec</item>
    </izvorni_sadrzaj>
    <derivirana_varijabla naziv="DomainObject.Predmet.ProtuStrankaListFormatedWithAdress_1">
      <item>Udruga za promicanje proizvođača i njihovih proizvoda Naše delikatese, Širanovići 8, 10431 Kerestinec</item>
    </derivirana_varijabla>
  </DomainObject.Predmet.ProtuStrankaListFormatedWithAdress>
  <DomainObject.Predmet.ProtuStrankaListFormatedWithAdressOIB>
    <izvorni_sadrzaj>
      <item>Udruga za promicanje proizvođača i njihovih proizvoda Naše delikatese, OIB 22642559600, Širanovići 8, 10431 Kerestinec</item>
    </izvorni_sadrzaj>
    <derivirana_varijabla naziv="DomainObject.Predmet.ProtuStrankaListFormatedWithAdressOIB_1">
      <item>Udruga za promicanje proizvođača i njihovih proizvoda Naše delikatese, OIB 22642559600, Širanovići 8, 10431 Kerestinec</item>
    </derivirana_varijabla>
  </DomainObject.Predmet.ProtuStrankaListFormatedWithAdressOIB>
  <DomainObject.Predmet.ProtuStrankaListNazivFormated>
    <izvorni_sadrzaj>
      <item>Udruga za promicanje proizvođača i njihovih proizvoda Naše delikatese</item>
    </izvorni_sadrzaj>
    <derivirana_varijabla naziv="DomainObject.Predmet.ProtuStrankaListNazivFormated_1">
      <item>Udruga za promicanje proizvođača i njihovih proizvoda Naše delikatese</item>
    </derivirana_varijabla>
  </DomainObject.Predmet.ProtuStrankaListNazivFormated>
  <DomainObject.Predmet.ProtuStrankaListNazivFormatedOIB>
    <izvorni_sadrzaj>
      <item>Udruga za promicanje proizvođača i njihovih proizvoda Naše delikatese, OIB 22642559600</item>
    </izvorni_sadrzaj>
    <derivirana_varijabla naziv="DomainObject.Predmet.ProtuStrankaListNazivFormatedOIB_1">
      <item>Udruga za promicanje proizvođača i njihovih proizvoda Naše delikatese, OIB 22642559600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proizvođača i njihovih proizvoda Naše delikatese</izvorni_sadrzaj>
    <derivirana_varijabla naziv="DomainObject.Predmet.ProtustrankaIDrugi_1">Udruga za promicanje proizvođača i njihovih proizvoda Naše delikatese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promicanje proizvođača i njihovih proizvoda Naše delikatese, OIB 22642559600, Širanovići 8, 10431 Kerestinec</izvorni_sadrzaj>
    <derivirana_varijabla naziv="DomainObject.Predmet.ProtustrankaIDrugiAdressOIB_1">Udruga za promicanje proizvođača i njihovih proizvoda Naše delikatese, OIB 22642559600, Širanovići 8,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proizvođača i njihovih proizvoda Naše delikatese</item>
      <item>FINA Regionalni centar Zagreb</item>
    </izvorni_sadrzaj>
    <derivirana_varijabla naziv="DomainObject.Predmet.SudioniciListNaziv_1">
      <item>Udruga za promicanje proizvođača i njihovih proizvoda Naše delikatese</item>
      <item>FINA Regionalni centar Zagreb</item>
    </derivirana_varijabla>
  </DomainObject.Predmet.SudioniciListNaziv>
  <DomainObject.Predmet.SudioniciListAdressOIB>
    <izvorni_sadrzaj>
      <item>Udruga za promicanje proizvođača i njihovih proizvoda Naše delikatese, OIB 22642559600, Širanovići 8,10431 Kerestinec</item>
      <item>FINA Regionalni centar Zagreb, OIB 85821130368, Trg svibanjskih žrtava 1995. br 1,10000 Zagreb</item>
    </izvorni_sadrzaj>
    <derivirana_varijabla naziv="DomainObject.Predmet.SudioniciListAdressOIB_1">
      <item>Udruga za promicanje proizvođača i njihovih proizvoda Naše delikatese, OIB 22642559600, Širanovići 8,10431 Kerestinec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22642559600</item>
      <item>, OIB 85821130368</item>
    </izvorni_sadrzaj>
    <derivirana_varijabla naziv="DomainObject.Predmet.SudioniciListNazivOIB_1">
      <item>, OIB 22642559600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47B01-4A5B-4DCD-A7CF-30372888A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1357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2016-02-23T15:10:00Z</dcterms:created>
  <dc:creator>ilukac</dc:creator>
  <cp:lastModifiedBy>Tanja Štraubert</cp:lastModifiedBy>
  <cp:lastPrinted>2016-02-24T13:35:00Z</cp:lastPrinted>
  <dcterms:modified xmlns:xsi="http://www.w3.org/2001/XMLSchema-instance" xsi:type="dcterms:W3CDTF">2016-02-24T13:35:00Z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