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0f8e8" w14:paraId="9a0f8e8" w:rsidRDefault="00B41103" w:rsidP="00B41103" w:rsidR="00B4110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1103" w:rsidP="00B41103" w:rsidR="00B4110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41103" w:rsidP="00B41103" w:rsidR="00B4110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41103" w:rsidP="00B41103" w:rsidR="00B4110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41103" w:rsidP="00B41103" w:rsidR="00B4110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41103" w:rsidP="00B41103" w:rsidR="00B4110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41103" w:rsidP="00B41103" w:rsidR="00B41103" w:rsidRPr="005D578C">
      <w:pPr>
        <w:jc w:val="center"/>
        <w:rPr>
          <w:rFonts w:cs="Times New Roman" w:eastAsia="Times New Roman"/>
          <w:szCs w:val="24"/>
        </w:rPr>
      </w:pPr>
    </w:p>
    <w:p w:rsidRDefault="00B41103" w:rsidP="00B41103" w:rsidR="00B4110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41103" w:rsidP="00B41103" w:rsidR="00B41103" w:rsidRPr="005D578C">
      <w:pPr>
        <w:rPr>
          <w:rFonts w:cs="Times New Roman" w:eastAsia="Times New Roman"/>
          <w:szCs w:val="24"/>
        </w:rPr>
      </w:pPr>
    </w:p>
    <w:p w:rsidRDefault="00B41103" w:rsidP="00B41103" w:rsidR="00B4110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="007562FB">
        <w:rPr>
          <w:i/>
          <w:iCs/>
        </w:rPr>
        <w:t xml:space="preserve"> </w:t>
      </w:r>
      <w:r w:rsidR="007562FB" w:rsidRPr="007562FB">
        <w:rPr>
          <w:iCs/>
        </w:rPr>
        <w:t>na temelju prijedloga sudske savjetnice Mihaele Kaligari,</w:t>
      </w:r>
      <w:r w:rsidRPr="007562FB">
        <w:t xml:space="preserve"> </w:t>
      </w:r>
      <w:r w:rsidRPr="007562FB">
        <w:rPr>
          <w:rFonts w:cs="Times New Roman" w:eastAsia="Times New Roman"/>
          <w:szCs w:val="24"/>
        </w:rPr>
        <w:t>u postupku provedbe skraćenog stečajnog postupka nad pravno</w:t>
      </w:r>
      <w:r w:rsidRPr="005D578C">
        <w:rPr>
          <w:rFonts w:cs="Times New Roman" w:eastAsia="Times New Roman"/>
          <w:szCs w:val="24"/>
        </w:rPr>
        <w:t>m osobom (dužnikom)</w:t>
      </w:r>
      <w:r>
        <w:rPr>
          <w:rFonts w:cs="Times New Roman" w:eastAsia="Times New Roman"/>
          <w:szCs w:val="24"/>
        </w:rPr>
        <w:t xml:space="preserve"> KRŠAN EURO PLAST d. o. o. Kršan, Veljaki 33, OIB </w:t>
      </w:r>
      <w:r w:rsidRPr="00B41103">
        <w:rPr>
          <w:rFonts w:cs="Times New Roman" w:eastAsia="Times New Roman"/>
          <w:szCs w:val="24"/>
        </w:rPr>
        <w:t>94682934710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41103">
        <w:rPr>
          <w:rFonts w:cs="Times New Roman" w:eastAsia="Times New Roman"/>
          <w:szCs w:val="24"/>
        </w:rPr>
        <w:t>040288007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7562FB">
        <w:rPr>
          <w:rFonts w:cs="Times New Roman" w:eastAsia="Times New Roman"/>
          <w:szCs w:val="24"/>
        </w:rPr>
        <w:t>14. travnja</w:t>
      </w:r>
      <w:r>
        <w:rPr>
          <w:rFonts w:cs="Times New Roman" w:eastAsia="Times New Roman"/>
          <w:szCs w:val="24"/>
        </w:rPr>
        <w:t xml:space="preserve"> 2016.</w:t>
      </w:r>
    </w:p>
    <w:p w:rsidRDefault="00B41103" w:rsidP="00B41103" w:rsidR="00B41103" w:rsidRPr="005D578C">
      <w:pPr>
        <w:rPr>
          <w:rFonts w:cs="Times New Roman" w:eastAsia="Times New Roman"/>
          <w:szCs w:val="24"/>
        </w:rPr>
      </w:pPr>
    </w:p>
    <w:p w:rsidRDefault="00B41103" w:rsidP="00B41103" w:rsidR="00B4110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41103" w:rsidP="00B41103" w:rsidR="00B41103" w:rsidRPr="005D578C">
      <w:pPr>
        <w:rPr>
          <w:rFonts w:cs="Times New Roman" w:eastAsia="Times New Roman"/>
          <w:szCs w:val="24"/>
        </w:rPr>
      </w:pPr>
    </w:p>
    <w:p w:rsidRDefault="00B41103" w:rsidP="00B41103" w:rsidR="00B4110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KRŠAN EURO PLAST d. o. o. Kršan, Veljaki 33, OIB </w:t>
      </w:r>
      <w:r w:rsidRPr="00B41103">
        <w:rPr>
          <w:rFonts w:cs="Times New Roman" w:eastAsia="Times New Roman"/>
          <w:szCs w:val="24"/>
        </w:rPr>
        <w:t>94682934710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41103">
        <w:rPr>
          <w:rFonts w:cs="Times New Roman" w:eastAsia="Times New Roman"/>
          <w:szCs w:val="24"/>
        </w:rPr>
        <w:t>040288007</w:t>
      </w:r>
      <w:r w:rsidR="007562FB">
        <w:rPr>
          <w:rFonts w:cs="Times New Roman" w:eastAsia="Times New Roman"/>
          <w:szCs w:val="24"/>
        </w:rPr>
        <w:t>.</w:t>
      </w:r>
    </w:p>
    <w:p w:rsidRDefault="00B41103" w:rsidP="00B41103" w:rsidR="00B41103" w:rsidRPr="005D578C">
      <w:pPr>
        <w:rPr>
          <w:rFonts w:cs="Times New Roman" w:eastAsia="Times New Roman"/>
          <w:szCs w:val="24"/>
        </w:rPr>
      </w:pPr>
    </w:p>
    <w:p w:rsidRDefault="00B41103" w:rsidP="00B41103" w:rsidR="00B4110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B41103" w:rsidP="00B41103" w:rsidR="00B41103">
      <w:pPr>
        <w:rPr>
          <w:rFonts w:cs="Times New Roman" w:eastAsia="Times New Roman"/>
          <w:szCs w:val="20"/>
        </w:rPr>
      </w:pPr>
    </w:p>
    <w:p w:rsidRDefault="00B41103" w:rsidP="00B41103" w:rsidR="00B4110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KRŠAN EURO PLAST d. o. o. Kršan, Veljaki 33, OIB </w:t>
      </w:r>
      <w:r w:rsidRPr="00B41103">
        <w:rPr>
          <w:rFonts w:cs="Times New Roman" w:eastAsia="Times New Roman"/>
          <w:szCs w:val="24"/>
        </w:rPr>
        <w:t>94682934710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41103">
        <w:rPr>
          <w:rFonts w:cs="Times New Roman" w:eastAsia="Times New Roman"/>
          <w:szCs w:val="24"/>
        </w:rPr>
        <w:t>040288007</w:t>
      </w:r>
      <w:r>
        <w:rPr>
          <w:rFonts w:cs="Times New Roman" w:eastAsia="Times New Roman"/>
          <w:szCs w:val="24"/>
        </w:rPr>
        <w:t>.</w:t>
      </w:r>
    </w:p>
    <w:p w:rsidRDefault="00B41103" w:rsidP="00B41103" w:rsidR="00B41103">
      <w:pPr>
        <w:ind w:firstLine="709"/>
        <w:rPr>
          <w:rFonts w:cs="Times New Roman" w:eastAsia="Times New Roman"/>
          <w:szCs w:val="24"/>
        </w:rPr>
      </w:pPr>
    </w:p>
    <w:p w:rsidRDefault="00B41103" w:rsidP="00B41103" w:rsidR="00B4110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KRŠAN EURO PLAST d. o. o. Kršan, Veljaki 33, OIB </w:t>
      </w:r>
      <w:r w:rsidRPr="00B41103">
        <w:rPr>
          <w:rFonts w:cs="Times New Roman" w:eastAsia="Times New Roman"/>
          <w:szCs w:val="24"/>
        </w:rPr>
        <w:t>94682934710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41103">
        <w:rPr>
          <w:rFonts w:cs="Times New Roman" w:eastAsia="Times New Roman"/>
          <w:szCs w:val="24"/>
        </w:rPr>
        <w:t>040288007</w:t>
      </w:r>
      <w:r>
        <w:rPr>
          <w:rFonts w:cs="Times New Roman" w:eastAsia="Times New Roman"/>
          <w:szCs w:val="24"/>
        </w:rPr>
        <w:t>.</w:t>
      </w:r>
    </w:p>
    <w:p w:rsidRDefault="00B41103" w:rsidP="00B41103" w:rsidR="00B41103">
      <w:pPr>
        <w:rPr>
          <w:rFonts w:cs="Times New Roman" w:eastAsia="Times New Roman"/>
          <w:szCs w:val="24"/>
        </w:rPr>
      </w:pPr>
    </w:p>
    <w:p w:rsidRDefault="00B41103" w:rsidP="00B41103" w:rsidR="00B41103" w:rsidRPr="005D578C">
      <w:pPr>
        <w:rPr>
          <w:rFonts w:cs="Times New Roman" w:eastAsia="Times New Roman"/>
          <w:szCs w:val="24"/>
        </w:rPr>
      </w:pPr>
    </w:p>
    <w:p w:rsidRDefault="00B41103" w:rsidP="00B41103" w:rsidR="00B4110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41103" w:rsidP="00B41103" w:rsidR="00B41103">
      <w:pPr>
        <w:ind w:firstLine="708"/>
        <w:rPr>
          <w:rFonts w:cs="Times New Roman" w:eastAsia="Times New Roman"/>
          <w:szCs w:val="24"/>
        </w:rPr>
      </w:pPr>
    </w:p>
    <w:p w:rsidRDefault="00B41103" w:rsidP="00B41103" w:rsidR="00B4110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KRŠAN EURO PLAST d. o. o. Kršan.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St-1316/2015-3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B41103" w:rsidP="00B41103" w:rsidR="00B4110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B41103" w:rsidP="00B41103" w:rsidR="00B41103" w:rsidRPr="005D578C">
      <w:pPr>
        <w:rPr>
          <w:rFonts w:cs="Times New Roman" w:eastAsia="Times New Roman"/>
          <w:szCs w:val="24"/>
        </w:rPr>
      </w:pPr>
    </w:p>
    <w:p w:rsidRDefault="00B41103" w:rsidP="00B41103" w:rsidR="00B4110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7562FB">
        <w:rPr>
          <w:rFonts w:cs="Times New Roman" w:eastAsia="Times New Roman"/>
          <w:szCs w:val="24"/>
        </w:rPr>
        <w:t>14</w:t>
      </w:r>
      <w:r>
        <w:rPr>
          <w:rFonts w:cs="Times New Roman" w:eastAsia="Times New Roman"/>
          <w:szCs w:val="24"/>
        </w:rPr>
        <w:t xml:space="preserve">. </w:t>
      </w:r>
      <w:r w:rsidR="007562FB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41103" w:rsidP="00B41103" w:rsidR="00B41103">
      <w:pPr>
        <w:rPr>
          <w:rFonts w:cs="Times New Roman" w:eastAsia="Times New Roman"/>
          <w:szCs w:val="24"/>
        </w:rPr>
      </w:pPr>
    </w:p>
    <w:p w:rsidRDefault="00B41103" w:rsidP="00B41103" w:rsidR="00B4110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B41103" w:rsidP="00B41103" w:rsidR="00B4110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B41103" w:rsidP="00B41103" w:rsidR="00B41103">
      <w:pPr>
        <w:jc w:val="left"/>
        <w:rPr>
          <w:rFonts w:cs="Times New Roman" w:eastAsia="Times New Roman"/>
          <w:szCs w:val="24"/>
        </w:rPr>
      </w:pPr>
    </w:p>
    <w:p w:rsidRDefault="00B41103" w:rsidP="00B41103" w:rsidR="00B41103" w:rsidRPr="005D578C">
      <w:pPr>
        <w:jc w:val="left"/>
        <w:rPr>
          <w:rFonts w:cs="Times New Roman" w:eastAsia="Times New Roman"/>
          <w:szCs w:val="24"/>
        </w:rPr>
      </w:pPr>
    </w:p>
    <w:p w:rsidRDefault="00B41103" w:rsidP="00B41103" w:rsidR="00B4110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562FB" w:rsidP="007562FB" w:rsidR="007562FB" w:rsidRPr="007562FB">
      <w:pPr>
        <w:ind w:firstLine="708"/>
        <w:rPr>
          <w:iCs/>
        </w:rPr>
      </w:pPr>
      <w:r w:rsidRPr="007562FB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7562FB" w:rsidP="007562FB" w:rsidR="007562FB" w:rsidRPr="007562FB">
      <w:pPr>
        <w:rPr>
          <w:iCs/>
        </w:rPr>
      </w:pPr>
      <w:r w:rsidRPr="007562FB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B41103" w:rsidP="00B41103" w:rsidR="00B41103">
      <w:pPr>
        <w:rPr>
          <w:rFonts w:cs="Times New Roman" w:eastAsia="Times New Roman"/>
          <w:szCs w:val="24"/>
        </w:rPr>
      </w:pPr>
    </w:p>
    <w:p w:rsidRDefault="00B41103" w:rsidP="00B41103" w:rsidR="00B41103" w:rsidRPr="005D578C">
      <w:pPr>
        <w:rPr>
          <w:rFonts w:cs="Times New Roman" w:eastAsia="Times New Roman"/>
          <w:szCs w:val="24"/>
        </w:rPr>
      </w:pPr>
    </w:p>
    <w:p w:rsidRDefault="00B41103" w:rsidP="00B41103" w:rsidR="00B4110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41103" w:rsidP="00B41103" w:rsidR="00B4110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B41103" w:rsidP="00B41103" w:rsidR="00B4110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KRŠAN EURO PLAST d. o. o. Kršan, Veljaki 33,</w:t>
      </w:r>
    </w:p>
    <w:p w:rsidRDefault="00B41103" w:rsidP="00B41103" w:rsidR="00B4110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Robert Uravić, Veljaki, Veljaki 33, </w:t>
      </w:r>
    </w:p>
    <w:p w:rsidRDefault="00B41103" w:rsidP="00B41103" w:rsidR="00B4110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B41103" w:rsidP="00B41103" w:rsidR="00B4110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B41103" w:rsidP="00B41103" w:rsidR="00B4110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B41103" w:rsidP="00B41103" w:rsidR="00B4110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B41103" w:rsidP="00B41103" w:rsidR="00B4110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B41103" w:rsidP="00B41103" w:rsidR="00B4110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B41103" w:rsidP="00B41103" w:rsidR="00B41103"/>
    <w:p w:rsidRDefault="00B41103" w:rsidP="00B41103" w:rsidR="00B41103"/>
    <w:p w:rsidRDefault="00B41103" w:rsidP="00B41103" w:rsidR="00B41103"/>
    <w:p w:rsidRDefault="00B41103" w:rsidP="00B41103" w:rsidR="00B41103"/>
    <w:p w:rsidRDefault="00B41103" w:rsidP="00B41103" w:rsidR="00B41103"/>
    <w:p w:rsidRDefault="00A61F52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1103" w:rsidP="00B41103" w:rsidR="00B41103">
      <w:r>
        <w:separator/>
      </w:r>
    </w:p>
  </w:endnote>
  <w:endnote w:id="0" w:type="continuationSeparator">
    <w:p w:rsidRDefault="00B41103" w:rsidP="00B41103" w:rsidR="00B411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1103" w:rsidP="00B41103" w:rsidR="00B41103">
      <w:r>
        <w:separator/>
      </w:r>
    </w:p>
  </w:footnote>
  <w:footnote w:id="0" w:type="continuationSeparator">
    <w:p w:rsidRDefault="00B41103" w:rsidP="00B41103" w:rsidR="00B411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1103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61F5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St-1316/2015-5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1103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St-1316/2015-5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1C54"/>
    <w:rsid w:val="00331C54"/>
    <w:rsid w:val="0075528E"/>
    <w:rsid w:val="007562FB"/>
    <w:rsid w:val="0079403F"/>
    <w:rsid w:val="00A61F52"/>
    <w:rsid w:val="00B4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110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4110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4110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11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110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110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10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1F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F5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61F5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61F5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61F5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110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4110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4110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11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110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110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10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1F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F5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61F5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61F5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61F5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2418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1316</izvorni_sadrzaj>
    <derivirana_varijabla naziv="DomainObject.Predmet.Broj_1">1316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St-1316/2015</izvorni_sadrzaj>
    <derivirana_varijabla naziv="DomainObject.Predmet.OznakaBroj_1">St-1316/2015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KRŠAN EURO PLAST d.o.o. KRŠAN</izvorni_sadrzaj>
    <derivirana_varijabla naziv="DomainObject.Predmet.ProtustrankaFormated_1">  KRŠAN EURO PLAST d.o.o. KRŠAN</derivirana_varijabla>
  </DomainObject.Predmet.ProtustrankaFormated>
  <DomainObject.Predmet.ProtustrankaFormatedOIB>
    <izvorni_sadrzaj>  KRŠAN EURO PLAST d.o.o. KRŠAN, OIB 94682934710</izvorni_sadrzaj>
    <derivirana_varijabla naziv="DomainObject.Predmet.ProtustrankaFormatedOIB_1">  KRŠAN EURO PLAST d.o.o. KRŠAN, OIB 94682934710</derivirana_varijabla>
  </DomainObject.Predmet.ProtustrankaFormatedOIB>
  <DomainObject.Predmet.ProtustrankaFormatedWithAdress>
    <izvorni_sadrzaj> KRŠAN EURO PLAST d.o.o. KRŠAN, Veljaki 33, 52232 Kršan</izvorni_sadrzaj>
    <derivirana_varijabla naziv="DomainObject.Predmet.ProtustrankaFormatedWithAdress_1"> KRŠAN EURO PLAST d.o.o. KRŠAN, Veljaki 33, 52232 Kršan</derivirana_varijabla>
  </DomainObject.Predmet.ProtustrankaFormatedWithAdress>
  <DomainObject.Predmet.ProtustrankaFormatedWithAdressOIB>
    <izvorni_sadrzaj> KRŠAN EURO PLAST d.o.o. KRŠAN, OIB 94682934710, Veljaki 33, 52232 Kršan</izvorni_sadrzaj>
    <derivirana_varijabla naziv="DomainObject.Predmet.ProtustrankaFormatedWithAdressOIB_1"> KRŠAN EURO PLAST d.o.o. KRŠAN, OIB 94682934710, Veljaki 33, 52232 Kršan</derivirana_varijabla>
  </DomainObject.Predmet.ProtustrankaFormatedWithAdressOIB>
  <DomainObject.Predmet.ProtustrankaWithAdress>
    <izvorni_sadrzaj>KRŠAN EURO PLAST d.o.o. KRŠAN Veljaki 33, 52232 Kršan</izvorni_sadrzaj>
    <derivirana_varijabla naziv="DomainObject.Predmet.ProtustrankaWithAdress_1">KRŠAN EURO PLAST d.o.o. KRŠAN Veljaki 33, 52232 Kršan</derivirana_varijabla>
  </DomainObject.Predmet.ProtustrankaWithAdress>
  <DomainObject.Predmet.ProtustrankaWithAdressOIB>
    <izvorni_sadrzaj>KRŠAN EURO PLAST d.o.o. KRŠAN, OIB 94682934710, Veljaki 33, 52232 Kršan</izvorni_sadrzaj>
    <derivirana_varijabla naziv="DomainObject.Predmet.ProtustrankaWithAdressOIB_1">KRŠAN EURO PLAST d.o.o. KRŠAN, OIB 94682934710, Veljaki 33, 52232 Kršan</derivirana_varijabla>
  </DomainObject.Predmet.ProtustrankaWithAdressOIB>
  <DomainObject.Predmet.ProtustrankaNazivFormated>
    <izvorni_sadrzaj>KRŠAN EURO PLAST d.o.o. KRŠAN</izvorni_sadrzaj>
    <derivirana_varijabla naziv="DomainObject.Predmet.ProtustrankaNazivFormated_1">KRŠAN EURO PLAST d.o.o. KRŠAN</derivirana_varijabla>
  </DomainObject.Predmet.ProtustrankaNazivFormated>
  <DomainObject.Predmet.ProtustrankaNazivFormatedOIB>
    <izvorni_sadrzaj>KRŠAN EURO PLAST d.o.o. KRŠAN, OIB 94682934710</izvorni_sadrzaj>
    <derivirana_varijabla naziv="DomainObject.Predmet.ProtustrankaNazivFormatedOIB_1">KRŠAN EURO PLAST d.o.o. KRŠAN, OIB 94682934710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504368.93</izvorni_sadrzaj>
    <derivirana_varijabla naziv="DomainObject.Predmet.TrenutnaVrijednost_1">504368.93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KRŠAN EURO PLAST d.o.o. KRŠAN</item>
    </izvorni_sadrzaj>
    <derivirana_varijabla naziv="DomainObject.Predmet.ProtuStrankaListFormated_1">
      <item>KRŠAN EURO PLAST d.o.o. KRŠAN</item>
    </derivirana_varijabla>
  </DomainObject.Predmet.ProtuStrankaListFormated>
  <DomainObject.Predmet.ProtuStrankaListFormatedOIB>
    <izvorni_sadrzaj>
      <item>KRŠAN EURO PLAST d.o.o. KRŠAN, OIB 94682934710</item>
    </izvorni_sadrzaj>
    <derivirana_varijabla naziv="DomainObject.Predmet.ProtuStrankaListFormatedOIB_1">
      <item>KRŠAN EURO PLAST d.o.o. KRŠAN, OIB 94682934710</item>
    </derivirana_varijabla>
  </DomainObject.Predmet.ProtuStrankaListFormatedOIB>
  <DomainObject.Predmet.ProtuStrankaListFormatedWithAdress>
    <izvorni_sadrzaj>
      <item>KRŠAN EURO PLAST d.o.o. KRŠAN, Veljaki 33, 52232 Kršan</item>
    </izvorni_sadrzaj>
    <derivirana_varijabla naziv="DomainObject.Predmet.ProtuStrankaListFormatedWithAdress_1">
      <item>KRŠAN EURO PLAST d.o.o. KRŠAN, Veljaki 33, 52232 Kršan</item>
    </derivirana_varijabla>
  </DomainObject.Predmet.ProtuStrankaListFormatedWithAdress>
  <DomainObject.Predmet.ProtuStrankaListFormatedWithAdressOIB>
    <izvorni_sadrzaj>
      <item>KRŠAN EURO PLAST d.o.o. KRŠAN, OIB 94682934710, Veljaki 33, 52232 Kršan</item>
    </izvorni_sadrzaj>
    <derivirana_varijabla naziv="DomainObject.Predmet.ProtuStrankaListFormatedWithAdressOIB_1">
      <item>KRŠAN EURO PLAST d.o.o. KRŠAN, OIB 94682934710, Veljaki 33, 52232 Kršan</item>
    </derivirana_varijabla>
  </DomainObject.Predmet.ProtuStrankaListFormatedWithAdressOIB>
  <DomainObject.Predmet.ProtuStrankaListNazivFormated>
    <izvorni_sadrzaj>
      <item>KRŠAN EURO PLAST d.o.o. KRŠAN</item>
    </izvorni_sadrzaj>
    <derivirana_varijabla naziv="DomainObject.Predmet.ProtuStrankaListNazivFormated_1">
      <item>KRŠAN EURO PLAST d.o.o. KRŠAN</item>
    </derivirana_varijabla>
  </DomainObject.Predmet.ProtuStrankaListNazivFormated>
  <DomainObject.Predmet.ProtuStrankaListNazivFormatedOIB>
    <izvorni_sadrzaj>
      <item>KRŠAN EURO PLAST d.o.o. KRŠAN, OIB 94682934710</item>
    </izvorni_sadrzaj>
    <derivirana_varijabla naziv="DomainObject.Predmet.ProtuStrankaListNazivFormatedOIB_1">
      <item>KRŠAN EURO PLAST d.o.o. KRŠAN, OIB 94682934710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KRŠAN EURO PLAST d.o.o. KRŠAN</izvorni_sadrzaj>
    <derivirana_varijabla naziv="DomainObject.Predmet.ProtustrankaIDrugi_1">KRŠAN EURO PLAST d.o.o. KRŠAN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KRŠAN EURO PLAST d.o.o. KRŠAN, OIB 94682934710, Veljaki 33, 52232 Kršan</izvorni_sadrzaj>
    <derivirana_varijabla naziv="DomainObject.Predmet.ProtustrankaIDrugiAdressOIB_1">KRŠAN EURO PLAST d.o.o. KRŠAN, OIB 94682934710, Veljaki 33, 52232 Kršan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KRŠAN EURO PLAST d.o.o. KRŠAN</item>
    </izvorni_sadrzaj>
    <derivirana_varijabla naziv="DomainObject.Predmet.SudioniciListNaziv_1">
      <item>FINANCIJSKA AGENCIJA, RC RIJEKA, PODRUŽNICA PULA, PULA</item>
      <item>KRŠAN EURO PLAST d.o.o. KRŠAN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KRŠAN EURO PLAST d.o.o. KRŠAN, OIB 94682934710, Veljaki 33,52232 Kršan</item>
    </izvorni_sadrzaj>
    <derivirana_varijabla naziv="DomainObject.Predmet.SudioniciListAdressOIB_1">
      <item>FINANCIJSKA AGENCIJA, RC RIJEKA, PODRUŽNICA PULA, PULA, OIB 85821130368, Ulica grada Vukovara 70,10000 Zagreb</item>
      <item>KRŠAN EURO PLAST d.o.o. KRŠAN, OIB 94682934710, Veljaki 33,52232 Kršan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94682934710</item>
    </izvorni_sadrzaj>
    <derivirana_varijabla naziv="DomainObject.Predmet.SudioniciListNazivOIB_1">
      <item>, OIB 85821130368</item>
      <item>, OIB 94682934710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3061</properties:Characters>
  <properties:Lines>81</properties:Lines>
  <properties:Paragraphs>30</properties:Paragraphs>
  <properties:TotalTime>6</properties:TotalTime>
  <properties:ScaleCrop>false</properties:ScaleCrop>
  <properties:LinksUpToDate>false</properties:LinksUpToDate>
  <properties:CharactersWithSpaces>3671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2016-03-23T13:27:00Z</dcterms:created>
  <dc:creator>Mihaela Kaligari</dc:creator>
  <dc:description/>
  <cp:keywords/>
  <cp:lastModifiedBy>Lorena Paris Aničić</cp:lastModifiedBy>
  <dcterms:modified xmlns:xsi="http://www.w3.org/2001/XMLSchema-instance" xsi:type="dcterms:W3CDTF">2016-04-14T08:31:00Z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