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7872" w14:paraId="41c7872" w:rsidRDefault="00F52471" w:rsidP="00F52471" w:rsidR="00F52471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52471" w:rsidP="00F52471" w:rsidR="00F52471">
      <w:pPr>
        <w:spacing w:after="0"/>
        <w:jc w:val="both"/>
      </w:pPr>
      <w:r>
        <w:t xml:space="preserve">       REPUBLIKA HRVATSKA</w:t>
      </w:r>
    </w:p>
    <w:p w:rsidRDefault="00F52471" w:rsidP="00F52471" w:rsidR="00F5247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52471" w:rsidP="00F52471" w:rsidR="00F52471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  <w:jc w:val="center"/>
      </w:pPr>
      <w:r>
        <w:t>U    I M E    R E P U B L I K E    H R V A T S K E</w:t>
      </w:r>
    </w:p>
    <w:p w:rsidRDefault="00F52471" w:rsidP="00F52471" w:rsidR="00F52471">
      <w:pPr>
        <w:spacing w:after="0"/>
        <w:jc w:val="both"/>
      </w:pPr>
    </w:p>
    <w:p w:rsidRDefault="00F52471" w:rsidP="00F52471" w:rsidR="00F52471">
      <w:pPr>
        <w:pStyle w:val="Naslov2"/>
        <w:spacing w:after="0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F52471" w:rsidP="00F52471" w:rsidR="00F52471">
      <w:pPr>
        <w:spacing w:after="0"/>
        <w:rPr>
          <w:szCs w:val="20"/>
        </w:rPr>
      </w:pP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  <w:jc w:val="both"/>
        <w:rPr>
          <w:szCs w:val="20"/>
        </w:rPr>
      </w:pPr>
      <w:r>
        <w:tab/>
        <w:t xml:space="preserve">Trgovački sud u Varaždinu po sucu toga suda </w:t>
      </w:r>
      <w:r w:rsidR="005672F4">
        <w:t>Jasni Lekić</w:t>
      </w:r>
      <w:r>
        <w:t xml:space="preserve">, kao stečajnom sucu u predmetu u povodu zahtjeva Financijske agencije Regionalni centar Zagreb, Podružnica Varaždin, Augusta Cesarca 2, Varaždin, za pokretanje skraćenog stečajnog postupka protiv dužnika  </w:t>
      </w:r>
      <w:r w:rsidR="00047AE1">
        <w:t>TRANSPORT LOGISTIKA GRIMŠIČ j.d.o.o., OIB: 28150583374 sa sjedištem u Hercegovačka 1, Varaždin</w:t>
      </w:r>
      <w:r>
        <w:t xml:space="preserve">, dana </w:t>
      </w:r>
      <w:r w:rsidR="00047AE1">
        <w:t>13. siječnja 2017</w:t>
      </w:r>
      <w:r>
        <w:t>. godine</w:t>
      </w:r>
    </w:p>
    <w:p w:rsidRDefault="00F52471" w:rsidP="00F52471" w:rsidR="00F52471">
      <w:pPr>
        <w:spacing w:after="0"/>
        <w:jc w:val="both"/>
      </w:pPr>
    </w:p>
    <w:p w:rsidRDefault="00F52471" w:rsidP="00F52471" w:rsidR="00F52471">
      <w:pPr>
        <w:spacing w:after="0"/>
        <w:jc w:val="center"/>
      </w:pPr>
      <w:r>
        <w:t>r i j e š i o  j e</w:t>
      </w:r>
    </w:p>
    <w:p w:rsidRDefault="00F52471" w:rsidP="00F52471" w:rsidR="00F52471">
      <w:pPr>
        <w:spacing w:after="0"/>
        <w:jc w:val="center"/>
      </w:pP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  <w:jc w:val="both"/>
      </w:pPr>
      <w:r>
        <w:tab/>
        <w:t xml:space="preserve">I Otvara se stečajni postupak nad stečajnim dužnikom </w:t>
      </w:r>
      <w:r w:rsidR="00260424">
        <w:t>TRANSPORT LOGISTIKA GRIMŠIČ j.d.o.o., OIB: 28150583374 sa sjedištem u Hercegovačka 1, Varaždin</w:t>
      </w:r>
      <w:r>
        <w:t xml:space="preserve">, s danom </w:t>
      </w:r>
      <w:r w:rsidR="00260424">
        <w:t>13. siječnja 2017</w:t>
      </w:r>
      <w:r>
        <w:t>. u 13,00 sati.</w:t>
      </w:r>
    </w:p>
    <w:p w:rsidRDefault="00F52471" w:rsidP="00F52471" w:rsidR="00F52471">
      <w:pPr>
        <w:spacing w:after="0"/>
        <w:jc w:val="both"/>
      </w:pPr>
    </w:p>
    <w:p w:rsidRDefault="00F52471" w:rsidP="00F52471" w:rsidR="00F52471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5672F4">
        <w:t>TRANSPORT LOGISTIKA GRIMŠIČ j.d.o.o., OIB: 28150583374 sa sjedištem u Hercegovačka 1, Varaždin</w:t>
      </w:r>
      <w:r>
        <w:t>.</w:t>
      </w:r>
    </w:p>
    <w:p w:rsidRDefault="00F52471" w:rsidP="00F52471" w:rsidR="00F52471">
      <w:pPr>
        <w:spacing w:after="0"/>
        <w:jc w:val="both"/>
      </w:pPr>
    </w:p>
    <w:p w:rsidRDefault="00F52471" w:rsidP="00F52471" w:rsidR="00F52471">
      <w:pPr>
        <w:spacing w:after="0"/>
        <w:jc w:val="both"/>
      </w:pPr>
      <w:r>
        <w:tab/>
        <w:t xml:space="preserve">III Za stečajnog upravitelja imenuje se </w:t>
      </w:r>
      <w:r w:rsidR="005C2435">
        <w:t>Renato Sabljić, Zdenački zavoj 14, Zagreb.</w:t>
      </w:r>
    </w:p>
    <w:p w:rsidRDefault="00F52471" w:rsidP="00F52471" w:rsidR="00F52471">
      <w:pPr>
        <w:spacing w:after="0"/>
        <w:jc w:val="both"/>
        <w:rPr>
          <w:color w:val="FF0000"/>
        </w:rPr>
      </w:pPr>
    </w:p>
    <w:p w:rsidRDefault="00F52471" w:rsidP="00F52471" w:rsidR="00F52471">
      <w:pPr>
        <w:spacing w:after="0"/>
        <w:jc w:val="both"/>
      </w:pPr>
      <w:r>
        <w:tab/>
        <w:t>IV Ovo rješenje objavit će se na e-oglasnoj ploči suda.</w:t>
      </w:r>
    </w:p>
    <w:p w:rsidRDefault="00F52471" w:rsidP="00F52471" w:rsidR="00F52471">
      <w:pPr>
        <w:spacing w:after="0"/>
        <w:jc w:val="both"/>
      </w:pPr>
    </w:p>
    <w:p w:rsidRDefault="00F52471" w:rsidP="00F52471" w:rsidR="00F52471">
      <w:pPr>
        <w:spacing w:after="0"/>
        <w:jc w:val="both"/>
      </w:pPr>
      <w:r>
        <w:tab/>
        <w:t xml:space="preserve">V Po pravomoćnosti ovoga rješenja stečajni dužnik </w:t>
      </w:r>
      <w:r w:rsidR="005672F4">
        <w:t>TRANSPORT LOGISTIKA GRIMŠIČ j.d.o.o., OIB: 28150583374 sa sjedištem u Hercegovačka 1, Varaždin</w:t>
      </w:r>
      <w:r>
        <w:t>, bit će brisan iz sudskog registra.</w:t>
      </w: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  <w:jc w:val="center"/>
      </w:pPr>
      <w:r>
        <w:t>Obrazloženje</w:t>
      </w:r>
    </w:p>
    <w:p w:rsidRDefault="00F52471" w:rsidP="00F52471" w:rsidR="00F52471">
      <w:pPr>
        <w:spacing w:after="0"/>
        <w:jc w:val="both"/>
      </w:pPr>
    </w:p>
    <w:p w:rsidRDefault="00F52471" w:rsidP="00F52471" w:rsidR="00F52471">
      <w:pPr>
        <w:spacing w:after="0"/>
        <w:jc w:val="both"/>
        <w:rPr>
          <w:color w:val="FF0000"/>
        </w:rPr>
      </w:pPr>
    </w:p>
    <w:p w:rsidRDefault="00F52471" w:rsidP="00F52471" w:rsidR="00F52471">
      <w:pPr>
        <w:spacing w:after="0"/>
        <w:jc w:val="both"/>
      </w:pPr>
      <w:r>
        <w:tab/>
        <w:t xml:space="preserve">Predlagatelj je dana </w:t>
      </w:r>
      <w:r w:rsidR="005672F4">
        <w:t>16. studenog</w:t>
      </w:r>
      <w:r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lastRenderedPageBreak/>
        <w:t xml:space="preserve">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  <w:jc w:val="center"/>
      </w:pPr>
      <w:r>
        <w:t>U Varaždinu 13. siječnja 2017.</w:t>
      </w:r>
    </w:p>
    <w:p w:rsidRDefault="00F52471" w:rsidP="00F52471" w:rsidR="00F52471">
      <w:pPr>
        <w:spacing w:after="0"/>
      </w:pPr>
      <w:r>
        <w:t xml:space="preserve">                                                                                                  </w:t>
      </w:r>
    </w:p>
    <w:p w:rsidRDefault="00F52471" w:rsidP="00F52471" w:rsidR="00F52471">
      <w:pPr>
        <w:spacing w:after="0"/>
      </w:pPr>
      <w:r>
        <w:t xml:space="preserve">     </w:t>
      </w:r>
    </w:p>
    <w:p w:rsidRDefault="00F52471" w:rsidP="00F52471" w:rsidR="00F5247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672F4">
        <w:tab/>
      </w:r>
      <w:r>
        <w:t xml:space="preserve"> </w:t>
      </w:r>
      <w:r w:rsidR="005672F4">
        <w:t>Jasna Lekić</w:t>
      </w:r>
      <w:r>
        <w:t>, v.r.</w:t>
      </w: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  <w:ind w:firstLine="708" w:left="4248"/>
      </w:pPr>
      <w:r>
        <w:t xml:space="preserve">  Za točnost </w:t>
      </w:r>
      <w:proofErr w:type="spellStart"/>
      <w:r>
        <w:t>otpravka</w:t>
      </w:r>
      <w:proofErr w:type="spellEnd"/>
      <w:r>
        <w:t>-ovlašteni službenik:</w:t>
      </w: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</w:pPr>
      <w:r>
        <w:t xml:space="preserve">                                                         </w:t>
      </w:r>
    </w:p>
    <w:p w:rsidRDefault="00F52471" w:rsidP="00F52471" w:rsidR="00F52471">
      <w:pPr>
        <w:spacing w:after="0"/>
      </w:pPr>
      <w:r>
        <w:tab/>
        <w:t>Uputa o pravnom lijeku:</w:t>
      </w:r>
    </w:p>
    <w:p w:rsidRDefault="00F52471" w:rsidP="00F52471" w:rsidR="00F5247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52471" w:rsidP="00F52471" w:rsidR="00F5247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</w:pPr>
      <w:r>
        <w:t>DNA:</w:t>
      </w:r>
    </w:p>
    <w:p w:rsidRDefault="00F52471" w:rsidP="00F52471" w:rsidR="00F52471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F52471" w:rsidP="00F52471" w:rsidR="00F5247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B5F3A" w:rsidP="00F52471" w:rsidR="00EB5F3A">
      <w:pPr>
        <w:numPr>
          <w:ilvl w:val="0"/>
          <w:numId w:val="47"/>
        </w:numPr>
        <w:spacing w:after="0"/>
      </w:pPr>
      <w:r>
        <w:t xml:space="preserve">TRANSPORT LOGISTIKA GRIMŠIČ j.d.o.o., OIB: 28150583374 sa sjedištem u Hercegovačka 1, Varaždin </w:t>
      </w:r>
    </w:p>
    <w:p w:rsidRDefault="00F52471" w:rsidP="00F52471" w:rsidR="00F52471">
      <w:pPr>
        <w:numPr>
          <w:ilvl w:val="0"/>
          <w:numId w:val="47"/>
        </w:numPr>
        <w:spacing w:after="0"/>
      </w:pPr>
      <w:r>
        <w:t xml:space="preserve">Direktor dužnika </w:t>
      </w:r>
      <w:r w:rsidR="00EB5F3A">
        <w:t xml:space="preserve">Jan </w:t>
      </w:r>
      <w:proofErr w:type="spellStart"/>
      <w:r w:rsidR="00EB5F3A">
        <w:t>Grimši</w:t>
      </w:r>
      <w:r w:rsidR="005668FB">
        <w:t>č</w:t>
      </w:r>
      <w:proofErr w:type="spellEnd"/>
      <w:r w:rsidR="00EB5F3A">
        <w:t xml:space="preserve">, Slovenija, Maribor, </w:t>
      </w:r>
      <w:proofErr w:type="spellStart"/>
      <w:r w:rsidR="00EB5F3A">
        <w:t>Lesjakova</w:t>
      </w:r>
      <w:proofErr w:type="spellEnd"/>
      <w:r w:rsidR="00EB5F3A">
        <w:t xml:space="preserve"> ulica 49</w:t>
      </w:r>
      <w:r>
        <w:t xml:space="preserve"> </w:t>
      </w:r>
    </w:p>
    <w:p w:rsidRDefault="00F52471" w:rsidP="00F52471" w:rsidR="00F52471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F52471" w:rsidP="00F52471" w:rsidR="00F52471">
      <w:pPr>
        <w:numPr>
          <w:ilvl w:val="0"/>
          <w:numId w:val="47"/>
        </w:numPr>
        <w:spacing w:after="0"/>
      </w:pPr>
      <w:r>
        <w:t xml:space="preserve">Ministarstvo financija, Porezna uprava,  Ispostava </w:t>
      </w:r>
      <w:r w:rsidR="00EB5F3A">
        <w:t>Varaždin</w:t>
      </w:r>
    </w:p>
    <w:p w:rsidRDefault="00F52471" w:rsidP="00F52471" w:rsidR="00F52471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5C2435">
        <w:t>Renato Sabljić, Zdenački zavoj 14, Zagreb</w:t>
      </w:r>
    </w:p>
    <w:p w:rsidRDefault="00F52471" w:rsidP="00F52471" w:rsidR="00F52471">
      <w:pPr>
        <w:numPr>
          <w:ilvl w:val="0"/>
          <w:numId w:val="47"/>
        </w:numPr>
        <w:spacing w:after="0"/>
      </w:pPr>
      <w:r>
        <w:t>e-oglasna ploča suda</w:t>
      </w: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</w:pPr>
    </w:p>
    <w:p w:rsidRDefault="00F52471" w:rsidP="00F52471" w:rsidR="00F52471">
      <w:pPr>
        <w:spacing w:after="0"/>
      </w:pPr>
    </w:p>
    <w:p w:rsidRDefault="00DA0242" w:rsidP="00F52471" w:rsidR="00DA0242" w:rsidRPr="00F52471"/>
    <w:sectPr w:rsidSect="0032366B" w:rsidR="00DA0242" w:rsidRPr="00F5247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424" w:rsidR="008333A9">
    <w:pPr>
      <w:pStyle w:val="Zaglavlje"/>
    </w:pPr>
    <w:r>
      <w:rPr>
        <w:rStyle w:val="PozadinaSvijetloCrvena"/>
        <w:shd w:fill="auto" w:color="auto" w:val="clear"/>
      </w:rPr>
      <w:t>Poslovni broj: 3 St-1114/16-4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AE1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424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619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D9B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8FB"/>
    <w:rsid w:val="005672F4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435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334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EDD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7E0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5F3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471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5247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F5247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5247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F5247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37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St-1114/2016-4</izvorni_sadrzaj>
    <derivirana_varijabla naziv="DomainObject.Oznaka_1">St-1114/2016-4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LOGISTIKA GRIMŠIČ jednostavno društvo s ograničenom odgovornošću za prijevoz i marketing</izvorni_sadrzaj>
    <derivirana_varijabla naziv="DomainObject.Predmet.ProtustrankaFormated_1">  TRANSPORT LOGISTIKA GRIMŠIČ jednostavno društvo s ograničenom odgovornošću za prijevoz i marketing</derivirana_varijabla>
  </DomainObject.Predmet.ProtustrankaFormated>
  <DomainObject.Predmet.ProtustrankaFormatedOIB>
    <izvorni_sadrzaj>  TRANSPORT LOGISTIKA GRIMŠIČ jednostavno društvo s ograničenom odgovornošću za prijevoz i marketing, OIB 28150583374</izvorni_sadrzaj>
    <derivirana_varijabla naziv="DomainObject.Predmet.ProtustrankaFormatedOIB_1">  TRANSPORT LOGISTIKA GRIMŠIČ jednostavno društvo s ograničenom odgovornošću za prijevoz i marketing, OIB 28150583374</derivirana_varijabla>
  </DomainObject.Predmet.ProtustrankaFormatedOIB>
  <DomainObject.Predmet.ProtustrankaFormatedWithAdress>
    <izvorni_sadrzaj> TRANSPORT LOGISTIKA GRIMŠIČ jednostavno društvo s ograničenom odgovornošću za prijevoz i marketing, Hercegovačka 1, 42000 Varaždin</izvorni_sadrzaj>
    <derivirana_varijabla naziv="DomainObject.Predmet.ProtustrankaFormatedWithAdress_1"> TRANSPORT LOGISTIKA GRIMŠIČ jednostavno društvo s ograničenom odgovornošću za prijevoz i marketing, Hercegovačka 1, 42000 Varaždin</derivirana_varijabla>
  </DomainObject.Predmet.ProtustrankaFormatedWithAdress>
  <DomainObject.Predmet.ProtustrankaFormatedWithAdressOIB>
    <izvorni_sadrzaj> TRANSPORT LOGISTIKA GRIMŠIČ jednostavno društvo s ograničenom odgovornošću za prijevoz i marketing, OIB 28150583374, Hercegovačka 1, 42000 Varaždin</izvorni_sadrzaj>
    <derivirana_varijabla naziv="DomainObject.Predmet.ProtustrankaFormatedWithAdressOIB_1"> TRANSPORT LOGISTIKA GRIMŠIČ jednostavno društvo s ograničenom odgovornošću za prijevoz i marketing, OIB 28150583374, Hercegovačka 1, 42000 Varaždin</derivirana_varijabla>
  </DomainObject.Predmet.ProtustrankaFormatedWithAdressOIB>
  <DomainObject.Predmet.ProtustrankaWithAdress>
    <izvorni_sadrzaj>TRANSPORT LOGISTIKA GRIMŠIČ jednostavno društvo s ograničenom odgovornošću za prijevoz i marketing Hercegovačka 1, 42000 Varaždin</izvorni_sadrzaj>
    <derivirana_varijabla naziv="DomainObject.Predmet.ProtustrankaWithAdress_1">TRANSPORT LOGISTIKA GRIMŠIČ jednostavno društvo s ograničenom odgovornošću za prijevoz i marketing Hercegovačka 1, 42000 Varaždin</derivirana_varijabla>
  </DomainObject.Predmet.ProtustrankaWithAdress>
  <DomainObject.Predmet.ProtustrankaWithAdressOIB>
    <izvorni_sadrzaj>TRANSPORT LOGISTIKA GRIMŠIČ jednostavno društvo s ograničenom odgovornošću za prijevoz i marketing, OIB 28150583374, Hercegovačka 1, 42000 Varaždin</izvorni_sadrzaj>
    <derivirana_varijabla naziv="DomainObject.Predmet.ProtustrankaWithAdressOIB_1">TRANSPORT LOGISTIKA GRIMŠIČ jednostavno društvo s ograničenom odgovornošću za prijevoz i marketing, OIB 28150583374, Hercegovačka 1, 42000 Varaždin</derivirana_varijabla>
  </DomainObject.Predmet.ProtustrankaWithAdressOIB>
  <DomainObject.Predmet.ProtustrankaNazivFormated>
    <izvorni_sadrzaj>TRANSPORT LOGISTIKA GRIMŠIČ jednostavno društvo s ograničenom odgovornošću za prijevoz i marketing</izvorni_sadrzaj>
    <derivirana_varijabla naziv="DomainObject.Predmet.ProtustrankaNazivFormated_1">TRANSPORT LOGISTIKA GRIMŠIČ jednostavno društvo s ograničenom odgovornošću za prijevoz i marketing</derivirana_varijabla>
  </DomainObject.Predmet.ProtustrankaNazivFormated>
  <DomainObject.Predmet.ProtustrankaNazivFormatedOIB>
    <izvorni_sadrzaj>TRANSPORT LOGISTIKA GRIMŠIČ jednostavno društvo s ograničenom odgovornošću za prijevoz i marketing, OIB 28150583374</izvorni_sadrzaj>
    <derivirana_varijabla naziv="DomainObject.Predmet.ProtustrankaNazivFormatedOIB_1">TRANSPORT LOGISTIKA GRIMŠIČ jednostavno društvo s ograničenom odgovornošću za prijevoz i marketing, OIB 28150583374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51165.19</izvorni_sadrzaj>
    <derivirana_varijabla naziv="DomainObject.Predmet.TrenutnaVrijednost_1">51165.19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 LOGISTIKA GRIMŠIČ jednostavno društvo s ograničenom odgovornošću za prijevoz i marketing</item>
    </izvorni_sadrzaj>
    <derivirana_varijabla naziv="DomainObject.Predmet.ProtuStrankaListFormated_1">
      <item>TRANSPORT LOGISTIKA GRIMŠIČ jednostavno društvo s ograničenom odgovornošću za prijevoz i marketing</item>
    </derivirana_varijabla>
  </DomainObject.Predmet.ProtuStrankaListFormated>
  <DomainObject.Predmet.ProtuStrankaListFormatedOIB>
    <izvorni_sadrzaj>
      <item>TRANSPORT LOGISTIKA GRIMŠIČ jednostavno društvo s ograničenom odgovornošću za prijevoz i marketing, OIB 28150583374</item>
    </izvorni_sadrzaj>
    <derivirana_varijabla naziv="DomainObject.Predmet.ProtuStrankaListFormatedOIB_1">
      <item>TRANSPORT LOGISTIKA GRIMŠIČ jednostavno društvo s ograničenom odgovornošću za prijevoz i marketing, OIB 28150583374</item>
    </derivirana_varijabla>
  </DomainObject.Predmet.ProtuStrankaListFormatedOIB>
  <DomainObject.Predmet.ProtuStrankaListFormatedWithAdress>
    <izvorni_sadrzaj>
      <item>TRANSPORT LOGISTIKA GRIMŠIČ jednostavno društvo s ograničenom odgovornošću za prijevoz i marketing, Hercegovačka 1, 42000 Varaždin</item>
    </izvorni_sadrzaj>
    <derivirana_varijabla naziv="DomainObject.Predmet.ProtuStrankaListFormatedWithAdress_1">
      <item>TRANSPORT LOGISTIKA GRIMŠIČ jednostavno društvo s ograničenom odgovornošću za prijevoz i marketing, Hercegovačka 1, 42000 Varaždin</item>
    </derivirana_varijabla>
  </DomainObject.Predmet.ProtuStrankaListFormatedWithAdress>
  <DomainObject.Predmet.ProtuStrankaListFormatedWithAdressOIB>
    <izvorni_sadrzaj>
      <item>TRANSPORT LOGISTIKA GRIMŠIČ jednostavno društvo s ograničenom odgovornošću za prijevoz i marketing, OIB 28150583374, Hercegovačka 1, 42000 Varaždin</item>
    </izvorni_sadrzaj>
    <derivirana_varijabla naziv="DomainObject.Predmet.ProtuStrankaListFormatedWithAdressOIB_1">
      <item>TRANSPORT LOGISTIKA GRIMŠIČ jednostavno društvo s ograničenom odgovornošću za prijevoz i marketing, OIB 28150583374, Hercegovačka 1, 42000 Varaždin</item>
    </derivirana_varijabla>
  </DomainObject.Predmet.ProtuStrankaListFormatedWithAdressOIB>
  <DomainObject.Predmet.ProtuStrankaListNazivFormated>
    <izvorni_sadrzaj>
      <item>TRANSPORT LOGISTIKA GRIMŠIČ jednostavno društvo s ograničenom odgovornošću za prijevoz i marketing</item>
    </izvorni_sadrzaj>
    <derivirana_varijabla naziv="DomainObject.Predmet.ProtuStrankaListNazivFormated_1">
      <item>TRANSPORT LOGISTIKA GRIMŠIČ jednostavno društvo s ograničenom odgovornošću za prijevoz i marketing</item>
    </derivirana_varijabla>
  </DomainObject.Predmet.ProtuStrankaListNazivFormated>
  <DomainObject.Predmet.ProtuStrankaListNazivFormatedOIB>
    <izvorni_sadrzaj>
      <item>TRANSPORT LOGISTIKA GRIMŠIČ jednostavno društvo s ograničenom odgovornošću za prijevoz i marketing, OIB 28150583374</item>
    </izvorni_sadrzaj>
    <derivirana_varijabla naziv="DomainObject.Predmet.ProtuStrankaListNazivFormatedOIB_1">
      <item>TRANSPORT LOGISTIKA GRIMŠIČ jednostavno društvo s ograničenom odgovornošću za prijevoz i marketing, OIB 28150583374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St-1114/2016-4</izvorni_sadrzaj>
    <derivirana_varijabla naziv="DomainObject.PoslovniBrojDokumenta_1">St-1114/2016-4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 LOGISTIKA GRIMŠIČ jednostavno društvo s ograničenom odgovornošću za prijevoz i marketing</izvorni_sadrzaj>
    <derivirana_varijabla naziv="DomainObject.Predmet.ProtustrankaIDrugi_1">TRANSPORT LOGISTIKA GRIMŠIČ jednostavno društvo s ograničenom odgovornošću za prijevoz i marketing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 LOGISTIKA GRIMŠIČ jednostavno društvo s ograničenom odgovornošću za prijevoz i marketing, OIB 28150583374, Hercegovačka 1, 42000 Varaždin</izvorni_sadrzaj>
    <derivirana_varijabla naziv="DomainObject.Predmet.ProtustrankaIDrugiAdressOIB_1">TRANSPORT LOGISTIKA GRIMŠIČ jednostavno društvo s ograničenom odgovornošću za prijevoz i marketing, OIB 28150583374, Hercegovačka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 LOGISTIKA GRIMŠIČ jednostavno društvo s ograničenom odgovornošću za prijevoz i marketing</item>
      <item>Sudski registar</item>
      <item>e-oglasna ploča</item>
    </izvorni_sadrzaj>
    <derivirana_varijabla naziv="DomainObject.Predmet.SudioniciListNaziv_1">
      <item>Financijska agencija</item>
      <item>TRANSPORT LOGISTIKA GRIMŠIČ jednostavno društvo s ograničenom odgovornošću za prijevoz i marketing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TRANSPORT LOGISTIKA GRIMŠIČ jednostavno društvo s ograničenom odgovornošću za prijevoz i marketing, OIB 28150583374, Hercegovačka 1,42000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TRANSPORT LOGISTIKA GRIMŠIČ jednostavno društvo s ograničenom odgovornošću za prijevoz i marketing, OIB 28150583374, Hercegovačka 1,42000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433A9-A892-47A2-807E-D0DE96841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2819</properties:Characters>
  <properties:Lines>92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2017-01-13T08:39:00Z</cp:lastPrinted>
  <dcterms:modified xmlns:xsi="http://www.w3.org/2001/XMLSchema-instance" xsi:type="dcterms:W3CDTF">2017-01-13T08:39:00Z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