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64b2" w14:paraId="7ba64b2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D224D">
        <w:rPr>
          <w:rFonts w:hAnsi="Times New Roman" w:ascii="Times New Roman"/>
          <w:szCs w:val="24"/>
        </w:rPr>
        <w:t>5706</w:t>
      </w:r>
      <w:r w:rsidR="001D55A4">
        <w:rPr>
          <w:rFonts w:hAnsi="Times New Roman" w:ascii="Times New Roman"/>
          <w:szCs w:val="24"/>
        </w:rPr>
        <w:t>/16</w:t>
      </w:r>
      <w:r w:rsidR="00C43137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BD224D" w:rsidRPr="00BD224D">
        <w:rPr>
          <w:rFonts w:hAnsi="Times New Roman" w:ascii="Times New Roman"/>
          <w:color w:val="000000"/>
          <w:szCs w:val="24"/>
        </w:rPr>
        <w:t>AUTO MATOŠEVIĆ društvo s ograničenom odgovornošću za trgovinu i usluge, Zagreb, Karlova</w:t>
      </w:r>
      <w:r w:rsidR="00BD224D">
        <w:rPr>
          <w:rFonts w:hAnsi="Times New Roman" w:ascii="Times New Roman"/>
          <w:color w:val="000000"/>
          <w:szCs w:val="24"/>
        </w:rPr>
        <w:t>čka cesta 6 D, OIB: 96497184546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790D5D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555A9D" w:rsidRPr="00BD224D">
        <w:rPr>
          <w:rFonts w:hAnsi="Times New Roman" w:ascii="Times New Roman"/>
          <w:color w:val="000000"/>
          <w:szCs w:val="24"/>
        </w:rPr>
        <w:t>AUTO MATOŠEVIĆ društvo s ograničenom odgovornošću za trgovinu i usluge, Zagreb, Karlova</w:t>
      </w:r>
      <w:r w:rsidR="00555A9D">
        <w:rPr>
          <w:rFonts w:hAnsi="Times New Roman" w:ascii="Times New Roman"/>
          <w:color w:val="000000"/>
          <w:szCs w:val="24"/>
        </w:rPr>
        <w:t>čka cesta 6 D, OIB: 96497184546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482C9F">
        <w:rPr>
          <w:rFonts w:hAnsi="Times New Roman" w:ascii="Times New Roman"/>
          <w:szCs w:val="24"/>
        </w:rPr>
        <w:t>Damir Mikić, Zagreb,  Trnjanska cesta 23, OIB 41347934153.</w:t>
      </w:r>
    </w:p>
    <w:p w:rsidRDefault="00F35A6E" w:rsidP="006769E6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555A9D" w:rsidRPr="00BD224D">
        <w:rPr>
          <w:rFonts w:hAnsi="Times New Roman" w:ascii="Times New Roman"/>
          <w:color w:val="000000"/>
          <w:szCs w:val="24"/>
        </w:rPr>
        <w:t>AUTO MATOŠEVIĆ društvo s ograničenom odgovornošću za trgovinu i usluge, Zagreb, Karlova</w:t>
      </w:r>
      <w:r w:rsidR="00555A9D">
        <w:rPr>
          <w:rFonts w:hAnsi="Times New Roman" w:ascii="Times New Roman"/>
          <w:color w:val="000000"/>
          <w:szCs w:val="24"/>
        </w:rPr>
        <w:t>čka cesta 6 D, OIB: 96497184546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482C9F">
        <w:rPr>
          <w:rFonts w:hAnsi="Times New Roman" w:ascii="Times New Roman"/>
          <w:color w:themeColor="text1" w:val="000000"/>
          <w:szCs w:val="24"/>
        </w:rPr>
        <w:t>lučaju dužnik na dan 22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82C9F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F52031">
        <w:rPr>
          <w:rFonts w:hAnsi="Times New Roman" w:ascii="Times New Roman"/>
          <w:color w:themeColor="text1" w:val="000000"/>
          <w:szCs w:val="24"/>
        </w:rPr>
        <w:t>21.224,89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F52031">
        <w:rPr>
          <w:rFonts w:hAnsi="Times New Roman" w:ascii="Times New Roman"/>
          <w:color w:themeColor="text1" w:val="000000"/>
          <w:szCs w:val="24"/>
        </w:rPr>
        <w:t>e nikakvim nekretninama (list 15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Uvjerenja RH, MUP, PU Zagrebačka proizlazi da dužnik nije evident</w:t>
      </w:r>
      <w:r w:rsidR="00F52031">
        <w:rPr>
          <w:rFonts w:hAnsi="Times New Roman" w:ascii="Times New Roman"/>
          <w:color w:themeColor="text1" w:val="000000"/>
          <w:szCs w:val="24"/>
        </w:rPr>
        <w:t>iran kao vlasnik vozila (list 19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F52031">
        <w:rPr>
          <w:rFonts w:hAnsi="Times New Roman" w:ascii="Times New Roman"/>
          <w:color w:themeColor="text1" w:val="000000"/>
          <w:szCs w:val="24"/>
        </w:rPr>
        <w:t>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F52031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4313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C43137" w:rsidP="00C43137" w:rsidR="00C4313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43137" w:rsidP="00C43137" w:rsidR="00C4313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C4313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3506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82C9F">
      <w:rPr>
        <w:rFonts w:hAnsi="Times New Roman" w:ascii="Times New Roman"/>
        <w:szCs w:val="24"/>
      </w:rPr>
      <w:t>5706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5A9D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06B"/>
    <w:rsid w:val="00C351E6"/>
    <w:rsid w:val="00C36C08"/>
    <w:rsid w:val="00C41D92"/>
    <w:rsid w:val="00C43137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1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313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4313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1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313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4313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St-5706/2016-13</izvorni_sadrzaj>
    <derivirana_varijabla naziv="DomainObject.Oznaka_1">St-5706/2016-13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5706</izvorni_sadrzaj>
    <derivirana_varijabla naziv="DomainObject.Predmet.Broj_1">5706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St-5706/2016</izvorni_sadrzaj>
    <derivirana_varijabla naziv="DomainObject.Predmet.OznakaBroj_1">St-5706/2016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AUTO MATOŠEVIĆ d.o.o. zastupanog po punomoćniku Aleksandra Matošević</izvorni_sadrzaj>
    <derivirana_varijabla naziv="DomainObject.Predmet.ProtustrankaFormated_1">  AUTO MATOŠEVIĆ d.o.o. zastupanog po punomoćniku Aleksandra Matošević</derivirana_varijabla>
  </DomainObject.Predmet.ProtustrankaFormated>
  <DomainObject.Predmet.ProtustrankaFormatedOIB>
    <izvorni_sadrzaj>  AUTO MATOŠEVIĆ d.o.o., OIB 96497184546 zastupanog po punomoćniku Aleksandra Matošević</izvorni_sadrzaj>
    <derivirana_varijabla naziv="DomainObject.Predmet.ProtustrankaFormatedOIB_1">  AUTO MATOŠEVIĆ d.o.o., OIB 96497184546 zastupanog po punomoćniku Aleksandra Matošević</derivirana_varijabla>
  </DomainObject.Predmet.ProtustrankaFormatedOIB>
  <DomainObject.Predmet.ProtustrankaFormatedWithAdress>
    <izvorni_sadrzaj> AUTO MATOŠEVIĆ d.o.o., Karlovačka cesta 6 D, 10000 Zagreb zastupanog po punomoćniku Aleksandra Matošević</izvorni_sadrzaj>
    <derivirana_varijabla naziv="DomainObject.Predmet.ProtustrankaFormatedWithAdress_1"> AUTO MATOŠEVIĆ d.o.o., Karlovačka cesta 6 D, 10000 Zagreb zastupanog po punomoćniku Aleksandra Matošević</derivirana_varijabla>
  </DomainObject.Predmet.ProtustrankaFormatedWithAdress>
  <DomainObject.Predmet.ProtustrankaFormatedWithAdressOIB>
    <izvorni_sadrzaj> AUTO MATOŠEVIĆ d.o.o., OIB 96497184546, Karlovačka cesta 6 D, 10000 Zagreb zastupanog po punomoćniku Aleksandra Matošević</izvorni_sadrzaj>
    <derivirana_varijabla naziv="DomainObject.Predmet.ProtustrankaFormatedWithAdressOIB_1"> AUTO MATOŠEVIĆ d.o.o., OIB 96497184546, Karlovačka cesta 6 D, 10000 Zagreb zastupanog po punomoćniku Aleksandra Matošević</derivirana_varijabla>
  </DomainObject.Predmet.ProtustrankaFormatedWithAdressOIB>
  <DomainObject.Predmet.ProtustrankaWithAdress>
    <izvorni_sadrzaj>AUTO MATOŠEVIĆ d.o.o. Karlovačka cesta 6 D, 10000 Zagreb</izvorni_sadrzaj>
    <derivirana_varijabla naziv="DomainObject.Predmet.ProtustrankaWithAdress_1">AUTO MATOŠEVIĆ d.o.o. Karlovačka cesta 6 D, 10000 Zagreb</derivirana_varijabla>
  </DomainObject.Predmet.ProtustrankaWithAdress>
  <DomainObject.Predmet.ProtustrankaWithAdressOIB>
    <izvorni_sadrzaj>AUTO MATOŠEVIĆ d.o.o., OIB 96497184546, Karlovačka cesta 6 D, 10000 Zagreb</izvorni_sadrzaj>
    <derivirana_varijabla naziv="DomainObject.Predmet.ProtustrankaWithAdressOIB_1">AUTO MATOŠEVIĆ d.o.o., OIB 96497184546, Karlovačka cesta 6 D, 10000 Zagreb</derivirana_varijabla>
  </DomainObject.Predmet.ProtustrankaWithAdressOIB>
  <DomainObject.Predmet.ProtustrankaNazivFormated>
    <izvorni_sadrzaj>AUTO MATOŠEVIĆ d.o.o.</izvorni_sadrzaj>
    <derivirana_varijabla naziv="DomainObject.Predmet.ProtustrankaNazivFormated_1">AUTO MATOŠEVIĆ d.o.o.</derivirana_varijabla>
  </DomainObject.Predmet.ProtustrankaNazivFormated>
  <DomainObject.Predmet.ProtustrankaNazivFormatedOIB>
    <izvorni_sadrzaj>AUTO MATOŠEVIĆ d.o.o., OIB 96497184546</izvorni_sadrzaj>
    <derivirana_varijabla naziv="DomainObject.Predmet.ProtustrankaNazivFormatedOIB_1">AUTO MATOŠEVIĆ d.o.o., OIB 96497184546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MATOŠEVIĆ d.o.o. zastupanog po punomoćniku Aleksandra Matošević</item>
    </izvorni_sadrzaj>
    <derivirana_varijabla naziv="DomainObject.Predmet.ProtuStrankaListFormated_1">
      <item>AUTO MATOŠEVIĆ d.o.o. zastupanog po punomoćniku Aleksandra Matošević</item>
    </derivirana_varijabla>
  </DomainObject.Predmet.ProtuStrankaListFormated>
  <DomainObject.Predmet.ProtuStrankaListFormatedOIB>
    <izvorni_sadrzaj>
      <item>AUTO MATOŠEVIĆ d.o.o., OIB 96497184546 zastupanog po punomoćniku Aleksandra Matošević</item>
    </izvorni_sadrzaj>
    <derivirana_varijabla naziv="DomainObject.Predmet.ProtuStrankaListFormatedOIB_1">
      <item>AUTO MATOŠEVIĆ d.o.o., OIB 96497184546 zastupanog po punomoćniku Aleksandra Matošević</item>
    </derivirana_varijabla>
  </DomainObject.Predmet.ProtuStrankaListFormatedOIB>
  <DomainObject.Predmet.ProtuStrankaListFormatedWithAdress>
    <izvorni_sadrzaj>
      <item>AUTO MATOŠEVIĆ d.o.o., Karlovačka cesta 6 D, 10000 Zagreb zastupanog po punomoćniku Aleksandra Matošević</item>
    </izvorni_sadrzaj>
    <derivirana_varijabla naziv="DomainObject.Predmet.ProtuStrankaListFormatedWithAdress_1">
      <item>AUTO MATOŠEVIĆ d.o.o., Karlovačka cesta 6 D, 10000 Zagreb zastupanog po punomoćniku Aleksandra Matošević</item>
    </derivirana_varijabla>
  </DomainObject.Predmet.ProtuStrankaListFormatedWithAdress>
  <DomainObject.Predmet.ProtuStrankaListFormatedWithAdressOIB>
    <izvorni_sadrzaj>
      <item>AUTO MATOŠEVIĆ d.o.o., OIB 96497184546, Karlovačka cesta 6 D, 10000 Zagreb zastupanog po punomoćniku Aleksandra Matošević</item>
    </izvorni_sadrzaj>
    <derivirana_varijabla naziv="DomainObject.Predmet.ProtuStrankaListFormatedWithAdressOIB_1">
      <item>AUTO MATOŠEVIĆ d.o.o., OIB 96497184546, Karlovačka cesta 6 D, 10000 Zagreb zastupanog po punomoćniku Aleksandra Matošević</item>
    </derivirana_varijabla>
  </DomainObject.Predmet.ProtuStrankaListFormatedWithAdressOIB>
  <DomainObject.Predmet.ProtuStrankaListNazivFormated>
    <izvorni_sadrzaj>
      <item>AUTO MATOŠEVIĆ d.o.o.</item>
    </izvorni_sadrzaj>
    <derivirana_varijabla naziv="DomainObject.Predmet.ProtuStrankaListNazivFormated_1">
      <item>AUTO MATOŠEVIĆ d.o.o.</item>
    </derivirana_varijabla>
  </DomainObject.Predmet.ProtuStrankaListNazivFormated>
  <DomainObject.Predmet.ProtuStrankaListNazivFormatedOIB>
    <izvorni_sadrzaj>
      <item>AUTO MATOŠEVIĆ d.o.o., OIB 96497184546</item>
    </izvorni_sadrzaj>
    <derivirana_varijabla naziv="DomainObject.Predmet.ProtuStrankaListNazivFormatedOIB_1">
      <item>AUTO MATOŠEVIĆ d.o.o., OIB 96497184546</item>
    </derivirana_varijabla>
  </DomainObject.Predmet.ProtuStrankaListNazivFormatedOIB>
  <DomainObject.Predmet.OstaliListFormated>
    <izvorni_sadrzaj>
      <item>Aleksandra Matošević punomoćnik sudionika u postupku AUTO MATOŠEVIĆ d.o.o.</item>
    </izvorni_sadrzaj>
    <derivirana_varijabla naziv="DomainObject.Predmet.OstaliListFormated_1">
      <item>Aleksandra Matošević punomoćnik sudionika u postupku AUTO MATOŠEVIĆ d.o.o.</item>
    </derivirana_varijabla>
  </DomainObject.Predmet.OstaliListFormated>
  <DomainObject.Predmet.OstaliListFormatedOIB>
    <izvorni_sadrzaj>
      <item>Aleksandra Matošević, OIB 11412805194 punomoćnik sudionika u postupku AUTO MATOŠEVIĆ d.o.o.</item>
    </izvorni_sadrzaj>
    <derivirana_varijabla naziv="DomainObject.Predmet.OstaliListFormatedOIB_1">
      <item>Aleksandra Matošević, OIB 11412805194 punomoćnik sudionika u postupku AUTO MATOŠEVIĆ d.o.o.</item>
    </derivirana_varijabla>
  </DomainObject.Predmet.OstaliListFormatedOIB>
  <DomainObject.Predmet.OstaliListFormatedWithAdress>
    <izvorni_sadrzaj>
      <item>Aleksandra Matošević, Karlovačka Cesta 6 D, 10000 Zagreb punomoćnik sudionika u postupku AUTO MATOŠEVIĆ d.o.o.</item>
    </izvorni_sadrzaj>
    <derivirana_varijabla naziv="DomainObject.Predmet.OstaliListFormatedWithAdress_1">
      <item>Aleksandra Matošević, Karlovačka Cesta 6 D, 10000 Zagreb punomoćnik sudionika u postupku AUTO MATOŠEVIĆ d.o.o.</item>
    </derivirana_varijabla>
  </DomainObject.Predmet.OstaliListFormatedWithAdress>
  <DomainObject.Predmet.OstaliListFormatedWithAdressOIB>
    <izvorni_sadrzaj>
      <item>Aleksandra Matošević, OIB 11412805194, Karlovačka Cesta 6 D, 10000 Zagreb punomoćnik sudionika u postupku AUTO MATOŠEVIĆ d.o.o.</item>
    </izvorni_sadrzaj>
    <derivirana_varijabla naziv="DomainObject.Predmet.OstaliListFormatedWithAdressOIB_1">
      <item>Aleksandra Matošević, OIB 11412805194, Karlovačka Cesta 6 D, 10000 Zagreb punomoćnik sudionika u postupku AUTO MATOŠEVIĆ d.o.o.</item>
    </derivirana_varijabla>
  </DomainObject.Predmet.OstaliListFormatedWithAdressOIB>
  <DomainObject.Predmet.OstaliListNazivFormated>
    <izvorni_sadrzaj>
      <item>Aleksandra Matošević</item>
    </izvorni_sadrzaj>
    <derivirana_varijabla naziv="DomainObject.Predmet.OstaliListNazivFormated_1">
      <item>Aleksandra Matošević</item>
    </derivirana_varijabla>
  </DomainObject.Predmet.OstaliListNazivFormated>
  <DomainObject.Predmet.OstaliListNazivFormatedOIB>
    <izvorni_sadrzaj>
      <item>Aleksandra Matošević, OIB 11412805194</item>
    </izvorni_sadrzaj>
    <derivirana_varijabla naziv="DomainObject.Predmet.OstaliListNazivFormatedOIB_1">
      <item>Aleksandra Matošević, OIB 11412805194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St-5706/2016-13</izvorni_sadrzaj>
    <derivirana_varijabla naziv="DomainObject.PoslovniBrojDokumenta_1">St-5706/2016-13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MATOŠEVIĆ d.o.o.</izvorni_sadrzaj>
    <derivirana_varijabla naziv="DomainObject.Predmet.ProtustrankaIDrugi_1">AUTO MATOŠEVIĆ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MATOŠEVIĆ d.o.o., OIB 96497184546, Karlovačka cesta 6 D, 10000 Zagreb</izvorni_sadrzaj>
    <derivirana_varijabla naziv="DomainObject.Predmet.ProtustrankaIDrugiAdressOIB_1">AUTO MATOŠEVIĆ d.o.o., OIB 96497184546,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MATOŠEVIĆ d.o.o.</item>
      <item>Aleksandra Matošević</item>
    </izvorni_sadrzaj>
    <derivirana_varijabla naziv="DomainObject.Predmet.SudioniciListNaziv_1">
      <item>FINA Regionalni centar Zagreb</item>
      <item>AUTO MATOŠEVIĆ d.o.o.</item>
      <item>Aleksandra Matošević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izvorni_sadrzaj>
    <derivirana_varijabla naziv="DomainObject.Predmet.SudioniciListAdressOIB_1"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96497184546</item>
      <item>, OIB 11412805194</item>
    </izvorni_sadrzaj>
    <derivirana_varijabla naziv="DomainObject.Predmet.SudioniciListNazivOIB_1">
      <item>, OIB 85821130368</item>
      <item>, OIB 96497184546</item>
      <item>, OIB 11412805194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264EB-E211-4A8C-B835-5064DDAF9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4013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2018-06-14T11:18:00Z</dcterms:created>
  <dc:creator>rsticn</dc:creator>
  <cp:lastModifiedBy>Monika Grbac</cp:lastModifiedBy>
  <cp:lastPrinted>2017-10-03T13:07:00Z</cp:lastPrinted>
  <dcterms:modified xmlns:xsi="http://www.w3.org/2001/XMLSchema-instance" xsi:type="dcterms:W3CDTF">2018-06-14T11:37:00Z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St-5706/2016-13 / Odluka - Rješenje - otvaranje i zaključenje stečajnog postupka (čl. 132) (ST-5706-16_AUTO_MATOŠEVIĆ.docx)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