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4372" w14:paraId="19d4372" w:rsidRDefault="00120463" w:rsidP="00120463" w:rsidR="00120463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C6342D" w:rsidP="00120463" w:rsidR="00C6342D" w:rsidRPr="008B1A21">
      <w:pPr>
        <w:ind w:left="5040"/>
        <w:rPr>
          <w:b/>
        </w:rPr>
      </w:pPr>
    </w:p>
    <w:p w:rsidRDefault="00317607" w:rsidP="00317607" w:rsidR="00317607">
      <w:pPr>
        <w:ind w:firstLine="360"/>
        <w:jc w:val="right"/>
      </w:pPr>
      <w:r w:rsidRPr="000632FD">
        <w:t>MARI</w:t>
      </w:r>
      <w:r>
        <w:t>NKO</w:t>
      </w:r>
      <w:r w:rsidRPr="000632FD">
        <w:t xml:space="preserve"> VUKŠEVIĆ, </w:t>
      </w:r>
    </w:p>
    <w:p w:rsidRDefault="00317607" w:rsidP="00317607" w:rsidR="000C3F93">
      <w:pPr>
        <w:ind w:firstLine="360"/>
        <w:jc w:val="right"/>
      </w:pPr>
      <w:r w:rsidRPr="000632FD">
        <w:t>Šetalište kneza Branimira 42</w:t>
      </w:r>
    </w:p>
    <w:p w:rsidRDefault="00317607" w:rsidP="00317607" w:rsidR="00317607">
      <w:pPr>
        <w:ind w:firstLine="360"/>
        <w:jc w:val="right"/>
      </w:pPr>
      <w:r>
        <w:t xml:space="preserve">23232 Zaton </w:t>
      </w:r>
    </w:p>
    <w:p w:rsidRDefault="000C3F93" w:rsidP="00A75CA0" w:rsidR="000C3F93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2D33C7">
        <w:t>4</w:t>
      </w:r>
      <w:r w:rsidR="00D6543C">
        <w:t>1</w:t>
      </w:r>
      <w:r w:rsidR="00317607">
        <w:t>3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17607" w:rsidRPr="000632FD">
        <w:t>DOM GRADNJA d.o.o., Zaton, Šetalište kneza Branimira 42, OIB: 48704026851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227022">
        <w:t>1</w:t>
      </w:r>
      <w:r w:rsidR="00940FAF">
        <w:t>3</w:t>
      </w:r>
      <w:r w:rsidR="007E2FCE">
        <w:t>,</w:t>
      </w:r>
      <w:r w:rsidR="00317607">
        <w:t>3</w:t>
      </w:r>
      <w:r w:rsidR="002A1F1F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227022">
        <w:t>1</w:t>
      </w:r>
      <w:r w:rsidR="002D33C7">
        <w:t>3,</w:t>
      </w:r>
      <w:r w:rsidR="00317607">
        <w:t>4</w:t>
      </w:r>
      <w:r w:rsidR="002D33C7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3291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2D33C7">
      <w:t>4</w:t>
    </w:r>
    <w:r w:rsidR="00D6543C">
      <w:t>1</w:t>
    </w:r>
    <w:r w:rsidR="00317607">
      <w:t>3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443E"/>
    <w:rsid w:val="000061FE"/>
    <w:rsid w:val="00036579"/>
    <w:rsid w:val="000604F5"/>
    <w:rsid w:val="000742F0"/>
    <w:rsid w:val="00081A73"/>
    <w:rsid w:val="00092648"/>
    <w:rsid w:val="000978C4"/>
    <w:rsid w:val="000A4F52"/>
    <w:rsid w:val="000C3F93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17607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6543C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4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4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43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43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43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4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4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43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43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43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GRADNJA d.o.o. za trgovinu i promet nekretnina</izvorni_sadrzaj>
    <derivirana_varijabla naziv="DomainObject.Predmet.ProtustrankaFormated_1">  DOM GRADNJA d.o.o. za trgovinu i promet nekretnina</derivirana_varijabla>
  </DomainObject.Predmet.ProtustrankaFormated>
  <DomainObject.Predmet.ProtustrankaFormatedOIB>
    <izvorni_sadrzaj>  DOM GRADNJA d.o.o. za trgovinu i promet nekretnina, OIB 48704026851</izvorni_sadrzaj>
    <derivirana_varijabla naziv="DomainObject.Predmet.ProtustrankaFormatedOIB_1">  DOM GRADNJA d.o.o. za trgovinu i promet nekretnina, OIB 48704026851</derivirana_varijabla>
  </DomainObject.Predmet.ProtustrankaFormatedOIB>
  <DomainObject.Predmet.ProtustrankaFormatedWithAdress>
    <izvorni_sadrzaj> DOM GRADNJA d.o.o. za trgovinu i promet nekretnina, Šetalište Kneza Branimira 42, 23232 Zaton</izvorni_sadrzaj>
    <derivirana_varijabla naziv="DomainObject.Predmet.ProtustrankaFormatedWithAdress_1"> DOM GRADNJA d.o.o. za trgovinu i promet nekretnina, Šetalište Kneza Branimira 42, 23232 Zaton</derivirana_varijabla>
  </DomainObject.Predmet.ProtustrankaFormatedWithAdress>
  <DomainObject.Predmet.ProtustrankaFormatedWithAdressOIB>
    <izvorni_sadrzaj> DOM GRADNJA d.o.o. za trgovinu i promet nekretnina, OIB 48704026851, Šetalište Kneza Branimira 42, 23232 Zaton</izvorni_sadrzaj>
    <derivirana_varijabla naziv="DomainObject.Predmet.ProtustrankaFormatedWithAdressOIB_1"> DOM GRADNJA d.o.o. za trgovinu i promet nekretnina, OIB 48704026851, Šetalište Kneza Branimira 42, 23232 Zaton</derivirana_varijabla>
  </DomainObject.Predmet.ProtustrankaFormatedWithAdressOIB>
  <DomainObject.Predmet.ProtustrankaWithAdress>
    <izvorni_sadrzaj>DOM GRADNJA d.o.o. za trgovinu i promet nekretnina Šetalište Kneza Branimira 42, 23232 Zaton</izvorni_sadrzaj>
    <derivirana_varijabla naziv="DomainObject.Predmet.ProtustrankaWithAdress_1">DOM GRADNJA d.o.o. za trgovinu i promet nekretnina Šetalište Kneza Branimira 42, 23232 Zaton</derivirana_varijabla>
  </DomainObject.Predmet.ProtustrankaWithAdress>
  <DomainObject.Predmet.ProtustrankaWithAdressOIB>
    <izvorni_sadrzaj>DOM GRADNJA d.o.o. za trgovinu i promet nekretnina, OIB 48704026851, Šetalište Kneza Branimira 42, 23232 Zaton</izvorni_sadrzaj>
    <derivirana_varijabla naziv="DomainObject.Predmet.ProtustrankaWithAdressOIB_1">DOM GRADNJA d.o.o. za trgovinu i promet nekretnina, OIB 48704026851, Šetalište Kneza Branimira 42, 23232 Zaton</derivirana_varijabla>
  </DomainObject.Predmet.ProtustrankaWithAdressOIB>
  <DomainObject.Predmet.ProtustrankaNazivFormated>
    <izvorni_sadrzaj>DOM GRADNJA d.o.o. za trgovinu i promet nekretnina</izvorni_sadrzaj>
    <derivirana_varijabla naziv="DomainObject.Predmet.ProtustrankaNazivFormated_1">DOM GRADNJA d.o.o. za trgovinu i promet nekretnina</derivirana_varijabla>
  </DomainObject.Predmet.ProtustrankaNazivFormated>
  <DomainObject.Predmet.ProtustrankaNazivFormatedOIB>
    <izvorni_sadrzaj>DOM GRADNJA d.o.o. za trgovinu i promet nekretnina, OIB 48704026851</izvorni_sadrzaj>
    <derivirana_varijabla naziv="DomainObject.Predmet.ProtustrankaNazivFormatedOIB_1">DOM GRADNJA d.o.o. za trgovinu i promet nekretnina, OIB 48704026851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289869.14</izvorni_sadrzaj>
    <derivirana_varijabla naziv="DomainObject.Predmet.TrenutnaVrijednost_1">289869.14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GRADNJA d.o.o. za trgovinu i promet nekretnina</item>
    </izvorni_sadrzaj>
    <derivirana_varijabla naziv="DomainObject.Predmet.ProtuStrankaListFormated_1">
      <item>DOM GRADNJA d.o.o. za trgovinu i promet nekretnina</item>
    </derivirana_varijabla>
  </DomainObject.Predmet.ProtuStrankaListFormated>
  <DomainObject.Predmet.ProtuStrankaListFormatedOIB>
    <izvorni_sadrzaj>
      <item>DOM GRADNJA d.o.o. za trgovinu i promet nekretnina, OIB 48704026851</item>
    </izvorni_sadrzaj>
    <derivirana_varijabla naziv="DomainObject.Predmet.ProtuStrankaListFormatedOIB_1">
      <item>DOM GRADNJA d.o.o. za trgovinu i promet nekretnina, OIB 48704026851</item>
    </derivirana_varijabla>
  </DomainObject.Predmet.ProtuStrankaListFormatedOIB>
  <DomainObject.Predmet.ProtuStrankaListFormatedWithAdress>
    <izvorni_sadrzaj>
      <item>DOM GRADNJA d.o.o. za trgovinu i promet nekretnina, Šetalište Kneza Branimira 42, 23232 Zaton</item>
    </izvorni_sadrzaj>
    <derivirana_varijabla naziv="DomainObject.Predmet.ProtuStrankaListFormatedWithAdress_1">
      <item>DOM GRADNJA d.o.o. za trgovinu i promet nekretnina, Šetalište Kneza Branimira 42, 23232 Zaton</item>
    </derivirana_varijabla>
  </DomainObject.Predmet.ProtuStrankaListFormatedWithAdress>
  <DomainObject.Predmet.ProtuStrankaListFormatedWithAdressOIB>
    <izvorni_sadrzaj>
      <item>DOM GRADNJA d.o.o. za trgovinu i promet nekretnina, OIB 48704026851, Šetalište Kneza Branimira 42, 23232 Zaton</item>
    </izvorni_sadrzaj>
    <derivirana_varijabla naziv="DomainObject.Predmet.ProtuStrankaListFormatedWithAdressOIB_1">
      <item>DOM GRADNJA d.o.o. za trgovinu i promet nekretnina, OIB 48704026851, Šetalište Kneza Branimira 42, 23232 Zaton</item>
    </derivirana_varijabla>
  </DomainObject.Predmet.ProtuStrankaListFormatedWithAdressOIB>
  <DomainObject.Predmet.ProtuStrankaListNazivFormated>
    <izvorni_sadrzaj>
      <item>DOM GRADNJA d.o.o. za trgovinu i promet nekretnina</item>
    </izvorni_sadrzaj>
    <derivirana_varijabla naziv="DomainObject.Predmet.ProtuStrankaListNazivFormated_1">
      <item>DOM GRADNJA d.o.o. za trgovinu i promet nekretnina</item>
    </derivirana_varijabla>
  </DomainObject.Predmet.ProtuStrankaListNazivFormated>
  <DomainObject.Predmet.ProtuStrankaListNazivFormatedOIB>
    <izvorni_sadrzaj>
      <item>DOM GRADNJA d.o.o. za trgovinu i promet nekretnina, OIB 48704026851</item>
    </izvorni_sadrzaj>
    <derivirana_varijabla naziv="DomainObject.Predmet.ProtuStrankaListNazivFormatedOIB_1">
      <item>DOM GRADNJA d.o.o. za trgovinu i promet nekretnina, OIB 48704026851</item>
    </derivirana_varijabla>
  </DomainObject.Predmet.ProtuStrankaListNazivFormatedOIB>
  <DomainObject.Predmet.OstaliListFormated>
    <izvorni_sadrzaj>
      <item>Marinko Vukšević</item>
    </izvorni_sadrzaj>
    <derivirana_varijabla naziv="DomainObject.Predmet.OstaliListFormated_1">
      <item>Marinko Vukšević</item>
    </derivirana_varijabla>
  </DomainObject.Predmet.OstaliListFormated>
  <DomainObject.Predmet.OstaliListFormatedOIB>
    <izvorni_sadrzaj>
      <item>Marinko Vukšević, OIB 32176989230</item>
    </izvorni_sadrzaj>
    <derivirana_varijabla naziv="DomainObject.Predmet.OstaliListFormatedOIB_1">
      <item>Marinko Vukšević, OIB 32176989230</item>
    </derivirana_varijabla>
  </DomainObject.Predmet.OstaliListFormatedOIB>
  <DomainObject.Predmet.OstaliListFormatedWithAdress>
    <izvorni_sadrzaj>
      <item>Marinko Vukšević, Šetalište Kneza Branimira 42, 23232 Zaton</item>
    </izvorni_sadrzaj>
    <derivirana_varijabla naziv="DomainObject.Predmet.OstaliListFormatedWithAdress_1">
      <item>Marinko Vukšević, Šetalište Kneza Branimira 42, 23232 Zaton</item>
    </derivirana_varijabla>
  </DomainObject.Predmet.OstaliListFormatedWithAdress>
  <DomainObject.Predmet.OstaliListFormatedWithAdressOIB>
    <izvorni_sadrzaj>
      <item>Marinko Vukšević, OIB 32176989230, Šetalište Kneza Branimira 42, 23232 Zaton</item>
    </izvorni_sadrzaj>
    <derivirana_varijabla naziv="DomainObject.Predmet.OstaliListFormatedWithAdressOIB_1">
      <item>Marinko Vukšević, OIB 32176989230, Šetalište Kneza Branimira 42, 23232 Zaton</item>
    </derivirana_varijabla>
  </DomainObject.Predmet.OstaliListFormatedWithAdressOIB>
  <DomainObject.Predmet.OstaliListNazivFormated>
    <izvorni_sadrzaj>
      <item>Marinko Vukšević</item>
    </izvorni_sadrzaj>
    <derivirana_varijabla naziv="DomainObject.Predmet.OstaliListNazivFormated_1">
      <item>Marinko Vukšević</item>
    </derivirana_varijabla>
  </DomainObject.Predmet.OstaliListNazivFormated>
  <DomainObject.Predmet.OstaliListNazivFormatedOIB>
    <izvorni_sadrzaj>
      <item>Marinko Vukšević, OIB 32176989230</item>
    </izvorni_sadrzaj>
    <derivirana_varijabla naziv="DomainObject.Predmet.OstaliListNazivFormatedOIB_1">
      <item>Marinko Vukšević, OIB 32176989230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GRADNJA d.o.o. za trgovinu i promet nekretnina</izvorni_sadrzaj>
    <derivirana_varijabla naziv="DomainObject.Predmet.ProtustrankaIDrugi_1">DOM GRADNJA 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GRADNJA d.o.o. za trgovinu i promet nekretnina, OIB 48704026851, Šetalište Kneza Branimira 42, 23232 Zaton</izvorni_sadrzaj>
    <derivirana_varijabla naziv="DomainObject.Predmet.ProtustrankaIDrugiAdressOIB_1">DOM GRADNJA d.o.o. za trgovinu i promet nekretnina, OIB 48704026851, Šetalište Kneza Branimira 42,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GRADNJA d.o.o. za trgovinu i promet nekretnina</item>
      <item>Marinko Vukšević</item>
    </izvorni_sadrzaj>
    <derivirana_varijabla naziv="DomainObject.Predmet.SudioniciListNaziv_1">
      <item>FINA</item>
      <item>DOM GRADNJA d.o.o. za trgovinu i promet nekretnina</item>
      <item>Marinko Vukšević</item>
    </derivirana_varijabla>
  </DomainObject.Predmet.SudioniciListNaziv>
  <DomainObject.Predmet.SudioniciListAdressOIB>
    <izvorni_sadrzaj>
      <item>FINA, OIB 85821130368</item>
      <item>DOM GRADNJA d.o.o. za trgovinu i promet nekretnina, OIB 48704026851, Šetalište Kneza Branimira 42,23232 Zaton</item>
      <item>Marinko Vukšević, OIB 32176989230, Šetalište Kneza Branimira 42,23232 Zaton</item>
    </izvorni_sadrzaj>
    <derivirana_varijabla naziv="DomainObject.Predmet.SudioniciListAdressOIB_1">
      <item>FINA, OIB 85821130368</item>
      <item>DOM GRADNJA d.o.o. za trgovinu i promet nekretnina, OIB 48704026851, Šetalište Kneza Branimira 42,23232 Zaton</item>
      <item>Marinko Vukšević, OIB 32176989230, Šetalište Kneza Branimira 42,23232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48704026851</item>
      <item>, OIB 32176989230</item>
    </izvorni_sadrzaj>
    <derivirana_varijabla naziv="DomainObject.Predmet.SudioniciListNazivOIB_1">
      <item>, OIB 85821130368</item>
      <item>, OIB 48704026851</item>
      <item>, OIB 32176989230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6B518-E703-4BC4-90FD-2400F04EB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834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2016-03-23T08:11:00Z</dcterms:created>
  <dc:creator>Ardena Bajlo</dc:creator>
  <cp:lastModifiedBy>Merlina Klišmanić</cp:lastModifiedBy>
  <cp:lastPrinted>2016-03-22T12:39:00Z</cp:lastPrinted>
  <dcterms:modified xmlns:xsi="http://www.w3.org/2001/XMLSchema-instance" xsi:type="dcterms:W3CDTF">2016-03-24T12:56:00Z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