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28458" w14:paraId="8d28458" w:rsidRDefault="00161D0D" w:rsidP="00161D0D" w:rsidR="00161D0D" w:rsidRPr="0011127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111278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111278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1D0D" w:rsidP="00161D0D" w:rsidR="00161D0D" w:rsidRPr="0011127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61D0D" w:rsidP="00161D0D" w:rsidR="00161D0D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61D0D" w:rsidP="00161D0D" w:rsidR="00161D0D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61D0D" w:rsidP="00161D0D" w:rsidR="00161D0D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161D0D" w:rsidP="00161D0D" w:rsidR="00161D0D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   I M E   R E P U B L I K E   H R V A T S K E</w:t>
      </w:r>
    </w:p>
    <w:p w:rsidRDefault="00161D0D" w:rsidP="00161D0D" w:rsidR="00161D0D" w:rsidRPr="00111278">
      <w:pPr>
        <w:jc w:val="center"/>
        <w:rPr>
          <w:rFonts w:cs="Times New Roman" w:eastAsia="Times New Roman"/>
          <w:szCs w:val="24"/>
        </w:rPr>
      </w:pPr>
    </w:p>
    <w:p w:rsidRDefault="00161D0D" w:rsidP="00161D0D" w:rsidR="00161D0D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J E Š E NJ E</w:t>
      </w:r>
    </w:p>
    <w:p w:rsidRDefault="00161D0D" w:rsidP="00161D0D" w:rsidR="00161D0D" w:rsidRPr="00111278">
      <w:pPr>
        <w:rPr>
          <w:rFonts w:cs="Times New Roman" w:eastAsia="Times New Roman"/>
          <w:szCs w:val="24"/>
        </w:rPr>
      </w:pPr>
    </w:p>
    <w:p w:rsidRDefault="00161D0D" w:rsidP="00161D0D" w:rsidR="00161D0D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Trgovački sud u Pazinu, po sudskoj savjetnici Mihaeli Kaligari,</w:t>
      </w:r>
      <w:r>
        <w:rPr>
          <w:rFonts w:cs="Times New Roman" w:eastAsia="Times New Roman"/>
          <w:szCs w:val="24"/>
        </w:rPr>
        <w:t xml:space="preserve"> odlučujući o zahtjevu Financijske agencije, </w:t>
      </w:r>
      <w:r w:rsidRPr="00111278">
        <w:rPr>
          <w:rFonts w:cs="Times New Roman" w:eastAsia="Times New Roman"/>
          <w:szCs w:val="24"/>
        </w:rPr>
        <w:t xml:space="preserve">OIB 85821130368, Regionalnog centra Rijeka, Podružnice Pula, Pula, Giardini 5, </w:t>
      </w:r>
      <w:r w:rsidRPr="00947E23">
        <w:rPr>
          <w:rFonts w:cs="Times New Roman" w:eastAsia="Times New Roman"/>
          <w:szCs w:val="24"/>
        </w:rPr>
        <w:t>klase: 110-07/15-01/04 urbroja: 04-06-15-</w:t>
      </w:r>
      <w:r>
        <w:rPr>
          <w:rFonts w:cs="Times New Roman" w:eastAsia="Times New Roman"/>
          <w:szCs w:val="24"/>
        </w:rPr>
        <w:t xml:space="preserve">15494 </w:t>
      </w:r>
      <w:r w:rsidRPr="00947E23">
        <w:rPr>
          <w:rFonts w:cs="Times New Roman" w:eastAsia="Times New Roman"/>
          <w:szCs w:val="24"/>
        </w:rPr>
        <w:t xml:space="preserve">od </w:t>
      </w:r>
      <w:r>
        <w:rPr>
          <w:rFonts w:cs="Times New Roman" w:eastAsia="Times New Roman"/>
          <w:szCs w:val="24"/>
        </w:rPr>
        <w:t>1. prosinca</w:t>
      </w:r>
      <w:r w:rsidRPr="00947E23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za provedbu skraćenog stečajnog postupka nad </w:t>
      </w:r>
      <w:r w:rsidRPr="00111278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C. P. V. d. o. o. „u likvidaciji“ Buje, Plovanija, Portoroška 1a, OIB 58443136728, MBS 040273878, 8. veljače</w:t>
      </w:r>
      <w:r w:rsidRPr="00111278">
        <w:rPr>
          <w:rFonts w:cs="Times New Roman" w:eastAsia="Times New Roman"/>
          <w:szCs w:val="24"/>
        </w:rPr>
        <w:t xml:space="preserve"> 2016.</w:t>
      </w:r>
    </w:p>
    <w:p w:rsidRDefault="00161D0D" w:rsidP="00161D0D" w:rsidR="00161D0D" w:rsidRPr="00111278">
      <w:pPr>
        <w:ind w:firstLine="708"/>
        <w:rPr>
          <w:rFonts w:cs="Times New Roman" w:eastAsia="Times New Roman"/>
          <w:szCs w:val="24"/>
        </w:rPr>
      </w:pPr>
    </w:p>
    <w:p w:rsidRDefault="00161D0D" w:rsidP="00161D0D" w:rsidR="00161D0D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i j e š i o   j e</w:t>
      </w:r>
    </w:p>
    <w:p w:rsidRDefault="00161D0D" w:rsidP="00161D0D" w:rsidR="00161D0D" w:rsidRPr="00111278">
      <w:pPr>
        <w:rPr>
          <w:rFonts w:cs="Times New Roman" w:eastAsia="Times New Roman"/>
          <w:szCs w:val="24"/>
        </w:rPr>
      </w:pPr>
    </w:p>
    <w:p w:rsidRDefault="00161D0D" w:rsidP="00161D0D" w:rsidR="00161D0D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Odbacuje se zahtjev za provedbu skraćenog stečajnog postupka nad pravnom osobom </w:t>
      </w:r>
      <w:r>
        <w:rPr>
          <w:rFonts w:cs="Times New Roman" w:eastAsia="Times New Roman"/>
          <w:szCs w:val="24"/>
        </w:rPr>
        <w:t>C. P. V. d. o. o. „u likvidaciji“ Buje, Plovanija, Portoroška 1a, OIB 58443136728, MBS 040273878.</w:t>
      </w:r>
    </w:p>
    <w:p w:rsidRDefault="00161D0D" w:rsidP="00161D0D" w:rsidR="00161D0D" w:rsidRPr="00651511">
      <w:pPr>
        <w:ind w:firstLine="708"/>
        <w:rPr>
          <w:rFonts w:cs="Times New Roman" w:eastAsia="Times New Roman"/>
          <w:szCs w:val="24"/>
        </w:rPr>
      </w:pPr>
    </w:p>
    <w:p w:rsidRDefault="00161D0D" w:rsidP="00161D0D" w:rsidR="00161D0D" w:rsidRPr="00111278">
      <w:pPr>
        <w:jc w:val="center"/>
        <w:rPr>
          <w:rFonts w:eastAsiaTheme="minorHAnsi"/>
          <w:lang w:eastAsia="en-US"/>
        </w:rPr>
      </w:pPr>
      <w:r w:rsidRPr="00111278">
        <w:rPr>
          <w:rFonts w:eastAsiaTheme="minorHAnsi"/>
          <w:lang w:eastAsia="en-US"/>
        </w:rPr>
        <w:t>Obrazloženje</w:t>
      </w:r>
    </w:p>
    <w:p w:rsidRDefault="00161D0D" w:rsidP="00161D0D" w:rsidR="00161D0D" w:rsidRPr="00111278">
      <w:pPr>
        <w:ind w:firstLine="708"/>
        <w:rPr>
          <w:rFonts w:cs="Times New Roman" w:eastAsia="Times New Roman"/>
          <w:szCs w:val="24"/>
        </w:rPr>
      </w:pPr>
    </w:p>
    <w:p w:rsidRDefault="00161D0D" w:rsidP="00161D0D" w:rsidR="00161D0D" w:rsidRPr="00651511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Financijska agencija podnijela je ovome sudu zahtjev za provedbu skraćenog stečajnog postupka nad pravnom osobom (dužnikom) </w:t>
      </w:r>
      <w:r>
        <w:rPr>
          <w:rFonts w:cs="Times New Roman" w:eastAsia="Times New Roman"/>
          <w:szCs w:val="24"/>
        </w:rPr>
        <w:t>C. P. V. d. o. o. „u likvidaciji“ Buje</w:t>
      </w:r>
      <w:r w:rsidRPr="00651511">
        <w:rPr>
          <w:rFonts w:cs="Times New Roman" w:eastAsia="Times New Roman"/>
          <w:szCs w:val="24"/>
        </w:rPr>
        <w:t xml:space="preserve">. U zahtjevu je navedeno da dužnik nema zaposlenih te da na dan </w:t>
      </w:r>
      <w:r>
        <w:rPr>
          <w:rFonts w:cs="Times New Roman" w:eastAsia="Times New Roman"/>
          <w:szCs w:val="24"/>
        </w:rPr>
        <w:t>1</w:t>
      </w:r>
      <w:r w:rsidRPr="00651511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rujna</w:t>
      </w:r>
      <w:r w:rsidRPr="00651511">
        <w:rPr>
          <w:rFonts w:cs="Times New Roman" w:eastAsia="Times New Roman"/>
          <w:szCs w:val="24"/>
        </w:rPr>
        <w:t xml:space="preserve">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727</w:t>
      </w:r>
      <w:r w:rsidRPr="00651511">
        <w:rPr>
          <w:rFonts w:cs="Times New Roman" w:eastAsia="Times New Roman"/>
          <w:szCs w:val="24"/>
        </w:rPr>
        <w:t xml:space="preserve"> dana u ukupnom iznosu</w:t>
      </w:r>
      <w:r>
        <w:rPr>
          <w:rFonts w:cs="Times New Roman" w:eastAsia="Times New Roman"/>
          <w:szCs w:val="24"/>
        </w:rPr>
        <w:t xml:space="preserve"> 3.245,27</w:t>
      </w:r>
      <w:r w:rsidRPr="00651511">
        <w:rPr>
          <w:rFonts w:cs="Times New Roman" w:eastAsia="Times New Roman"/>
          <w:szCs w:val="24"/>
        </w:rPr>
        <w:t xml:space="preserve"> kuna.</w:t>
      </w:r>
    </w:p>
    <w:p w:rsidRDefault="00161D0D" w:rsidP="00161D0D" w:rsidR="00161D0D" w:rsidRPr="00B5159E">
      <w:pPr>
        <w:tabs>
          <w:tab w:pos="4438" w:val="left"/>
        </w:tabs>
        <w:ind w:firstLine="709"/>
        <w:rPr>
          <w:rFonts w:cs="Times New Roman" w:eastAsia="Times New Roman"/>
          <w:szCs w:val="24"/>
        </w:rPr>
      </w:pPr>
      <w:r w:rsidRPr="00B5159E">
        <w:rPr>
          <w:rFonts w:cs="Times New Roman" w:eastAsia="Times New Roman"/>
          <w:szCs w:val="24"/>
        </w:rPr>
        <w:t>Sukladno od</w:t>
      </w:r>
      <w:r>
        <w:rPr>
          <w:rFonts w:cs="Times New Roman" w:eastAsia="Times New Roman"/>
          <w:szCs w:val="24"/>
        </w:rPr>
        <w:t xml:space="preserve">redbi čl. 428. Stečajnog zakona </w:t>
      </w:r>
      <w:r w:rsidRPr="00B5159E">
        <w:rPr>
          <w:rFonts w:cs="Times New Roman" w:eastAsia="Times New Roman"/>
          <w:szCs w:val="24"/>
        </w:rPr>
        <w:t>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161D0D" w:rsidP="00161D0D" w:rsidR="00161D0D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Uvidom sudski registar za dužnika utvrđeno je da se nad dužnikom provodi postupak likvidacije pod posl. br. Tt-12/6510. </w:t>
      </w:r>
      <w:r w:rsidRPr="00B5159E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161D0D" w:rsidP="00161D0D" w:rsidR="00161D0D" w:rsidRPr="00B5159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161D0D" w:rsidP="00161D0D" w:rsidR="00161D0D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8. veljače 2016. </w:t>
      </w:r>
    </w:p>
    <w:p w:rsidRDefault="00161D0D" w:rsidP="00161D0D" w:rsidR="00161D0D" w:rsidRPr="00111278">
      <w:pPr>
        <w:jc w:val="center"/>
        <w:rPr>
          <w:rFonts w:cs="Times New Roman" w:eastAsia="Times New Roman"/>
          <w:szCs w:val="24"/>
        </w:rPr>
      </w:pPr>
    </w:p>
    <w:p w:rsidRDefault="00161D0D" w:rsidP="00161D0D" w:rsidR="00161D0D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Sudska savjetnica</w:t>
      </w:r>
    </w:p>
    <w:p w:rsidRDefault="00161D0D" w:rsidP="00161D0D" w:rsidR="00161D0D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Mihaela Kaligari</w:t>
      </w:r>
      <w:r w:rsidR="00C06DAB">
        <w:rPr>
          <w:rFonts w:cs="Times New Roman" w:eastAsia="Times New Roman"/>
          <w:szCs w:val="24"/>
        </w:rPr>
        <w:t xml:space="preserve">, v. r. </w:t>
      </w:r>
    </w:p>
    <w:p w:rsidRDefault="001231F8" w:rsidP="00161D0D" w:rsidR="001231F8">
      <w:pPr>
        <w:jc w:val="left"/>
        <w:rPr>
          <w:rFonts w:cs="Times New Roman" w:eastAsia="Times New Roman"/>
          <w:szCs w:val="24"/>
        </w:rPr>
      </w:pPr>
    </w:p>
    <w:p w:rsidRDefault="001231F8" w:rsidP="00161D0D" w:rsidR="001231F8">
      <w:pPr>
        <w:jc w:val="left"/>
        <w:rPr>
          <w:rFonts w:cs="Times New Roman" w:eastAsia="Times New Roman"/>
          <w:szCs w:val="24"/>
        </w:rPr>
      </w:pPr>
    </w:p>
    <w:p w:rsidRDefault="001231F8" w:rsidP="00161D0D" w:rsidR="001231F8">
      <w:pPr>
        <w:jc w:val="left"/>
        <w:rPr>
          <w:rFonts w:cs="Times New Roman" w:eastAsia="Times New Roman"/>
          <w:szCs w:val="24"/>
        </w:rPr>
      </w:pPr>
    </w:p>
    <w:p w:rsidRDefault="00161D0D" w:rsidP="00161D0D" w:rsidR="00161D0D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lastRenderedPageBreak/>
        <w:t>UPUTA O PRAVNOM LIJEKU</w:t>
      </w:r>
    </w:p>
    <w:p w:rsidRDefault="00161D0D" w:rsidP="00161D0D" w:rsidR="00161D0D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161D0D" w:rsidP="00161D0D" w:rsidR="00161D0D">
      <w:pPr>
        <w:ind w:firstLine="708"/>
        <w:rPr>
          <w:rFonts w:cs="Times New Roman" w:eastAsia="Times New Roman"/>
          <w:szCs w:val="24"/>
        </w:rPr>
      </w:pPr>
    </w:p>
    <w:p w:rsidRDefault="00161D0D" w:rsidP="00161D0D" w:rsidR="00161D0D">
      <w:pPr>
        <w:ind w:firstLine="708"/>
        <w:rPr>
          <w:rFonts w:cs="Times New Roman" w:eastAsia="Times New Roman"/>
          <w:szCs w:val="24"/>
        </w:rPr>
      </w:pPr>
    </w:p>
    <w:p w:rsidRDefault="00161D0D" w:rsidP="00161D0D" w:rsidR="00161D0D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DNA:</w:t>
      </w:r>
    </w:p>
    <w:p w:rsidRDefault="00161D0D" w:rsidP="00161D0D" w:rsidR="00161D0D">
      <w:r w:rsidRPr="00111278">
        <w:t xml:space="preserve">- </w:t>
      </w:r>
      <w:r>
        <w:t xml:space="preserve">mrežna stranica </w:t>
      </w:r>
      <w:r w:rsidRPr="00111278">
        <w:t>e-Oglasna ploča sudova.</w:t>
      </w:r>
    </w:p>
    <w:p w:rsidRDefault="00161D0D" w:rsidP="00161D0D" w:rsidR="00161D0D"/>
    <w:p w:rsidRDefault="00BD7902" w:rsidR="00387208"/>
    <w:sectPr w:rsidSect="00B63FA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D0D" w:rsidP="00161D0D" w:rsidR="00161D0D">
      <w:r>
        <w:separator/>
      </w:r>
    </w:p>
  </w:endnote>
  <w:endnote w:id="0" w:type="continuationSeparator">
    <w:p w:rsidRDefault="00161D0D" w:rsidP="00161D0D" w:rsidR="00161D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D0D" w:rsidP="00161D0D" w:rsidR="00161D0D">
      <w:r>
        <w:separator/>
      </w:r>
    </w:p>
  </w:footnote>
  <w:footnote w:id="0" w:type="continuationSeparator">
    <w:p w:rsidRDefault="00161D0D" w:rsidP="00161D0D" w:rsidR="00161D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1D0D" w:rsidP="00B63FAD" w:rsidR="00B63FA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D790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St-1090/2015-3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1D0D" w:rsidP="00B63FAD" w:rsidR="00B63FAD" w:rsidRPr="005153B5">
    <w:pPr>
      <w:pStyle w:val="Zaglavlje"/>
      <w:jc w:val="right"/>
    </w:pPr>
    <w:r>
      <w:rPr>
        <w:szCs w:val="24"/>
      </w:rPr>
      <w:t>11 St-1090/2015-3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40C"/>
    <w:rsid w:val="001231F8"/>
    <w:rsid w:val="00161D0D"/>
    <w:rsid w:val="0075528E"/>
    <w:rsid w:val="0079403F"/>
    <w:rsid w:val="0088040C"/>
    <w:rsid w:val="00BD7902"/>
    <w:rsid w:val="00C0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1D0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61D0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61D0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1D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1D0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1D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1D0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79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790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D790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D790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D790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1D0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61D0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61D0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1D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1D0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1D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1D0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79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790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D790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D790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D790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1090</izvorni_sadrzaj>
    <derivirana_varijabla naziv="DomainObject.Predmet.Broj_1">1090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St-1090/2015</izvorni_sadrzaj>
    <derivirana_varijabla naziv="DomainObject.Predmet.OznakaBroj_1">St-1090/2015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C.P.V. d.o.o. "u likvidaciji" BUJE</izvorni_sadrzaj>
    <derivirana_varijabla naziv="DomainObject.Predmet.ProtustrankaFormated_1">  C.P.V. d.o.o. "u likvidaciji" BUJE</derivirana_varijabla>
  </DomainObject.Predmet.ProtustrankaFormated>
  <DomainObject.Predmet.ProtustrankaFormatedOIB>
    <izvorni_sadrzaj>  C.P.V. d.o.o. "u likvidaciji" BUJE, OIB 58443136728</izvorni_sadrzaj>
    <derivirana_varijabla naziv="DomainObject.Predmet.ProtustrankaFormatedOIB_1">  C.P.V. d.o.o. "u likvidaciji" BUJE, OIB 58443136728</derivirana_varijabla>
  </DomainObject.Predmet.ProtustrankaFormatedOIB>
  <DomainObject.Predmet.ProtustrankaFormatedWithAdress>
    <izvorni_sadrzaj> C.P.V. d.o.o. "u likvidaciji" BUJE, Plovanija, Portoroška 1a, 52460 Buje</izvorni_sadrzaj>
    <derivirana_varijabla naziv="DomainObject.Predmet.ProtustrankaFormatedWithAdress_1"> C.P.V. d.o.o. "u likvidaciji" BUJE, Plovanija, Portoroška 1a, 52460 Buje</derivirana_varijabla>
  </DomainObject.Predmet.ProtustrankaFormatedWithAdress>
  <DomainObject.Predmet.ProtustrankaFormatedWithAdressOIB>
    <izvorni_sadrzaj> C.P.V. d.o.o. "u likvidaciji" BUJE, OIB 58443136728, Plovanija, Portoroška 1a, 52460 Buje</izvorni_sadrzaj>
    <derivirana_varijabla naziv="DomainObject.Predmet.ProtustrankaFormatedWithAdressOIB_1"> C.P.V. d.o.o. "u likvidaciji" BUJE, OIB 58443136728, Plovanija, Portoroška 1a, 52460 Buje</derivirana_varijabla>
  </DomainObject.Predmet.ProtustrankaFormatedWithAdressOIB>
  <DomainObject.Predmet.ProtustrankaWithAdress>
    <izvorni_sadrzaj>C.P.V. d.o.o. "u likvidaciji" BUJE Plovanija, Portoroška 1a, 52460 Buje</izvorni_sadrzaj>
    <derivirana_varijabla naziv="DomainObject.Predmet.ProtustrankaWithAdress_1">C.P.V. d.o.o. "u likvidaciji" BUJE Plovanija, Portoroška 1a, 52460 Buje</derivirana_varijabla>
  </DomainObject.Predmet.ProtustrankaWithAdress>
  <DomainObject.Predmet.ProtustrankaWithAdressOIB>
    <izvorni_sadrzaj>C.P.V. d.o.o. "u likvidaciji" BUJE, OIB 58443136728, Plovanija, Portoroška 1a, 52460 Buje</izvorni_sadrzaj>
    <derivirana_varijabla naziv="DomainObject.Predmet.ProtustrankaWithAdressOIB_1">C.P.V. d.o.o. "u likvidaciji" BUJE, OIB 58443136728, Plovanija, Portoroška 1a, 52460 Buje</derivirana_varijabla>
  </DomainObject.Predmet.ProtustrankaWithAdressOIB>
  <DomainObject.Predmet.ProtustrankaNazivFormated>
    <izvorni_sadrzaj>C.P.V. d.o.o. "u likvidaciji" BUJE</izvorni_sadrzaj>
    <derivirana_varijabla naziv="DomainObject.Predmet.ProtustrankaNazivFormated_1">C.P.V. d.o.o. "u likvidaciji" BUJE</derivirana_varijabla>
  </DomainObject.Predmet.ProtustrankaNazivFormated>
  <DomainObject.Predmet.ProtustrankaNazivFormatedOIB>
    <izvorni_sadrzaj>C.P.V. d.o.o. "u likvidaciji" BUJE, OIB 58443136728</izvorni_sadrzaj>
    <derivirana_varijabla naziv="DomainObject.Predmet.ProtustrankaNazivFormatedOIB_1">C.P.V. d.o.o. "u likvidaciji" BUJE, OIB 58443136728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3245.27</izvorni_sadrzaj>
    <derivirana_varijabla naziv="DomainObject.Predmet.TrenutnaVrijednost_1">3245.27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C.P.V. d.o.o. "u likvidaciji" BUJE</item>
    </izvorni_sadrzaj>
    <derivirana_varijabla naziv="DomainObject.Predmet.ProtuStrankaListFormated_1">
      <item>C.P.V. d.o.o. "u likvidaciji" BUJE</item>
    </derivirana_varijabla>
  </DomainObject.Predmet.ProtuStrankaListFormated>
  <DomainObject.Predmet.ProtuStrankaListFormatedOIB>
    <izvorni_sadrzaj>
      <item>C.P.V. d.o.o. "u likvidaciji" BUJE, OIB 58443136728</item>
    </izvorni_sadrzaj>
    <derivirana_varijabla naziv="DomainObject.Predmet.ProtuStrankaListFormatedOIB_1">
      <item>C.P.V. d.o.o. "u likvidaciji" BUJE, OIB 58443136728</item>
    </derivirana_varijabla>
  </DomainObject.Predmet.ProtuStrankaListFormatedOIB>
  <DomainObject.Predmet.ProtuStrankaListFormatedWithAdress>
    <izvorni_sadrzaj>
      <item>C.P.V. d.o.o. "u likvidaciji" BUJE, Plovanija, Portoroška 1a, 52460 Buje</item>
    </izvorni_sadrzaj>
    <derivirana_varijabla naziv="DomainObject.Predmet.ProtuStrankaListFormatedWithAdress_1">
      <item>C.P.V. d.o.o. "u likvidaciji" BUJE, Plovanija, Portoroška 1a, 52460 Buje</item>
    </derivirana_varijabla>
  </DomainObject.Predmet.ProtuStrankaListFormatedWithAdress>
  <DomainObject.Predmet.ProtuStrankaListFormatedWithAdressOIB>
    <izvorni_sadrzaj>
      <item>C.P.V. d.o.o. "u likvidaciji" BUJE, OIB 58443136728, Plovanija, Portoroška 1a, 52460 Buje</item>
    </izvorni_sadrzaj>
    <derivirana_varijabla naziv="DomainObject.Predmet.ProtuStrankaListFormatedWithAdressOIB_1">
      <item>C.P.V. d.o.o. "u likvidaciji" BUJE, OIB 58443136728, Plovanija, Portoroška 1a, 52460 Buje</item>
    </derivirana_varijabla>
  </DomainObject.Predmet.ProtuStrankaListFormatedWithAdressOIB>
  <DomainObject.Predmet.ProtuStrankaListNazivFormated>
    <izvorni_sadrzaj>
      <item>C.P.V. d.o.o. "u likvidaciji" BUJE</item>
    </izvorni_sadrzaj>
    <derivirana_varijabla naziv="DomainObject.Predmet.ProtuStrankaListNazivFormated_1">
      <item>C.P.V. d.o.o. "u likvidaciji" BUJE</item>
    </derivirana_varijabla>
  </DomainObject.Predmet.ProtuStrankaListNazivFormated>
  <DomainObject.Predmet.ProtuStrankaListNazivFormatedOIB>
    <izvorni_sadrzaj>
      <item>C.P.V. d.o.o. "u likvidaciji" BUJE, OIB 58443136728</item>
    </izvorni_sadrzaj>
    <derivirana_varijabla naziv="DomainObject.Predmet.ProtuStrankaListNazivFormatedOIB_1">
      <item>C.P.V. d.o.o. "u likvidaciji" BUJE, OIB 58443136728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C.P.V. d.o.o. "u likvidaciji" BUJE</izvorni_sadrzaj>
    <derivirana_varijabla naziv="DomainObject.Predmet.ProtustrankaIDrugi_1">C.P.V. d.o.o. "u likvidaciji"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C.P.V. d.o.o. "u likvidaciji" BUJE, OIB 58443136728, Plovanija, Portoroška 1a, 52460 Buje</izvorni_sadrzaj>
    <derivirana_varijabla naziv="DomainObject.Predmet.ProtustrankaIDrugiAdressOIB_1">C.P.V. d.o.o. "u likvidaciji" BUJE, OIB 58443136728, Plovanija, Portoroška 1a,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C.P.V. d.o.o. "u likvidaciji" BUJE</item>
    </izvorni_sadrzaj>
    <derivirana_varijabla naziv="DomainObject.Predmet.SudioniciListNaziv_1">
      <item>FINANCIJSKA AGENCIJA, RC RIJEKA, PODRUŽNICA PULA, PULA</item>
      <item>C.P.V. d.o.o. "u likvidaciji"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C.P.V. d.o.o. "u likvidaciji" BUJE, OIB 58443136728, Plovanija, Portoroška 1a,52460 Buje</item>
    </izvorni_sadrzaj>
    <derivirana_varijabla naziv="DomainObject.Predmet.SudioniciListAdressOIB_1">
      <item>FINANCIJSKA AGENCIJA, RC RIJEKA, PODRUŽNICA PULA, PULA, OIB 85821130368, Giardini 5,52100 Pula</item>
      <item>C.P.V. d.o.o. "u likvidaciji" BUJE, OIB 58443136728, Plovanija, Portoroška 1a,52460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58443136728</item>
    </izvorni_sadrzaj>
    <derivirana_varijabla naziv="DomainObject.Predmet.SudioniciListNazivOIB_1">
      <item>, OIB 85821130368</item>
      <item>, OIB 58443136728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2021</properties:Characters>
  <properties:Lines>57</properties:Lines>
  <properties:Paragraphs>19</properties:Paragraphs>
  <properties:TotalTime>4</properties:TotalTime>
  <properties:ScaleCrop>false</properties:ScaleCrop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2016-02-08T07:39:00Z</dcterms:created>
  <dc:creator>Mihaela Kaligari</dc:creator>
  <dc:description/>
  <cp:keywords/>
  <cp:lastModifiedBy>Mihaela Kaligari</cp:lastModifiedBy>
  <cp:lastPrinted>2016-02-08T09:23:00Z</cp:lastPrinted>
  <dcterms:modified xmlns:xsi="http://www.w3.org/2001/XMLSchema-instance" xsi:type="dcterms:W3CDTF">2016-02-09T12:48:00Z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