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ba6a" w14:paraId="7f4ba6a" w:rsidRDefault="008450BF" w:rsidP="008450BF" w:rsidR="008450B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50BF" w:rsidP="008450BF" w:rsidR="008450BF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8450BF" w:rsidP="008450BF" w:rsidR="008450BF" w:rsidRPr="005364F8">
      <w:r w:rsidRPr="005364F8">
        <w:t>TRGOVAČKI SUD U PAZINU</w:t>
      </w:r>
    </w:p>
    <w:p w:rsidRDefault="008450BF" w:rsidP="008450BF" w:rsidR="008450BF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8450BF" w:rsidP="008450BF" w:rsidR="008450BF">
      <w:r w:rsidRPr="00DA15C9">
        <w:tab/>
      </w:r>
    </w:p>
    <w:p w:rsidRDefault="008450BF" w:rsidP="008450BF" w:rsidR="008450BF" w:rsidRPr="00DA15C9">
      <w:pPr>
        <w:jc w:val="center"/>
      </w:pPr>
    </w:p>
    <w:p w:rsidRDefault="008450BF" w:rsidP="008450BF" w:rsidR="008450BF" w:rsidRPr="00FE1051">
      <w:pPr>
        <w:jc w:val="center"/>
      </w:pPr>
      <w:r w:rsidRPr="00FE1051">
        <w:t>R E P U B L I K A  H R V A T S K A</w:t>
      </w:r>
    </w:p>
    <w:p w:rsidRDefault="008450BF" w:rsidP="008450BF" w:rsidR="008450BF" w:rsidRPr="00FE1051">
      <w:pPr>
        <w:jc w:val="center"/>
      </w:pPr>
    </w:p>
    <w:p w:rsidRDefault="008450BF" w:rsidP="008450BF" w:rsidR="008450BF" w:rsidRPr="00FE1051">
      <w:pPr>
        <w:jc w:val="center"/>
      </w:pPr>
      <w:r w:rsidRPr="00FE1051">
        <w:t>R J E Š E NJ E</w:t>
      </w:r>
    </w:p>
    <w:p w:rsidRDefault="008450BF" w:rsidP="008450BF" w:rsidR="008450BF" w:rsidRPr="00FE1051"/>
    <w:p w:rsidRDefault="008450BF" w:rsidP="008450BF" w:rsidR="008450BF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 w:rsidR="0032799D">
        <w:t>S.A.V. d.o.o.</w:t>
      </w:r>
      <w:r w:rsidR="0032799D" w:rsidRPr="00936C9E">
        <w:t xml:space="preserve"> </w:t>
      </w:r>
      <w:r w:rsidR="0032799D">
        <w:t>Nova Vas, Kukci, Cerova 10,</w:t>
      </w:r>
      <w:r w:rsidR="0032799D" w:rsidRPr="00936C9E">
        <w:t xml:space="preserve"> OIB: </w:t>
      </w:r>
      <w:r w:rsidR="0032799D" w:rsidRPr="00FC002C">
        <w:t>23172529226</w:t>
      </w:r>
      <w:r>
        <w:t xml:space="preserve">, </w:t>
      </w:r>
      <w:r w:rsidR="00047FE8">
        <w:t>1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 w:rsidRPr="00FE1051"/>
    <w:p w:rsidRDefault="008450BF" w:rsidP="008450BF" w:rsidR="008450BF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8450BF" w:rsidP="008450BF" w:rsidR="008450BF" w:rsidRPr="00FE1051"/>
    <w:p w:rsidRDefault="008450BF" w:rsidP="008450BF" w:rsidR="008450BF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32799D">
        <w:t>S.A.V. d.o.o.</w:t>
      </w:r>
      <w:r w:rsidR="0032799D" w:rsidRPr="00936C9E">
        <w:t xml:space="preserve"> </w:t>
      </w:r>
      <w:r w:rsidR="0032799D">
        <w:t>Nova Vas, Kukci, Cerova 10,</w:t>
      </w:r>
      <w:r w:rsidR="0032799D" w:rsidRPr="00936C9E">
        <w:t xml:space="preserve"> OIB: </w:t>
      </w:r>
      <w:r w:rsidR="0032799D" w:rsidRPr="00FC002C">
        <w:t>23172529226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047FE8">
        <w:rPr>
          <w:b/>
          <w:lang w:val="pl-PL"/>
        </w:rPr>
        <w:t>4</w:t>
      </w:r>
      <w:r w:rsidRPr="00FE1051">
        <w:rPr>
          <w:b/>
          <w:lang w:val="pl-PL"/>
        </w:rPr>
        <w:t xml:space="preserve">. </w:t>
      </w:r>
      <w:r w:rsidR="00047FE8">
        <w:rPr>
          <w:b/>
          <w:lang w:val="pl-PL"/>
        </w:rPr>
        <w:t>listopada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 w:rsidR="00047FE8">
        <w:rPr>
          <w:b/>
          <w:lang w:val="pl-PL"/>
        </w:rPr>
        <w:t>12</w:t>
      </w:r>
      <w:r>
        <w:rPr>
          <w:b/>
          <w:lang w:val="pl-PL"/>
        </w:rPr>
        <w:t>:</w:t>
      </w:r>
      <w:r w:rsidR="0032799D">
        <w:rPr>
          <w:b/>
          <w:lang w:val="pl-PL"/>
        </w:rPr>
        <w:t>10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8450BF" w:rsidP="008450BF" w:rsidR="008450BF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8450BF" w:rsidP="008450BF" w:rsidR="008450BF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32799D">
        <w:t>S.A.V. d.o.o.</w:t>
      </w:r>
      <w:r w:rsidR="0032799D" w:rsidRPr="00936C9E">
        <w:t xml:space="preserve"> </w:t>
      </w:r>
      <w:r w:rsidR="0032799D">
        <w:t>Nova Vas, Kukci, Cerova 10,</w:t>
      </w:r>
      <w:r w:rsidR="0032799D" w:rsidRPr="00936C9E">
        <w:t xml:space="preserve"> </w:t>
      </w:r>
    </w:p>
    <w:p w:rsidRDefault="008450BF" w:rsidP="008450BF" w:rsidR="008450BF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proofErr w:type="spellStart"/>
      <w:r w:rsidR="0032799D">
        <w:t>Voislav</w:t>
      </w:r>
      <w:proofErr w:type="spellEnd"/>
      <w:r w:rsidR="0032799D">
        <w:t xml:space="preserve"> </w:t>
      </w:r>
      <w:proofErr w:type="spellStart"/>
      <w:r w:rsidR="0032799D">
        <w:t>Budoinski</w:t>
      </w:r>
      <w:proofErr w:type="spellEnd"/>
      <w:r w:rsidR="0032799D">
        <w:t xml:space="preserve"> iz Nove Vasi, Kukci</w:t>
      </w:r>
      <w:r w:rsidR="0032799D" w:rsidRPr="00936C9E">
        <w:t xml:space="preserve">, </w:t>
      </w:r>
      <w:r w:rsidR="0032799D">
        <w:t>Cerova 10</w:t>
      </w:r>
      <w:r w:rsidR="0032799D" w:rsidRPr="00936C9E">
        <w:t xml:space="preserve">, OIB: </w:t>
      </w:r>
      <w:r w:rsidR="0032799D">
        <w:t>80401666507</w:t>
      </w:r>
      <w:r>
        <w:t>.</w:t>
      </w:r>
    </w:p>
    <w:p w:rsidRDefault="008450BF" w:rsidP="008450BF" w:rsidR="008450BF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proofErr w:type="spellStart"/>
      <w:r w:rsidR="0032799D">
        <w:t>Voislav</w:t>
      </w:r>
      <w:proofErr w:type="spellEnd"/>
      <w:r w:rsidR="0032799D">
        <w:t xml:space="preserve"> </w:t>
      </w:r>
      <w:proofErr w:type="spellStart"/>
      <w:r w:rsidR="0032799D">
        <w:t>Budoinski</w:t>
      </w:r>
      <w:proofErr w:type="spellEnd"/>
      <w:r w:rsidR="0032799D">
        <w:t xml:space="preserve"> iz Nove Vasi, Kukci</w:t>
      </w:r>
      <w:r w:rsidR="0032799D" w:rsidRPr="00936C9E">
        <w:t xml:space="preserve">, </w:t>
      </w:r>
      <w:r w:rsidR="0032799D">
        <w:t>Cerova 10</w:t>
      </w:r>
      <w:r w:rsidR="0032799D" w:rsidRPr="00936C9E">
        <w:t xml:space="preserve">, OIB: </w:t>
      </w:r>
      <w:r w:rsidR="0032799D">
        <w:t>80401666507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32799D">
        <w:t>S.A.V. d.o.o.</w:t>
      </w:r>
      <w:r w:rsidR="0032799D" w:rsidRPr="00936C9E">
        <w:t xml:space="preserve"> </w:t>
      </w:r>
      <w:r w:rsidR="0032799D">
        <w:t>Nova Vas, Kukci, Cerova 10,</w:t>
      </w:r>
      <w:r w:rsidR="0032799D" w:rsidRPr="00936C9E">
        <w:t xml:space="preserve"> OIB: </w:t>
      </w:r>
      <w:r w:rsidR="0032799D" w:rsidRPr="00FC002C">
        <w:t>23172529226</w:t>
      </w:r>
      <w:r>
        <w:t>.</w:t>
      </w:r>
    </w:p>
    <w:p w:rsidRDefault="008450BF" w:rsidP="008450BF" w:rsidR="008450BF" w:rsidRPr="00FE1051">
      <w:pPr>
        <w:rPr>
          <w:lang w:val="pl-PL"/>
        </w:rPr>
      </w:pPr>
    </w:p>
    <w:p w:rsidRDefault="008450BF" w:rsidP="008450BF" w:rsidR="008450BF" w:rsidRPr="00FE1051">
      <w:pPr>
        <w:jc w:val="center"/>
      </w:pPr>
      <w:r w:rsidRPr="00FE1051">
        <w:t xml:space="preserve">U Pazinu, </w:t>
      </w:r>
      <w:r w:rsidR="00047FE8">
        <w:t>1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>
      <w:r w:rsidRPr="00FE1051">
        <w:t xml:space="preserve">  </w:t>
      </w:r>
    </w:p>
    <w:p w:rsidRDefault="008450BF" w:rsidP="008450BF" w:rsidR="008450BF" w:rsidRPr="00FE1051"/>
    <w:p w:rsidRDefault="008450BF" w:rsidP="008450BF" w:rsidR="008450B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8450BF" w:rsidP="008450BF" w:rsidR="008450BF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66267E">
        <w:t>, v.r.</w:t>
      </w:r>
    </w:p>
    <w:p w:rsidRDefault="008450BF" w:rsidP="008450BF" w:rsidR="008450BF" w:rsidRPr="00FE1051"/>
    <w:p w:rsidRDefault="008450BF" w:rsidP="008450BF" w:rsidR="008450BF"/>
    <w:p w:rsidRDefault="008450BF" w:rsidP="008450BF" w:rsidR="008450BF" w:rsidRPr="00FE1051"/>
    <w:p w:rsidRDefault="008450BF" w:rsidP="008450BF" w:rsidR="008450BF" w:rsidRPr="00FE1051">
      <w:r w:rsidRPr="00FE1051">
        <w:t>UPUTA O PRAVNOM LIJEKU:</w:t>
      </w:r>
    </w:p>
    <w:p w:rsidRDefault="008450BF" w:rsidP="008450BF" w:rsidR="008450BF" w:rsidRPr="00FE1051">
      <w:r w:rsidRPr="00FE1051">
        <w:t>Protiv ovog rješenja nije dopuštena posebna žalba (čl. 115. st. 1. SZ-a).</w:t>
      </w:r>
    </w:p>
    <w:p w:rsidRDefault="008450BF" w:rsidP="008450BF" w:rsidR="008450BF" w:rsidRPr="00FE1051"/>
    <w:p w:rsidRDefault="008450BF" w:rsidP="008450BF" w:rsidR="008450BF" w:rsidRPr="00FE1051">
      <w:r w:rsidRPr="00FE1051">
        <w:t>DNA:</w:t>
      </w:r>
    </w:p>
    <w:p w:rsidRDefault="008450BF" w:rsidP="008450BF" w:rsidR="008450BF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8450BF" w:rsidP="008450BF" w:rsidR="008450BF" w:rsidRPr="00FE1051">
      <w:r w:rsidRPr="00FE1051">
        <w:t xml:space="preserve">- dužnik </w:t>
      </w:r>
      <w:r w:rsidR="0032799D">
        <w:t>S.A.V. d.o.o.</w:t>
      </w:r>
      <w:r w:rsidR="0032799D" w:rsidRPr="00936C9E">
        <w:t xml:space="preserve"> </w:t>
      </w:r>
      <w:r w:rsidR="0032799D">
        <w:t>Nova Vas, Kukci, Cerova 10</w:t>
      </w:r>
    </w:p>
    <w:p w:rsidRDefault="008450BF" w:rsidP="008450BF" w:rsidR="008450BF">
      <w:r w:rsidRPr="00FE1051">
        <w:rPr>
          <w:lang w:val="sv-SE"/>
        </w:rPr>
        <w:t xml:space="preserve">- zakonski zastupnik dužnika </w:t>
      </w:r>
      <w:proofErr w:type="spellStart"/>
      <w:r w:rsidR="0032799D">
        <w:t>Voislav</w:t>
      </w:r>
      <w:proofErr w:type="spellEnd"/>
      <w:r w:rsidR="0032799D">
        <w:t xml:space="preserve"> </w:t>
      </w:r>
      <w:proofErr w:type="spellStart"/>
      <w:r w:rsidR="0032799D">
        <w:t>Budoinski</w:t>
      </w:r>
      <w:proofErr w:type="spellEnd"/>
      <w:r w:rsidR="0032799D">
        <w:t xml:space="preserve"> iz Nove Vasi, Kukci</w:t>
      </w:r>
      <w:r w:rsidR="0032799D" w:rsidRPr="00936C9E">
        <w:t xml:space="preserve">, </w:t>
      </w:r>
      <w:r w:rsidR="0032799D">
        <w:t>Cerova 10</w:t>
      </w:r>
    </w:p>
    <w:p w:rsidRDefault="008450BF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0BF" w:rsidP="008450BF" w:rsidR="008450BF">
      <w:r>
        <w:separator/>
      </w:r>
    </w:p>
  </w:endnote>
  <w:endnote w:id="0" w:type="continuationSeparator">
    <w:p w:rsidRDefault="008450BF" w:rsidP="008450BF" w:rsidR="00845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0BF" w:rsidP="008450BF" w:rsidR="008450BF">
      <w:r>
        <w:separator/>
      </w:r>
    </w:p>
  </w:footnote>
  <w:footnote w:id="0" w:type="continuationSeparator">
    <w:p w:rsidRDefault="008450BF" w:rsidP="008450BF" w:rsidR="00845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8450BF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66267E" w:rsidR="00BA0634">
        <w:pPr>
          <w:pStyle w:val="Zaglavlje"/>
          <w:jc w:val="center"/>
        </w:pPr>
      </w:p>
    </w:sdtContent>
  </w:sdt>
  <w:p w:rsidRDefault="0066267E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0BF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</w:t>
    </w:r>
    <w:r w:rsidR="00047FE8">
      <w:t>446</w:t>
    </w:r>
    <w:r>
      <w:t>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3"/>
    <w:rsid w:val="00047FE8"/>
    <w:rsid w:val="0032799D"/>
    <w:rsid w:val="006110CE"/>
    <w:rsid w:val="0066267E"/>
    <w:rsid w:val="008450BF"/>
    <w:rsid w:val="00EB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0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2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67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67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67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67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0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2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67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67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67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67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St-448/2017</izvorni_sadrzaj>
    <derivirana_varijabla naziv="DomainObject.Predmet.OznakaBroj_1">St-448/2017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A. V. d.o.o. NOVA VAS</izvorni_sadrzaj>
    <derivirana_varijabla naziv="DomainObject.Predmet.ProtustrankaFormated_1">  S. A. V. d.o.o. NOVA VAS</derivirana_varijabla>
  </DomainObject.Predmet.ProtustrankaFormated>
  <DomainObject.Predmet.ProtustrankaFormatedOIB>
    <izvorni_sadrzaj>  S. A. V. d.o.o. NOVA VAS, OIB 23172529226</izvorni_sadrzaj>
    <derivirana_varijabla naziv="DomainObject.Predmet.ProtustrankaFormatedOIB_1">  S. A. V. d.o.o. NOVA VAS, OIB 23172529226</derivirana_varijabla>
  </DomainObject.Predmet.ProtustrankaFormatedOIB>
  <DomainObject.Predmet.ProtustrankaFormatedWithAdress>
    <izvorni_sadrzaj> S. A. V. d.o.o. NOVA VAS, Kukci, Cerova 10, 52446 Nova Vas</izvorni_sadrzaj>
    <derivirana_varijabla naziv="DomainObject.Predmet.ProtustrankaFormatedWithAdress_1"> S. A. V. d.o.o. NOVA VAS, Kukci, Cerova 10, 52446 Nova Vas</derivirana_varijabla>
  </DomainObject.Predmet.ProtustrankaFormatedWithAdress>
  <DomainObject.Predmet.ProtustrankaFormatedWithAdressOIB>
    <izvorni_sadrzaj> S. A. V. d.o.o. NOVA VAS, OIB 23172529226, Kukci, Cerova 10, 52446 Nova Vas</izvorni_sadrzaj>
    <derivirana_varijabla naziv="DomainObject.Predmet.ProtustrankaFormatedWithAdressOIB_1"> S. A. V. d.o.o. NOVA VAS, OIB 23172529226, Kukci, Cerova 10, 52446 Nova Vas</derivirana_varijabla>
  </DomainObject.Predmet.ProtustrankaFormatedWithAdressOIB>
  <DomainObject.Predmet.ProtustrankaWithAdress>
    <izvorni_sadrzaj>S. A. V. d.o.o. NOVA VAS Kukci, Cerova 10, 52446 Nova Vas</izvorni_sadrzaj>
    <derivirana_varijabla naziv="DomainObject.Predmet.ProtustrankaWithAdress_1">S. A. V. d.o.o. NOVA VAS Kukci, Cerova 10, 52446 Nova Vas</derivirana_varijabla>
  </DomainObject.Predmet.ProtustrankaWithAdress>
  <DomainObject.Predmet.ProtustrankaWithAdressOIB>
    <izvorni_sadrzaj>S. A. V. d.o.o. NOVA VAS, OIB 23172529226, Kukci, Cerova 10, 52446 Nova Vas</izvorni_sadrzaj>
    <derivirana_varijabla naziv="DomainObject.Predmet.ProtustrankaWithAdressOIB_1">S. A. V. d.o.o. NOVA VAS, OIB 23172529226, Kukci, Cerova 10, 52446 Nova Vas</derivirana_varijabla>
  </DomainObject.Predmet.ProtustrankaWithAdressOIB>
  <DomainObject.Predmet.ProtustrankaNazivFormated>
    <izvorni_sadrzaj>S. A. V. d.o.o. NOVA VAS</izvorni_sadrzaj>
    <derivirana_varijabla naziv="DomainObject.Predmet.ProtustrankaNazivFormated_1">S. A. V. d.o.o. NOVA VAS</derivirana_varijabla>
  </DomainObject.Predmet.ProtustrankaNazivFormated>
  <DomainObject.Predmet.ProtustrankaNazivFormatedOIB>
    <izvorni_sadrzaj>S. A. V. d.o.o. NOVA VAS, OIB 23172529226</izvorni_sadrzaj>
    <derivirana_varijabla naziv="DomainObject.Predmet.ProtustrankaNazivFormatedOIB_1">S. A. V. d.o.o. NOVA VAS, OIB 23172529226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50591.68</izvorni_sadrzaj>
    <derivirana_varijabla naziv="DomainObject.Predmet.TrenutnaVrijednost_1">50591.68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A. V. d.o.o. NOVA VAS</item>
    </izvorni_sadrzaj>
    <derivirana_varijabla naziv="DomainObject.Predmet.ProtuStrankaListFormated_1">
      <item>S. A. V. d.o.o. NOVA VAS</item>
    </derivirana_varijabla>
  </DomainObject.Predmet.ProtuStrankaListFormated>
  <DomainObject.Predmet.ProtuStrankaListFormatedOIB>
    <izvorni_sadrzaj>
      <item>S. A. V. d.o.o. NOVA VAS, OIB 23172529226</item>
    </izvorni_sadrzaj>
    <derivirana_varijabla naziv="DomainObject.Predmet.ProtuStrankaListFormatedOIB_1">
      <item>S. A. V. d.o.o. NOVA VAS, OIB 23172529226</item>
    </derivirana_varijabla>
  </DomainObject.Predmet.ProtuStrankaListFormatedOIB>
  <DomainObject.Predmet.ProtuStrankaListFormatedWithAdress>
    <izvorni_sadrzaj>
      <item>S. A. V. d.o.o. NOVA VAS, Kukci, Cerova 10, 52446 Nova Vas</item>
    </izvorni_sadrzaj>
    <derivirana_varijabla naziv="DomainObject.Predmet.ProtuStrankaListFormatedWithAdress_1">
      <item>S. A. V. d.o.o. NOVA VAS, Kukci, Cerova 10, 52446 Nova Vas</item>
    </derivirana_varijabla>
  </DomainObject.Predmet.ProtuStrankaListFormatedWithAdress>
  <DomainObject.Predmet.ProtuStrankaListFormatedWithAdressOIB>
    <izvorni_sadrzaj>
      <item>S. A. V. d.o.o. NOVA VAS, OIB 23172529226, Kukci, Cerova 10, 52446 Nova Vas</item>
    </izvorni_sadrzaj>
    <derivirana_varijabla naziv="DomainObject.Predmet.ProtuStrankaListFormatedWithAdressOIB_1">
      <item>S. A. V. d.o.o. NOVA VAS, OIB 23172529226, Kukci, Cerova 10, 52446 Nova Vas</item>
    </derivirana_varijabla>
  </DomainObject.Predmet.ProtuStrankaListFormatedWithAdressOIB>
  <DomainObject.Predmet.ProtuStrankaListNazivFormated>
    <izvorni_sadrzaj>
      <item>S. A. V. d.o.o. NOVA VAS</item>
    </izvorni_sadrzaj>
    <derivirana_varijabla naziv="DomainObject.Predmet.ProtuStrankaListNazivFormated_1">
      <item>S. A. V. d.o.o. NOVA VAS</item>
    </derivirana_varijabla>
  </DomainObject.Predmet.ProtuStrankaListNazivFormated>
  <DomainObject.Predmet.ProtuStrankaListNazivFormatedOIB>
    <izvorni_sadrzaj>
      <item>S. A. V. d.o.o. NOVA VAS, OIB 23172529226</item>
    </izvorni_sadrzaj>
    <derivirana_varijabla naziv="DomainObject.Predmet.ProtuStrankaListNazivFormatedOIB_1">
      <item>S. A. V. d.o.o. NOVA VAS, OIB 23172529226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A. V. d.o.o. NOVA VAS</izvorni_sadrzaj>
    <derivirana_varijabla naziv="DomainObject.Predmet.ProtustrankaIDrugi_1">S. A. V. d.o.o. NOVA VAS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S. A. V. d.o.o. NOVA VAS, OIB 23172529226, Kukci, Cerova 10, 52446 Nova Vas</izvorni_sadrzaj>
    <derivirana_varijabla naziv="DomainObject.Predmet.ProtustrankaIDrugiAdressOIB_1">S. A. V. d.o.o. NOVA VAS, OIB 23172529226, Kukci, Cerova 10,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A. V. d.o.o. NOVA VAS</item>
    </izvorni_sadrzaj>
    <derivirana_varijabla naziv="DomainObject.Predmet.SudioniciListNaziv_1">
      <item>FINANCIJSKA AGENCIJA, RC RIJEKA, PODRUŽNICA PULA, PULA</item>
      <item>S. A. V. d.o.o. NOVA VAS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S. A. V. d.o.o. NOVA VAS, OIB 23172529226, Kukci, Cerova 10,52446 Nova Vas</item>
    </izvorni_sadrzaj>
    <derivirana_varijabla naziv="DomainObject.Predmet.SudioniciListAdressOIB_1">
      <item>FINANCIJSKA AGENCIJA, RC RIJEKA, PODRUŽNICA PULA, PULA, OIB 85821130368, F. Kurelca 8,51000 Rijeka</item>
      <item>S. A. V. d.o.o. NOVA VAS, OIB 23172529226, Kukci, Cerova 10,52446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23172529226</item>
    </izvorni_sadrzaj>
    <derivirana_varijabla naziv="DomainObject.Predmet.SudioniciListNazivOIB_1">
      <item>, OIB 85821130368</item>
      <item>, OIB 23172529226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277</properties:Words>
  <properties:Characters>1377</properties:Characters>
  <properties:Lines>47</properties:Lines>
  <properties:Paragraphs>22</properties:Paragraphs>
  <properties:TotalTime>8</properties:TotalTime>
  <properties:ScaleCrop>false</properties:ScaleCrop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2017-07-26T06:22:00Z</dcterms:created>
  <dc:creator>wsadmin</dc:creator>
  <dc:description/>
  <cp:keywords/>
  <cp:lastModifiedBy>wsadmin</cp:lastModifiedBy>
  <cp:lastPrinted>2017-09-01T09:04:00Z</cp:lastPrinted>
  <dcterms:modified xmlns:xsi="http://www.w3.org/2001/XMLSchema-instance" xsi:type="dcterms:W3CDTF">2017-09-01T09:04:00Z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