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16e9" w14:paraId="3b516e9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CC1CC0">
        <w:t>59/15-</w:t>
      </w:r>
    </w:p>
    <w:p w:rsidRDefault="00607731" w:rsidP="00607731" w:rsidR="00607731">
      <w:r>
        <w:rPr>
          <w:rStyle w:val="Naglaeno"/>
        </w:rPr>
        <w:t xml:space="preserve">             </w:t>
      </w:r>
      <w:r w:rsidR="00383CE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607731" w:rsidR="006077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CC1CC0">
        <w:t xml:space="preserve"> </w:t>
      </w:r>
      <w:r>
        <w:t>E</w:t>
      </w:r>
      <w:r w:rsidR="00CC1CC0">
        <w:t xml:space="preserve"> </w:t>
      </w:r>
      <w:r>
        <w:t>P</w:t>
      </w:r>
      <w:r w:rsidR="00CC1CC0">
        <w:t xml:space="preserve"> </w:t>
      </w:r>
      <w:r>
        <w:t>U</w:t>
      </w:r>
      <w:r w:rsidR="00CC1CC0">
        <w:t xml:space="preserve"> </w:t>
      </w:r>
      <w:r>
        <w:t>B</w:t>
      </w:r>
      <w:r w:rsidR="00CC1CC0">
        <w:t xml:space="preserve">  </w:t>
      </w:r>
      <w:r>
        <w:t>L</w:t>
      </w:r>
      <w:r w:rsidR="00CC1CC0">
        <w:t xml:space="preserve"> </w:t>
      </w:r>
      <w:r>
        <w:t>I</w:t>
      </w:r>
      <w:r w:rsidR="00CC1CC0">
        <w:t xml:space="preserve"> </w:t>
      </w:r>
      <w:r>
        <w:t>K</w:t>
      </w:r>
      <w:r w:rsidR="00CC1CC0">
        <w:t xml:space="preserve"> </w:t>
      </w:r>
      <w:r>
        <w:t>A</w:t>
      </w:r>
      <w:r w:rsidR="00CC1CC0">
        <w:t xml:space="preserve"> </w:t>
      </w:r>
      <w:r>
        <w:t xml:space="preserve"> H</w:t>
      </w:r>
      <w:r w:rsidR="00CC1CC0">
        <w:t xml:space="preserve"> </w:t>
      </w:r>
      <w:r>
        <w:t>R</w:t>
      </w:r>
      <w:r w:rsidR="00CC1CC0">
        <w:t xml:space="preserve"> </w:t>
      </w:r>
      <w:r>
        <w:t>V</w:t>
      </w:r>
      <w:r w:rsidR="00CC1CC0">
        <w:t xml:space="preserve"> </w:t>
      </w:r>
      <w:r>
        <w:t>A</w:t>
      </w:r>
      <w:r w:rsidR="00CC1CC0">
        <w:t xml:space="preserve"> </w:t>
      </w:r>
      <w:r>
        <w:t>T</w:t>
      </w:r>
      <w:r w:rsidR="00CC1CC0">
        <w:t xml:space="preserve"> </w:t>
      </w:r>
      <w:r>
        <w:t>S</w:t>
      </w:r>
      <w:r w:rsidR="00CC1CC0">
        <w:t xml:space="preserve"> </w:t>
      </w:r>
      <w:r>
        <w:t>K</w:t>
      </w:r>
      <w:r w:rsidR="00CC1CC0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CC1CC0">
        <w:rPr>
          <w:b/>
          <w:color w:val="000000"/>
        </w:rPr>
        <w:t>stečajna masa iza VEGETUS d.o.o. za proizvodnju, trgovinu i usluge "u stečaju", Belišće</w:t>
      </w:r>
      <w:r w:rsidR="00370575">
        <w:t>,</w:t>
      </w:r>
      <w:r w:rsidR="00984ABF">
        <w:t xml:space="preserve">  dana </w:t>
      </w:r>
      <w:r w:rsidR="00CC1CC0">
        <w:t>6. listopada 2017</w:t>
      </w:r>
      <w:r w:rsidR="00607731">
        <w:t>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025FCE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CC1CC0">
        <w:rPr>
          <w:b/>
          <w:color w:val="000000"/>
        </w:rPr>
        <w:t>stečajna masa iza VEGETUS d.o.o. za proizvodnju, trgovinu i usluge "u stečaju", Belišće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CC1CC0" w:rsidP="00984ABF" w:rsidR="00984ABF">
      <w:pPr>
        <w:pStyle w:val="Tijeloteksta"/>
        <w:jc w:val="center"/>
        <w:rPr>
          <w:b/>
        </w:rPr>
      </w:pPr>
      <w:r>
        <w:rPr>
          <w:b/>
        </w:rPr>
        <w:t>24. listopad 2017. g. u 10,00</w:t>
      </w:r>
      <w:r w:rsidR="00607731">
        <w:rPr>
          <w:b/>
        </w:rPr>
        <w:t xml:space="preserve">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CC1CC0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CC1CC0" w:rsidP="00607731" w:rsidR="00CC1CC0">
      <w:pPr>
        <w:numPr>
          <w:ilvl w:val="0"/>
          <w:numId w:val="5"/>
        </w:numPr>
        <w:jc w:val="both"/>
      </w:pPr>
      <w:r>
        <w:t>Izjašnjenje o vrijednosti nekretnine i načinu prodaje, procjene, predujmu troškova prodaje odnosno o prijedlogu za unovčenje stečajne mase neposrednom pogodbom.</w:t>
      </w:r>
    </w:p>
    <w:p w:rsidRDefault="00607731" w:rsidP="00607731" w:rsidR="00607731" w:rsidRPr="00D4303E">
      <w:pPr>
        <w:jc w:val="both"/>
      </w:pPr>
    </w:p>
    <w:p w:rsidRDefault="00984ABF" w:rsidP="00CC1CC0" w:rsidR="00025FCE" w:rsidRPr="00CC1CC0">
      <w:pPr>
        <w:pStyle w:val="Tijeloteksta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CC1CC0">
        <w:t>25. rujna 2017</w:t>
      </w:r>
      <w:r w:rsidR="00F64D2E">
        <w:t>. g. stečajn</w:t>
      </w:r>
      <w:r w:rsidR="00383CED">
        <w:t>a</w:t>
      </w:r>
      <w:r w:rsidR="00F64D2E">
        <w:t xml:space="preserve"> upravitelj</w:t>
      </w:r>
      <w:r w:rsidR="00383CED">
        <w:t xml:space="preserve">ica </w:t>
      </w:r>
      <w:r w:rsidR="00CC1CC0">
        <w:t xml:space="preserve">Margareta </w:t>
      </w:r>
      <w:proofErr w:type="spellStart"/>
      <w:r w:rsidR="00CC1CC0">
        <w:t>Bondža</w:t>
      </w:r>
      <w:proofErr w:type="spellEnd"/>
      <w:r w:rsidR="00CC1CC0">
        <w:t xml:space="preserve"> iz Vinkovaca</w:t>
      </w:r>
      <w:r w:rsidR="00583E66">
        <w:t xml:space="preserve"> predloži</w:t>
      </w:r>
      <w:r w:rsidR="00383CED">
        <w:t xml:space="preserve">la je </w:t>
      </w:r>
      <w:r w:rsidR="00583E66">
        <w:t>sazivanje Skupštine vjerovnika u stečajnom postupku nad dužnikom</w:t>
      </w:r>
      <w:r w:rsidR="00025FCE">
        <w:t xml:space="preserve"> s </w:t>
      </w:r>
      <w:r w:rsidR="00383CED">
        <w:t xml:space="preserve">prijedlogom </w:t>
      </w:r>
      <w:r w:rsidR="00025FCE">
        <w:t>kao u izreci</w:t>
      </w:r>
      <w:r w:rsidR="00583E66">
        <w:t>.</w:t>
      </w:r>
    </w:p>
    <w:p w:rsidRDefault="00383CED" w:rsidP="00984ABF" w:rsidR="00383CED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CC1CC0" w:rsidR="00451670">
      <w:pPr>
        <w:pStyle w:val="Tijeloteksta"/>
        <w:jc w:val="left"/>
      </w:pPr>
    </w:p>
    <w:p w:rsidRDefault="00383CED" w:rsidP="00984ABF" w:rsidR="00383CED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CC1CC0">
        <w:t>6. listopada 2017.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607731">
        <w:t>A SUTKINJA</w:t>
      </w: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383CED">
        <w:t>a</w:t>
      </w:r>
      <w:r>
        <w:t xml:space="preserve"> upravitelj</w:t>
      </w:r>
      <w:r w:rsidR="00383CED">
        <w:t xml:space="preserve">ica </w:t>
      </w:r>
      <w:r w:rsidR="00CC1CC0">
        <w:t xml:space="preserve">Margareta </w:t>
      </w:r>
      <w:proofErr w:type="spellStart"/>
      <w:r w:rsidR="00CC1CC0">
        <w:t>Bondža</w:t>
      </w:r>
      <w:proofErr w:type="spellEnd"/>
      <w:r w:rsidR="00CC1CC0">
        <w:t xml:space="preserve">, Vinkovci, </w:t>
      </w:r>
      <w:proofErr w:type="spellStart"/>
      <w:r w:rsidR="00CC1CC0">
        <w:t>Lapovačka</w:t>
      </w:r>
      <w:proofErr w:type="spellEnd"/>
      <w:r w:rsidR="00CC1CC0">
        <w:t xml:space="preserve"> 10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CC1CC0">
        <w:t xml:space="preserve"> uz izvješće st. uprav. s prilogom od 25.9.2017. g. (str. 242-250 spisa)-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CC1CC0">
        <w:t>24.10.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383CED" w:rsidP="00D72462" w:rsidR="00383CED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CC1CC0" w:rsidP="00D72462" w:rsidR="00CC1CC0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146" w:rsidP="00025FCE" w:rsidR="00AC6146">
      <w:r>
        <w:separator/>
      </w:r>
    </w:p>
  </w:endnote>
  <w:endnote w:id="0" w:type="continuationSeparator">
    <w:p w:rsidRDefault="00AC6146" w:rsidP="00025FCE" w:rsidR="00AC6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146" w:rsidP="00025FCE" w:rsidR="00AC6146">
      <w:r>
        <w:separator/>
      </w:r>
    </w:p>
  </w:footnote>
  <w:footnote w:id="0" w:type="continuationSeparator">
    <w:p w:rsidRDefault="00AC6146" w:rsidP="00025FCE" w:rsidR="00AC6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6C68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7E8543B"/>
    <w:multiLevelType w:val="hybridMultilevel"/>
    <w:tmpl w:val="BA409C68"/>
    <w:lvl w:tplc="30A22A1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3CED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0C17"/>
    <w:rsid w:val="00652724"/>
    <w:rsid w:val="00666402"/>
    <w:rsid w:val="0069656A"/>
    <w:rsid w:val="00696C68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633F5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AC6146"/>
    <w:rsid w:val="00B04D36"/>
    <w:rsid w:val="00B24B41"/>
    <w:rsid w:val="00B82540"/>
    <w:rsid w:val="00B95B20"/>
    <w:rsid w:val="00BE33FF"/>
    <w:rsid w:val="00C2016D"/>
    <w:rsid w:val="00C255B2"/>
    <w:rsid w:val="00CA01EF"/>
    <w:rsid w:val="00CC1CC0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7420D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C1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1C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C1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1C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2082F-AD1F-4A8D-8C8C-D3C383672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246</properties:Words>
  <properties:Characters>1218</properties:Characters>
  <properties:Lines>99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2017-10-06T09:14:00Z</dcterms:created>
  <dc:creator>Korisnik</dc:creator>
  <cp:lastModifiedBy>Danijela Sekulić</cp:lastModifiedBy>
  <cp:lastPrinted>2017-10-06T09:13:00Z</cp:lastPrinted>
  <dcterms:modified xmlns:xsi="http://www.w3.org/2001/XMLSchema-instance" xsi:type="dcterms:W3CDTF">2017-10-06T09:15:00Z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