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82d5" w14:paraId="7ab82d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E35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  6. St-377/2016-3.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U  I M E   R E P U B L I K E   H R V A T S K 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R J E Š E N J 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2E3589">
        <w:rPr>
          <w:rFonts w:cs="Times New Roman" w:eastAsia="Times New Roman"/>
          <w:lang w:eastAsia="hr-HR"/>
        </w:rPr>
        <w:t>Rajnoviću</w:t>
      </w:r>
      <w:proofErr w:type="spellEnd"/>
      <w:r w:rsidRPr="002E3589">
        <w:rPr>
          <w:rFonts w:cs="Times New Roman" w:eastAsia="Times New Roman"/>
          <w:lang w:eastAsia="hr-HR"/>
        </w:rPr>
        <w:t xml:space="preserve">, u skraćenom stečajnom postupku nad dužnikom ORGANIZACIJA ZA PROMICANJE SJEVERNO-ATLANTSKIH INTEGRACIJA, Zagreb, Poljana Zvonimira Dražića 9, </w:t>
      </w:r>
      <w:r w:rsidRPr="002E3589">
        <w:rPr>
          <w:rFonts w:cs="Times New Roman" w:eastAsia="Times New Roman"/>
          <w:szCs w:val="20"/>
          <w:lang w:eastAsia="hr-HR"/>
        </w:rPr>
        <w:t>registarski broj: 21005130, OIB: 06505832848, 28. lipnja 2016.</w:t>
      </w:r>
      <w:r w:rsidRPr="002E3589">
        <w:rPr>
          <w:rFonts w:cs="Times New Roman" w:eastAsia="Times New Roman"/>
          <w:lang w:eastAsia="hr-HR"/>
        </w:rPr>
        <w:t xml:space="preserve">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r i j e š i o   j 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I. Otvara se skraćeni stečajni postupak nad dužnikom ORGANIZACIJA ZA PROMICANJE SJEVERNO-ATLANTSKIH INTEGRACIJA, Zagreb, Poljana Zvonimira Dražića 9, </w:t>
      </w:r>
      <w:r w:rsidRPr="002E3589">
        <w:rPr>
          <w:rFonts w:cs="Times New Roman" w:eastAsia="Times New Roman"/>
          <w:szCs w:val="20"/>
          <w:lang w:eastAsia="hr-HR"/>
        </w:rPr>
        <w:t>registarski broj: 21005130, OIB: 06505832848.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II. Za stečajnog upravitelja imenuje se JUGOSLAV PURAN, Bjelovar, Josipa Jelačića 12, OIB: 70582689973.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III. Zaključuje se skraćeni stečajni postupak nad dužnikom ORGANIZACIJA ZA PROMICANJE SJEVERNO-ATLANTSKIH INTEGRACIJA, Zagreb, Poljana Zvonimira Dražića 9, </w:t>
      </w:r>
      <w:r w:rsidRPr="002E3589">
        <w:rPr>
          <w:rFonts w:cs="Times New Roman" w:eastAsia="Times New Roman"/>
          <w:szCs w:val="20"/>
          <w:lang w:eastAsia="hr-HR"/>
        </w:rPr>
        <w:t>registarski broj: 21005130, OIB: 06505832848.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Calibri"/>
        </w:rPr>
        <w:t>IV. Skraćeni s</w:t>
      </w:r>
      <w:r w:rsidRPr="002E3589">
        <w:rPr>
          <w:rFonts w:cs="Times New Roman" w:eastAsia="Times New Roman"/>
          <w:lang w:eastAsia="hr-HR"/>
        </w:rPr>
        <w:t>tečajni postupak je otvoren i zaključen s danom 28. lipnja 2016. u 13,15 sati, kada je ovo rješenje objavljeno na e-oglasnoj ploči ovoga suda.</w:t>
      </w:r>
    </w:p>
    <w:p w:rsidRDefault="002E3589" w:rsidP="002E3589" w:rsidR="002E3589" w:rsidRPr="002E3589">
      <w:pPr>
        <w:spacing w:after="0"/>
        <w:ind w:firstLine="851"/>
        <w:jc w:val="both"/>
        <w:rPr>
          <w:rFonts w:cs="Times New Roman" w:eastAsia="Calibri"/>
        </w:rPr>
      </w:pPr>
    </w:p>
    <w:p w:rsidRDefault="002E3589" w:rsidP="002E3589" w:rsidR="002E3589" w:rsidRPr="002E3589">
      <w:pPr>
        <w:spacing w:after="0"/>
        <w:ind w:firstLine="851"/>
        <w:jc w:val="both"/>
        <w:rPr>
          <w:rFonts w:cs="Times New Roman" w:eastAsia="Calibri"/>
        </w:rPr>
      </w:pPr>
      <w:r w:rsidRPr="002E3589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Obrazloženje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St-377/2016-2.,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spacing w:after="0"/>
        <w:ind w:firstLine="851"/>
        <w:jc w:val="both"/>
        <w:rPr>
          <w:rFonts w:cs="Times New Roman" w:eastAsia="Calibri"/>
        </w:rPr>
      </w:pPr>
      <w:r w:rsidRPr="002E358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E3589" w:rsidP="002E3589" w:rsidR="002E3589" w:rsidRPr="002E3589">
      <w:pPr>
        <w:spacing w:after="0"/>
        <w:ind w:firstLine="851"/>
        <w:jc w:val="both"/>
        <w:rPr>
          <w:rFonts w:cs="Times New Roman" w:eastAsia="Calibri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U Bjelovaru 28. lipnja 2016.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VIŠI SUDSKI SAVJETNIK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2E3589">
        <w:rPr>
          <w:rFonts w:cs="Times New Roman" w:eastAsia="Times New Roman"/>
          <w:lang w:eastAsia="hr-HR"/>
        </w:rPr>
        <w:tab/>
      </w:r>
      <w:r w:rsidRPr="002E3589">
        <w:rPr>
          <w:rFonts w:cs="Times New Roman" w:eastAsia="Times New Roman"/>
          <w:lang w:eastAsia="hr-HR"/>
        </w:rPr>
        <w:tab/>
        <w:t xml:space="preserve">        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E3589" w:rsidP="002E3589" w:rsid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E358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2E3589">
        <w:rPr>
          <w:rFonts w:cs="Times New Roman" w:eastAsia="Times New Roman"/>
          <w:lang w:eastAsia="hr-HR"/>
        </w:rPr>
        <w:t>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II. Kal. pravomoćnost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E3589">
        <w:rPr>
          <w:rFonts w:cs="Times New Roman" w:eastAsia="Times New Roman"/>
          <w:lang w:eastAsia="hr-HR"/>
        </w:rPr>
        <w:t>Bjelovar, 28.6.2016.</w:t>
      </w:r>
    </w:p>
    <w:p w:rsidRDefault="002E3589" w:rsidP="002E3589" w:rsidR="002E3589" w:rsidRPr="002E35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589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032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St-377/2016-3</izvorni_sadrzaj>
    <derivirana_varijabla naziv="DomainObject.Oznaka_1">St-377/2016-3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ZA PROMICANJE SJEVERNO-ATLANTSKIH INTEGRACIJA</izvorni_sadrzaj>
    <derivirana_varijabla naziv="DomainObject.Predmet.ProtustrankaFormated_1">  ORGANIZACIJA ZA PROMICANJE SJEVERNO-ATLANTSKIH INTEGRACIJA</derivirana_varijabla>
  </DomainObject.Predmet.ProtustrankaFormated>
  <DomainObject.Predmet.ProtustrankaFormatedOIB>
    <izvorni_sadrzaj>  ORGANIZACIJA ZA PROMICANJE SJEVERNO-ATLANTSKIH INTEGRACIJA, OIB 06505832848</izvorni_sadrzaj>
    <derivirana_varijabla naziv="DomainObject.Predmet.ProtustrankaFormatedOIB_1">  ORGANIZACIJA ZA PROMICANJE SJEVERNO-ATLANTSKIH INTEGRACIJA, OIB 06505832848</derivirana_varijabla>
  </DomainObject.Predmet.ProtustrankaFormatedOIB>
  <DomainObject.Predmet.ProtustrankaFormatedWithAdress>
    <izvorni_sadrzaj> ORGANIZACIJA ZA PROMICANJE SJEVERNO-ATLANTSKIH INTEGRACIJA, Poljana Zvonimira Dražića 9, 10000 Zagreb</izvorni_sadrzaj>
    <derivirana_varijabla naziv="DomainObject.Predmet.ProtustrankaFormatedWithAdress_1"> ORGANIZACIJA ZA PROMICANJE SJEVERNO-ATLANTSKIH INTEGRACIJA, Poljana Zvonimira Dražića 9, 10000 Zagreb</derivirana_varijabla>
  </DomainObject.Predmet.ProtustrankaFormatedWithAdress>
  <DomainObject.Predmet.ProtustrankaFormatedWithAdressOIB>
    <izvorni_sadrzaj> ORGANIZACIJA ZA PROMICANJE SJEVERNO-ATLANTSKIH INTEGRACIJA, OIB 06505832848, Poljana Zvonimira Dražića 9, 10000 Zagreb</izvorni_sadrzaj>
    <derivirana_varijabla naziv="DomainObject.Predmet.ProtustrankaFormatedWithAdressOIB_1"> ORGANIZACIJA ZA PROMICANJE SJEVERNO-ATLANTSKIH INTEGRACIJA, OIB 06505832848, Poljana Zvonimira Dražića 9, 10000 Zagreb</derivirana_varijabla>
  </DomainObject.Predmet.ProtustrankaFormatedWithAdressOIB>
  <DomainObject.Predmet.ProtustrankaWithAdress>
    <izvorni_sadrzaj>ORGANIZACIJA ZA PROMICANJE SJEVERNO-ATLANTSKIH INTEGRACIJA Poljana Zvonimira Dražića 9, 10000 Zagreb</izvorni_sadrzaj>
    <derivirana_varijabla naziv="DomainObject.Predmet.ProtustrankaWithAdress_1">ORGANIZACIJA ZA PROMICANJE SJEVERNO-ATLANTSKIH INTEGRACIJA Poljana Zvonimira Dražića 9, 10000 Zagreb</derivirana_varijabla>
  </DomainObject.Predmet.ProtustrankaWithAdress>
  <DomainObject.Predmet.ProtustrankaWithAdressOIB>
    <izvorni_sadrzaj>ORGANIZACIJA ZA PROMICANJE SJEVERNO-ATLANTSKIH INTEGRACIJA, OIB 06505832848, Poljana Zvonimira Dražića 9, 10000 Zagreb</izvorni_sadrzaj>
    <derivirana_varijabla naziv="DomainObject.Predmet.ProtustrankaWithAdressOIB_1">ORGANIZACIJA ZA PROMICANJE SJEVERNO-ATLANTSKIH INTEGRACIJA, OIB 06505832848, Poljana Zvonimira Dražića 9, 10000 Zagreb</derivirana_varijabla>
  </DomainObject.Predmet.ProtustrankaWithAdressOIB>
  <DomainObject.Predmet.ProtustrankaNazivFormated>
    <izvorni_sadrzaj>ORGANIZACIJA ZA PROMICANJE SJEVERNO-ATLANTSKIH INTEGRACIJA</izvorni_sadrzaj>
    <derivirana_varijabla naziv="DomainObject.Predmet.ProtustrankaNazivFormated_1">ORGANIZACIJA ZA PROMICANJE SJEVERNO-ATLANTSKIH INTEGRACIJA</derivirana_varijabla>
  </DomainObject.Predmet.ProtustrankaNazivFormated>
  <DomainObject.Predmet.ProtustrankaNazivFormatedOIB>
    <izvorni_sadrzaj>ORGANIZACIJA ZA PROMICANJE SJEVERNO-ATLANTSKIH INTEGRACIJA, OIB 06505832848</izvorni_sadrzaj>
    <derivirana_varijabla naziv="DomainObject.Predmet.ProtustrankaNazivFormatedOIB_1">ORGANIZACIJA ZA PROMICANJE SJEVERNO-ATLANTSKIH INTEGRACIJA, OIB 06505832848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ORGANIZACIJA ZA PROMICANJE SJEVERNO-ATLANTSKIH INTEGRACIJA</item>
    </izvorni_sadrzaj>
    <derivirana_varijabla naziv="DomainObject.Predmet.ProtuStrankaListFormated_1">
      <item>ORGANIZACIJA ZA PROMICANJE SJEVERNO-ATLANTSKIH INTEGRACIJA</item>
    </derivirana_varijabla>
  </DomainObject.Predmet.ProtuStrankaListFormated>
  <DomainObject.Predmet.ProtuStrankaListFormatedOIB>
    <izvorni_sadrzaj>
      <item>ORGANIZACIJA ZA PROMICANJE SJEVERNO-ATLANTSKIH INTEGRACIJA, OIB 06505832848</item>
    </izvorni_sadrzaj>
    <derivirana_varijabla naziv="DomainObject.Predmet.ProtuStrankaListFormatedOIB_1">
      <item>ORGANIZACIJA ZA PROMICANJE SJEVERNO-ATLANTSKIH INTEGRACIJA, OIB 06505832848</item>
    </derivirana_varijabla>
  </DomainObject.Predmet.ProtuStrankaListFormatedOIB>
  <DomainObject.Predmet.ProtuStrankaListFormatedWithAdress>
    <izvorni_sadrzaj>
      <item>ORGANIZACIJA ZA PROMICANJE SJEVERNO-ATLANTSKIH INTEGRACIJA, Poljana Zvonimira Dražića 9, 10000 Zagreb</item>
    </izvorni_sadrzaj>
    <derivirana_varijabla naziv="DomainObject.Predmet.ProtuStrankaListFormatedWithAdress_1">
      <item>ORGANIZACIJA ZA PROMICANJE SJEVERNO-ATLANTSKIH INTEGRACIJA, Poljana Zvonimira Dražića 9, 10000 Zagreb</item>
    </derivirana_varijabla>
  </DomainObject.Predmet.ProtuStrankaListFormatedWithAdress>
  <DomainObject.Predmet.ProtuStrankaListFormatedWithAdressOIB>
    <izvorni_sadrzaj>
      <item>ORGANIZACIJA ZA PROMICANJE SJEVERNO-ATLANTSKIH INTEGRACIJA, OIB 06505832848, Poljana Zvonimira Dražića 9, 10000 Zagreb</item>
    </izvorni_sadrzaj>
    <derivirana_varijabla naziv="DomainObject.Predmet.ProtuStrankaListFormatedWithAdressOIB_1">
      <item>ORGANIZACIJA ZA PROMICANJE SJEVERNO-ATLANTSKIH INTEGRACIJA, OIB 06505832848, Poljana Zvonimira Dražića 9, 10000 Zagreb</item>
    </derivirana_varijabla>
  </DomainObject.Predmet.ProtuStrankaListFormatedWithAdressOIB>
  <DomainObject.Predmet.ProtuStrankaListNazivFormated>
    <izvorni_sadrzaj>
      <item>ORGANIZACIJA ZA PROMICANJE SJEVERNO-ATLANTSKIH INTEGRACIJA</item>
    </izvorni_sadrzaj>
    <derivirana_varijabla naziv="DomainObject.Predmet.ProtuStrankaListNazivFormated_1">
      <item>ORGANIZACIJA ZA PROMICANJE SJEVERNO-ATLANTSKIH INTEGRACIJA</item>
    </derivirana_varijabla>
  </DomainObject.Predmet.ProtuStrankaListNazivFormated>
  <DomainObject.Predmet.ProtuStrankaListNazivFormatedOIB>
    <izvorni_sadrzaj>
      <item>ORGANIZACIJA ZA PROMICANJE SJEVERNO-ATLANTSKIH INTEGRACIJA, OIB 06505832848</item>
    </izvorni_sadrzaj>
    <derivirana_varijabla naziv="DomainObject.Predmet.ProtuStrankaListNazivFormatedOIB_1">
      <item>ORGANIZACIJA ZA PROMICANJE SJEVERNO-ATLANTSKIH INTEGRACIJA, OIB 06505832848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St-377/2016-3</izvorni_sadrzaj>
    <derivirana_varijabla naziv="DomainObject.PoslovniBrojDokumenta_1">St-377/2016-3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ORGANIZACIJA ZA PROMICANJE SJEVERNO-ATLANTSKIH INTEGRACIJA</izvorni_sadrzaj>
    <derivirana_varijabla naziv="DomainObject.Predmet.ProtustrankaIDrugi_1">ORGANIZACIJA ZA PROMICANJE SJEVERNO-ATLANTSKIH INTEGRACIJA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ORGANIZACIJA ZA PROMICANJE SJEVERNO-ATLANTSKIH INTEGRACIJA, OIB 06505832848, Poljana Zvonimira Dražića 9, 10000 Zagreb</izvorni_sadrzaj>
    <derivirana_varijabla naziv="DomainObject.Predmet.ProtustrankaIDrugiAdressOIB_1">ORGANIZACIJA ZA PROMICANJE SJEVERNO-ATLANTSKIH INTEGRACIJA, OIB 06505832848, Poljana Zvonimira Dražića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ZA PROMICANJE SJEVERNO-ATLANTSKIH INTEGRACIJA</item>
      <item>FINA Regionalni centar Zagreb</item>
    </izvorni_sadrzaj>
    <derivirana_varijabla naziv="DomainObject.Predmet.SudioniciListNaziv_1">
      <item>ORGANIZACIJA ZA PROMICANJE SJEVERNO-ATLANTSKIH INTEGRACIJA</item>
      <item>FINA Regionalni centar Zagreb</item>
    </derivirana_varijabla>
  </DomainObject.Predmet.SudioniciListNaziv>
  <DomainObject.Predmet.SudioniciListAdressOIB>
    <izvorni_sadrzaj>
      <item>ORGANIZACIJA ZA PROMICANJE SJEVERNO-ATLANTSKIH INTEGRACIJA, OIB 06505832848, Poljana Zvonimira Dražića 9,10000 Zagreb</item>
      <item>FINA Regionalni centar Zagreb, OIB 85821130368, Trg svibanjskih žrtava 1995. 1,10000 Zagreb</item>
    </izvorni_sadrzaj>
    <derivirana_varijabla naziv="DomainObject.Predmet.SudioniciListAdressOIB_1">
      <item>ORGANIZACIJA ZA PROMICANJE SJEVERNO-ATLANTSKIH INTEGRACIJA, OIB 06505832848, Poljana Zvonimira Dražića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AE18A-0CE3-497C-B1FB-78CC74FDF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3824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2016-06-28T11:12:00Z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