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70a9" w14:paraId="fb770a9" w:rsidRDefault="00AE649C" w:rsidP="00FA5B5E" w:rsidR="00AE649C">
      <w:pPr>
        <w:pStyle w:val="Naslov3"/>
        <w15:collapsed w:val="false"/>
      </w:pPr>
    </w:p>
    <w:p w:rsidRDefault="0041510E" w:rsidP="0041510E" w:rsidR="0041510E">
      <w:pPr>
        <w:spacing w:after="0"/>
      </w:pPr>
      <w:r>
        <w:t>REPUBLIKA HRVATSKA</w:t>
      </w:r>
    </w:p>
    <w:p w:rsidRDefault="0041510E" w:rsidP="0041510E" w:rsidR="0041510E">
      <w:pPr>
        <w:spacing w:after="0"/>
      </w:pPr>
      <w:r>
        <w:t>Trgovački sud u Varaždinu</w:t>
      </w:r>
    </w:p>
    <w:p w:rsidRDefault="0041510E" w:rsidP="0041510E" w:rsidR="0071688E">
      <w:pPr>
        <w:spacing w:after="0"/>
      </w:pPr>
      <w:r>
        <w:t>Varaždin, Braće Radić br. 2.</w:t>
      </w:r>
      <w:r w:rsidR="00D87BC3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1510E" w:rsidP="0041510E" w:rsidR="0041510E">
      <w:pPr>
        <w:spacing w:after="0"/>
      </w:pPr>
    </w:p>
    <w:p w:rsidRDefault="0041510E" w:rsidP="0041510E" w:rsidR="0041510E">
      <w:pPr>
        <w:spacing w:after="0"/>
      </w:pPr>
    </w:p>
    <w:p w:rsidRDefault="00363C31" w:rsidP="0041510E" w:rsidR="00363C31">
      <w:pPr>
        <w:spacing w:after="0"/>
      </w:pPr>
    </w:p>
    <w:p w:rsidRDefault="0041510E" w:rsidP="0041510E" w:rsidR="0041510E">
      <w:pPr>
        <w:spacing w:after="0"/>
        <w:jc w:val="center"/>
      </w:pPr>
      <w:r>
        <w:t>R E P U B L I K A     H R V A T S K A</w:t>
      </w:r>
    </w:p>
    <w:p w:rsidRDefault="0041510E" w:rsidP="0041510E" w:rsidR="0041510E">
      <w:pPr>
        <w:spacing w:after="0"/>
        <w:jc w:val="both"/>
        <w:rPr>
          <w:b/>
        </w:rPr>
      </w:pPr>
    </w:p>
    <w:p w:rsidRDefault="0041510E" w:rsidP="0041510E" w:rsidR="0041510E">
      <w:pPr>
        <w:spacing w:after="0"/>
        <w:jc w:val="center"/>
      </w:pPr>
      <w:r>
        <w:t>R J  E  Š  E  NJ  E</w:t>
      </w:r>
    </w:p>
    <w:p w:rsidRDefault="0041510E" w:rsidP="0041510E" w:rsidR="0041510E">
      <w:pPr>
        <w:spacing w:after="0"/>
        <w:jc w:val="both"/>
      </w:pPr>
    </w:p>
    <w:p w:rsidRDefault="0041510E" w:rsidP="0041510E" w:rsidR="0041510E">
      <w:pPr>
        <w:spacing w:after="0"/>
        <w:jc w:val="both"/>
      </w:pPr>
      <w:r>
        <w:t xml:space="preserve">        </w:t>
      </w:r>
      <w:r>
        <w:t xml:space="preserve">                                 </w:t>
      </w:r>
    </w:p>
    <w:p w:rsidRDefault="0041510E" w:rsidP="0041510E" w:rsidR="0041510E">
      <w:pPr>
        <w:spacing w:after="0"/>
        <w:jc w:val="both"/>
      </w:pPr>
      <w:r>
        <w:t xml:space="preserve">                </w:t>
      </w:r>
    </w:p>
    <w:p w:rsidRDefault="0041510E" w:rsidP="0041510E" w:rsidR="0041510E">
      <w:pPr>
        <w:spacing w:after="0"/>
        <w:jc w:val="both"/>
      </w:pPr>
      <w:r>
        <w:tab/>
      </w:r>
      <w:r>
        <w:t xml:space="preserve">TRGOVAČKI SUD U VARAŽDINU, po sucu toga suda Hugu </w:t>
      </w:r>
      <w:proofErr w:type="spellStart"/>
      <w:r>
        <w:t>W</w:t>
      </w:r>
      <w:r w:rsidR="00A93BD7">
        <w:t>edemeyeru</w:t>
      </w:r>
      <w:proofErr w:type="spellEnd"/>
      <w:r w:rsidR="00A93BD7">
        <w:t xml:space="preserve">, u stečajnom postupku nad imovinom brisanog društva MARKSSIN d.o.o. iz Cestice, Selci </w:t>
      </w:r>
      <w:proofErr w:type="spellStart"/>
      <w:r w:rsidR="00A93BD7">
        <w:t>Križovljanski</w:t>
      </w:r>
      <w:proofErr w:type="spellEnd"/>
      <w:r w:rsidR="00A93BD7">
        <w:t xml:space="preserve"> br. 23, OIB: 47201919445</w:t>
      </w:r>
      <w:r>
        <w:t xml:space="preserve">, izvan ročišta 15. travnja </w:t>
      </w:r>
      <w:r>
        <w:t>201</w:t>
      </w:r>
      <w:r>
        <w:t>6</w:t>
      </w:r>
      <w:r>
        <w:t>. godine,</w:t>
      </w:r>
    </w:p>
    <w:p w:rsidRDefault="0041510E" w:rsidP="0041510E" w:rsidR="0041510E">
      <w:pPr>
        <w:spacing w:after="0"/>
        <w:jc w:val="both"/>
      </w:pPr>
    </w:p>
    <w:p w:rsidRDefault="0041510E" w:rsidP="0041510E" w:rsidR="0041510E">
      <w:pPr>
        <w:spacing w:after="0"/>
        <w:jc w:val="both"/>
      </w:pPr>
    </w:p>
    <w:p w:rsidRDefault="0041510E" w:rsidP="0041510E" w:rsidR="0041510E">
      <w:pPr>
        <w:spacing w:after="0"/>
        <w:jc w:val="center"/>
      </w:pPr>
      <w:r>
        <w:t>r i j e š i o     j e</w:t>
      </w:r>
    </w:p>
    <w:p w:rsidRDefault="00363C31" w:rsidP="0041510E" w:rsidR="00363C31">
      <w:pPr>
        <w:spacing w:after="0"/>
        <w:jc w:val="center"/>
      </w:pPr>
    </w:p>
    <w:p w:rsidRDefault="0041510E" w:rsidP="0041510E" w:rsidR="0041510E">
      <w:pPr>
        <w:spacing w:after="0"/>
        <w:jc w:val="center"/>
      </w:pPr>
    </w:p>
    <w:p w:rsidRDefault="0041510E" w:rsidP="0041510E" w:rsidR="00A93BD7">
      <w:pPr>
        <w:spacing w:after="0"/>
        <w:jc w:val="both"/>
      </w:pPr>
      <w:r>
        <w:tab/>
      </w:r>
      <w:r w:rsidR="00A93BD7">
        <w:t xml:space="preserve">I/ Nalaže se sudskom registru ovoga suda izvršiti upis stečajne mase brisanog društva </w:t>
      </w:r>
      <w:r w:rsidR="00A93BD7">
        <w:t xml:space="preserve">MARKSSIN d.o.o. iz Cestice, Selci </w:t>
      </w:r>
      <w:proofErr w:type="spellStart"/>
      <w:r w:rsidR="00A93BD7">
        <w:t>Križovljanski</w:t>
      </w:r>
      <w:proofErr w:type="spellEnd"/>
      <w:r w:rsidR="00A93BD7">
        <w:t xml:space="preserve"> br. 23, OIB: 47201919445</w:t>
      </w:r>
      <w:r w:rsidR="00A93BD7">
        <w:t>.</w:t>
      </w:r>
    </w:p>
    <w:p w:rsidRDefault="00A93BD7" w:rsidP="0041510E" w:rsidR="00A93BD7">
      <w:pPr>
        <w:spacing w:after="0"/>
        <w:jc w:val="both"/>
      </w:pPr>
    </w:p>
    <w:p w:rsidRDefault="00A93BD7" w:rsidP="0041510E" w:rsidR="0041510E">
      <w:pPr>
        <w:spacing w:after="0"/>
        <w:jc w:val="both"/>
      </w:pPr>
      <w:r>
        <w:tab/>
        <w:t>II/ Za stečajnog upravitelja rješenjem ovoga suda poslovni broj 6 St-532/16-2 od 4. travnja 2</w:t>
      </w:r>
      <w:r w:rsidR="00DA24E2">
        <w:t xml:space="preserve">016. godine imenovan je mr. </w:t>
      </w:r>
      <w:r>
        <w:t xml:space="preserve">Jelena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, iz </w:t>
      </w:r>
      <w:proofErr w:type="spellStart"/>
      <w:r>
        <w:t>Jalkovca</w:t>
      </w:r>
      <w:proofErr w:type="spellEnd"/>
      <w:r>
        <w:t>, Braće Radić br. 20, OIB: 91858660271.</w:t>
      </w:r>
      <w:r w:rsidR="0041510E">
        <w:tab/>
      </w:r>
    </w:p>
    <w:p w:rsidRDefault="0041510E" w:rsidP="0041510E" w:rsidR="0041510E">
      <w:pPr>
        <w:spacing w:after="0"/>
        <w:jc w:val="both"/>
      </w:pPr>
    </w:p>
    <w:p w:rsidRDefault="0041510E" w:rsidP="0041510E" w:rsidR="0041510E">
      <w:pPr>
        <w:spacing w:after="0"/>
        <w:jc w:val="both"/>
      </w:pPr>
      <w:r>
        <w:tab/>
      </w:r>
      <w:r>
        <w:tab/>
      </w:r>
    </w:p>
    <w:p w:rsidRDefault="0041510E" w:rsidP="0041510E" w:rsidR="00363C31">
      <w:pPr>
        <w:spacing w:after="0"/>
        <w:jc w:val="center"/>
      </w:pPr>
      <w:r>
        <w:t xml:space="preserve">Obrazloženje </w:t>
      </w:r>
    </w:p>
    <w:p w:rsidRDefault="0041510E" w:rsidP="0041510E" w:rsidR="0041510E">
      <w:pPr>
        <w:spacing w:after="0"/>
        <w:jc w:val="center"/>
      </w:pPr>
      <w:r>
        <w:t xml:space="preserve"> </w:t>
      </w:r>
    </w:p>
    <w:p w:rsidRDefault="0041510E" w:rsidP="0041510E" w:rsidR="0041510E">
      <w:pPr>
        <w:spacing w:after="0"/>
        <w:jc w:val="center"/>
      </w:pPr>
    </w:p>
    <w:p w:rsidRDefault="00DA24E2" w:rsidP="00DA24E2" w:rsidR="003C0BE1">
      <w:pPr>
        <w:spacing w:after="0"/>
        <w:jc w:val="both"/>
      </w:pPr>
      <w:r>
        <w:rPr>
          <w:b/>
        </w:rPr>
        <w:tab/>
      </w:r>
      <w:r>
        <w:t xml:space="preserve">Rješenjem ovoga suda poslovni broj 6 St-532/16-2 od 4. travnja 2016. godine otvoren je stečajni postupak nad imovinom brisanog društva </w:t>
      </w:r>
      <w:r>
        <w:t xml:space="preserve">MARKSSIN d.o.o. iz Cestice, Selci </w:t>
      </w:r>
      <w:proofErr w:type="spellStart"/>
      <w:r>
        <w:t>Križovljanski</w:t>
      </w:r>
      <w:proofErr w:type="spellEnd"/>
      <w:r>
        <w:t xml:space="preserve"> br. 23, OIB: 47201919445,</w:t>
      </w:r>
      <w:r>
        <w:t xml:space="preserve"> te je za stečajnog upravitelja imenovana </w:t>
      </w:r>
      <w:r>
        <w:t xml:space="preserve">mr. Jelena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, iz </w:t>
      </w:r>
      <w:proofErr w:type="spellStart"/>
      <w:r>
        <w:t>Ja</w:t>
      </w:r>
      <w:r w:rsidR="003C0BE1">
        <w:t>lkovca</w:t>
      </w:r>
      <w:proofErr w:type="spellEnd"/>
      <w:r w:rsidR="003C0BE1">
        <w:t>, Braće Radić br. 20.</w:t>
      </w:r>
    </w:p>
    <w:p w:rsidRDefault="003C0BE1" w:rsidP="00DA24E2" w:rsidR="003C0BE1">
      <w:pPr>
        <w:spacing w:after="0"/>
        <w:jc w:val="both"/>
      </w:pPr>
      <w:r>
        <w:tab/>
        <w:t>Odredbom čl. 437. st. 2. Stečajnog zakona (Narodne novine br. 71/15., dalje : SZ-a) propisano je da će se u slučaju iz st. 1. čl. 437. SZ-a stečajna masa upisati u sudski registar, a pri upisu stečajne mase u sudski registar Ministarstvo financija-Porezna uprava će po službenoj dužnosti odrediti i dodijeliti osobni identifikacijski broj stečajnoj masi.</w:t>
      </w:r>
    </w:p>
    <w:p w:rsidRDefault="003C0BE1" w:rsidP="00DA24E2" w:rsidR="003C0BE1">
      <w:pPr>
        <w:spacing w:after="0"/>
        <w:jc w:val="both"/>
        <w:rPr>
          <w:bCs/>
        </w:rPr>
      </w:pPr>
      <w:r>
        <w:tab/>
        <w:t xml:space="preserve">Odredbom čl. 6. st. 3. Zakona o sudskom registru </w:t>
      </w:r>
      <w:r>
        <w:t>(Narodne novine br. 1/95, 57/96, 1/98, 30/99, 45/99, 54/05</w:t>
      </w:r>
      <w:r>
        <w:t>, 40/07, 91/10, 90/11, 148/13.,</w:t>
      </w:r>
      <w:r>
        <w:t xml:space="preserve"> 93/14.</w:t>
      </w:r>
      <w:r>
        <w:t xml:space="preserve"> i 110/15.</w:t>
      </w:r>
      <w:r>
        <w:t xml:space="preserve"> dalje: ZSR-a)</w:t>
      </w:r>
      <w:r w:rsidR="00AA0AC7">
        <w:rPr>
          <w:bCs/>
        </w:rPr>
        <w:t xml:space="preserve"> propisano je da je poseban subjekt upisa stečajna masa koja se upisuje u registar kada je to propisano zakonom, te da se po pravomoćnosti rješenja o upisu u registar podaci iz st. 1.</w:t>
      </w:r>
      <w:r>
        <w:rPr>
          <w:bCs/>
        </w:rPr>
        <w:tab/>
      </w:r>
      <w:r w:rsidR="00AA0AC7">
        <w:rPr>
          <w:bCs/>
        </w:rPr>
        <w:t xml:space="preserve"> čl. 6. ZSR-a objavljuju bez odgađanja na internetskoj stranici na kojoj se nalazi registar.</w:t>
      </w:r>
    </w:p>
    <w:p w:rsidRDefault="00ED0DEB" w:rsidP="00DA24E2" w:rsidR="00ED0DEB">
      <w:pPr>
        <w:spacing w:after="0"/>
        <w:jc w:val="both"/>
      </w:pPr>
      <w:r>
        <w:rPr>
          <w:bCs/>
        </w:rPr>
        <w:lastRenderedPageBreak/>
        <w:tab/>
        <w:t>Radi iznijetog valjalo je temeljem navedenih odredbi čl. 437. st. 2. SZ-a i čl. 6. st. 3. ZSR-a, riješiti kao u izreci ovog rješenja.</w:t>
      </w:r>
    </w:p>
    <w:p w:rsidRDefault="0041510E" w:rsidP="00DA24E2" w:rsidR="0041510E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</w:p>
    <w:p w:rsidRDefault="0041510E" w:rsidP="0041510E" w:rsidR="0041510E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1510E" w:rsidP="0041510E" w:rsidR="0041510E">
      <w:pPr>
        <w:spacing w:after="0"/>
        <w:jc w:val="center"/>
      </w:pPr>
      <w:r>
        <w:t xml:space="preserve">U Varaždinu,  </w:t>
      </w:r>
      <w:r>
        <w:softHyphen/>
      </w:r>
      <w:r>
        <w:softHyphen/>
      </w:r>
      <w:r>
        <w:softHyphen/>
        <w:t>15. travnja</w:t>
      </w:r>
      <w:r>
        <w:t xml:space="preserve"> 201</w:t>
      </w:r>
      <w:r>
        <w:t>6</w:t>
      </w:r>
      <w:r>
        <w:t>. godine.</w:t>
      </w:r>
    </w:p>
    <w:p w:rsidRDefault="0041510E" w:rsidP="0041510E" w:rsidR="0041510E">
      <w:pPr>
        <w:spacing w:after="0"/>
        <w:jc w:val="both"/>
      </w:pPr>
    </w:p>
    <w:p w:rsidRDefault="0041510E" w:rsidP="0041510E" w:rsidR="0041510E">
      <w:pPr>
        <w:spacing w:after="0"/>
        <w:jc w:val="both"/>
      </w:pPr>
    </w:p>
    <w:p w:rsidRDefault="0041510E" w:rsidP="0041510E" w:rsidR="0041510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 :</w:t>
      </w:r>
    </w:p>
    <w:p w:rsidRDefault="0041510E" w:rsidP="0041510E" w:rsidR="0041510E">
      <w:pPr>
        <w:spacing w:after="0"/>
        <w:jc w:val="both"/>
      </w:pPr>
    </w:p>
    <w:p w:rsidRDefault="00440B97" w:rsidP="001C7D84" w:rsidR="0041510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1C7D84">
        <w:t xml:space="preserve">  </w:t>
      </w:r>
      <w:bookmarkStart w:name="_GoBack" w:id="0"/>
      <w:bookmarkEnd w:id="0"/>
      <w:r>
        <w:t xml:space="preserve">  </w:t>
      </w:r>
      <w:r w:rsidR="0041510E">
        <w:t xml:space="preserve">Hugo </w:t>
      </w:r>
      <w:proofErr w:type="spellStart"/>
      <w:r w:rsidR="0041510E">
        <w:t>Wedemeyer</w:t>
      </w:r>
      <w:proofErr w:type="spellEnd"/>
    </w:p>
    <w:p w:rsidRDefault="0041510E" w:rsidP="0041510E" w:rsidR="0041510E">
      <w:pPr>
        <w:spacing w:after="0"/>
        <w:jc w:val="both"/>
        <w:rPr>
          <w:b/>
          <w:u w:val="single"/>
        </w:rPr>
      </w:pPr>
    </w:p>
    <w:p w:rsidRDefault="0041510E" w:rsidP="0041510E" w:rsidR="0041510E">
      <w:pPr>
        <w:spacing w:after="0"/>
        <w:jc w:val="both"/>
        <w:rPr>
          <w:b/>
          <w:u w:val="single"/>
        </w:rPr>
      </w:pPr>
    </w:p>
    <w:p w:rsidRDefault="0041510E" w:rsidP="0041510E" w:rsidR="0041510E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41510E" w:rsidP="0041510E" w:rsidR="0041510E">
      <w:pPr>
        <w:spacing w:after="0"/>
        <w:jc w:val="both"/>
        <w:rPr>
          <w:u w:val="single"/>
        </w:rPr>
      </w:pPr>
    </w:p>
    <w:p w:rsidRDefault="0041510E" w:rsidP="0041510E" w:rsidR="0041510E">
      <w:pPr>
        <w:spacing w:after="0"/>
        <w:jc w:val="both"/>
      </w:pPr>
      <w:r>
        <w:tab/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41510E" w:rsidP="0041510E" w:rsidR="0041510E">
      <w:pPr>
        <w:spacing w:after="0"/>
        <w:jc w:val="both"/>
      </w:pPr>
    </w:p>
    <w:p w:rsidRDefault="0041510E" w:rsidP="0041510E" w:rsidR="0041510E">
      <w:pPr>
        <w:spacing w:after="0"/>
        <w:jc w:val="both"/>
      </w:pPr>
      <w:r>
        <w:tab/>
      </w:r>
    </w:p>
    <w:p w:rsidRDefault="0041510E" w:rsidP="0041510E" w:rsidR="0041510E">
      <w:pPr>
        <w:spacing w:after="0"/>
        <w:jc w:val="both"/>
      </w:pPr>
    </w:p>
    <w:p w:rsidRDefault="0041510E" w:rsidP="0041510E" w:rsidR="0041510E">
      <w:pPr>
        <w:spacing w:after="0"/>
        <w:jc w:val="both"/>
      </w:pPr>
      <w:r>
        <w:t>DNA :</w:t>
      </w:r>
    </w:p>
    <w:p w:rsidRDefault="0041510E" w:rsidP="0041510E" w:rsidR="0041510E">
      <w:pPr>
        <w:spacing w:after="0"/>
        <w:jc w:val="both"/>
      </w:pPr>
      <w:r>
        <w:tab/>
      </w:r>
    </w:p>
    <w:p w:rsidRDefault="00ED0DEB" w:rsidP="0041510E" w:rsidR="0041510E">
      <w:pPr>
        <w:spacing w:after="0"/>
        <w:jc w:val="both"/>
      </w:pPr>
      <w:r>
        <w:t xml:space="preserve">Stečajni upravitelj </w:t>
      </w:r>
      <w:r>
        <w:t xml:space="preserve">mr. Jelena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, iz </w:t>
      </w:r>
      <w:proofErr w:type="spellStart"/>
      <w:r>
        <w:t>Jalkovca</w:t>
      </w:r>
      <w:proofErr w:type="spellEnd"/>
      <w:r>
        <w:t>, Braće Radić br. 20,</w:t>
      </w:r>
    </w:p>
    <w:p w:rsidRDefault="0041510E" w:rsidP="0041510E" w:rsidR="0041510E">
      <w:pPr>
        <w:spacing w:after="0"/>
        <w:jc w:val="both"/>
      </w:pPr>
    </w:p>
    <w:p w:rsidRDefault="00AC642B" w:rsidP="00001A25" w:rsidR="00AC642B">
      <w:pPr>
        <w:spacing w:after="0"/>
        <w:jc w:val="both"/>
      </w:pPr>
      <w:r>
        <w:t xml:space="preserve">Republika Hrvatska, Ministarstvo financija, Porezna uprava, Područni ured </w:t>
      </w:r>
    </w:p>
    <w:p w:rsidRDefault="00AC642B" w:rsidP="00001A25" w:rsidR="00001A25">
      <w:pPr>
        <w:spacing w:after="0"/>
        <w:jc w:val="both"/>
      </w:pPr>
      <w:r>
        <w:t xml:space="preserve">Sjeverna Hrvatska, zastupana po </w:t>
      </w:r>
      <w:r w:rsidR="00001A25">
        <w:t>Županijsko</w:t>
      </w:r>
      <w:r>
        <w:t>m</w:t>
      </w:r>
      <w:r w:rsidR="00001A25">
        <w:t xml:space="preserve"> državno</w:t>
      </w:r>
      <w:r>
        <w:t>m odvjetništvu</w:t>
      </w:r>
      <w:r w:rsidR="00001A25">
        <w:t xml:space="preserve"> u Varaždinu, </w:t>
      </w:r>
    </w:p>
    <w:p w:rsidRDefault="00001A25" w:rsidP="0041510E" w:rsidR="00001A25">
      <w:pPr>
        <w:spacing w:after="0"/>
        <w:jc w:val="both"/>
      </w:pPr>
      <w:r>
        <w:tab/>
      </w:r>
    </w:p>
    <w:p w:rsidRDefault="00ED0DEB" w:rsidP="0041510E" w:rsidR="00ED0DEB">
      <w:pPr>
        <w:spacing w:after="0"/>
        <w:jc w:val="both"/>
      </w:pPr>
      <w:r>
        <w:t xml:space="preserve">Sudski registar ovoga suda, </w:t>
      </w:r>
    </w:p>
    <w:p w:rsidRDefault="00ED0DEB" w:rsidP="0041510E" w:rsidR="00ED0DEB">
      <w:pPr>
        <w:spacing w:after="0"/>
        <w:jc w:val="both"/>
      </w:pPr>
    </w:p>
    <w:p w:rsidRDefault="00001A25" w:rsidP="0041510E" w:rsidR="0041510E">
      <w:pPr>
        <w:spacing w:after="0"/>
        <w:jc w:val="both"/>
      </w:pPr>
      <w:r>
        <w:t>E-oglasna ploča ovoga suda,</w:t>
      </w:r>
    </w:p>
    <w:p w:rsidRDefault="00001A25" w:rsidP="0041510E" w:rsidR="00001A25">
      <w:pPr>
        <w:spacing w:after="0"/>
        <w:jc w:val="both"/>
      </w:pPr>
    </w:p>
    <w:p w:rsidRDefault="0041510E" w:rsidP="0041510E" w:rsidR="0041510E">
      <w:pPr>
        <w:spacing w:after="0"/>
        <w:jc w:val="both"/>
      </w:pPr>
    </w:p>
    <w:p w:rsidRDefault="00001A25" w:rsidP="0041510E" w:rsidR="00001A25">
      <w:pPr>
        <w:spacing w:after="0"/>
        <w:jc w:val="both"/>
      </w:pPr>
    </w:p>
    <w:p w:rsidRDefault="0041510E" w:rsidP="0041510E" w:rsidR="0041510E">
      <w:pPr>
        <w:spacing w:after="0"/>
        <w:jc w:val="both"/>
      </w:pPr>
      <w:r>
        <w:t>Pisarnica - kal. pravomoćnosti – 8 dana,</w:t>
      </w:r>
    </w:p>
    <w:p w:rsidRDefault="005F2ED9" w:rsidP="0041510E" w:rsidR="005F2ED9">
      <w:pPr>
        <w:spacing w:after="0"/>
        <w:jc w:val="both"/>
      </w:pPr>
    </w:p>
    <w:p w:rsidRDefault="0041510E" w:rsidP="0041510E" w:rsidR="0041510E">
      <w:pPr>
        <w:spacing w:after="0"/>
        <w:jc w:val="both"/>
      </w:pPr>
    </w:p>
    <w:p w:rsidRDefault="0041510E" w:rsidP="0041510E" w:rsidR="0041510E">
      <w:pPr>
        <w:spacing w:after="0"/>
        <w:jc w:val="center"/>
      </w:pPr>
      <w:r>
        <w:t>U Varaždinu, 15. travnja</w:t>
      </w:r>
      <w:r>
        <w:t xml:space="preserve"> 201</w:t>
      </w:r>
      <w:r>
        <w:t>6</w:t>
      </w:r>
      <w:r>
        <w:t>. godine.</w:t>
      </w:r>
    </w:p>
    <w:p w:rsidRDefault="0041510E" w:rsidP="0041510E" w:rsidR="0041510E">
      <w:pPr>
        <w:spacing w:after="0"/>
        <w:jc w:val="both"/>
      </w:pPr>
    </w:p>
    <w:p w:rsidRDefault="0041510E" w:rsidP="0041510E" w:rsidR="0041510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p w:rsidRDefault="0041510E" w:rsidP="0041510E" w:rsidR="0041510E">
      <w:pPr>
        <w:jc w:val="both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BC3" w:rsidP="00537B78" w:rsidR="00D87BC3">
      <w:r>
        <w:separator/>
      </w:r>
    </w:p>
  </w:endnote>
  <w:endnote w:id="0" w:type="continuationSeparator">
    <w:p w:rsidRDefault="00D87BC3" w:rsidP="00537B78" w:rsidR="00D87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64683138"/>
      <w:docPartObj>
        <w:docPartGallery w:val="Page Numbers (Bottom of Page)"/>
        <w:docPartUnique/>
      </w:docPartObj>
    </w:sdtPr>
    <w:sdtContent>
      <w:p w:rsidRDefault="0041510E" w:rsidR="0041510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7D84">
          <w:t>2</w:t>
        </w:r>
        <w:r>
          <w:fldChar w:fldCharType="end"/>
        </w:r>
      </w:p>
    </w:sdtContent>
  </w:sdt>
  <w:p w:rsidRDefault="0041510E" w:rsidR="004151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BC3" w:rsidP="00537B78" w:rsidR="00D87BC3">
      <w:r>
        <w:separator/>
      </w:r>
    </w:p>
  </w:footnote>
  <w:footnote w:id="0" w:type="continuationSeparator">
    <w:p w:rsidRDefault="00D87BC3" w:rsidP="00537B78" w:rsidR="00D87B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10E" w:rsidR="008333A9">
    <w:pPr>
      <w:pStyle w:val="Zaglavlje"/>
    </w:pPr>
    <w:r>
      <w:rPr>
        <w:rStyle w:val="PozadinaSvijetloCrvena"/>
        <w:shd w:fill="auto" w:color="auto" w:val="clear"/>
      </w:rPr>
      <w:t>POSL. BROJ : 6 St-532/16-4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A25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A57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C7D8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3C31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0BE1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10E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0B97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ED9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BD7"/>
    <w:rsid w:val="00A94A00"/>
    <w:rsid w:val="00A95B44"/>
    <w:rsid w:val="00A9643D"/>
    <w:rsid w:val="00A9694F"/>
    <w:rsid w:val="00A96E3C"/>
    <w:rsid w:val="00AA0AC7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42B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6FA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87BC3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24E2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0DEB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15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St-532/2016-4</izvorni_sadrzaj>
    <derivirana_varijabla naziv="DomainObject.Oznaka_1">St-532/2016-4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Imenovanje likvidatora društva</izvorni_sadrzaj>
    <derivirana_varijabla naziv="DomainObject.Predmet.Opis_1">Imenovanje likvidatora društva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St-532/2016</izvorni_sadrzaj>
    <derivirana_varijabla naziv="DomainObject.Predmet.OznakaBroj_1">St-532/2016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Imovina brisanog društva MARKSSIN - društvo s ograničenom odgovornošću za usluge</izvorni_sadrzaj>
    <derivirana_varijabla naziv="DomainObject.Predmet.ProtustrankaFormated_1">  Imovina brisanog društva MARKSSIN - društvo s ograničenom odgovornošću za usluge</derivirana_varijabla>
  </DomainObject.Predmet.ProtustrankaFormated>
  <DomainObject.Predmet.ProtustrankaFormatedOIB>
    <izvorni_sadrzaj>  Imovina brisanog društva MARKSSIN - društvo s ograničenom odgovornošću za usluge, OIB 47201919445</izvorni_sadrzaj>
    <derivirana_varijabla naziv="DomainObject.Predmet.ProtustrankaFormatedOIB_1">  Imovina brisanog društva MARKSSIN - društvo s ograničenom odgovornošću za usluge, OIB 47201919445</derivirana_varijabla>
  </DomainObject.Predmet.ProtustrankaFormatedOIB>
  <DomainObject.Predmet.ProtustrankaFormatedWithAdress>
    <izvorni_sadrzaj> Imovina brisanog društva MARKSSIN - društvo s ograničenom odgovornošću za usluge, Selci križovljanski 23, 42208 Cestica</izvorni_sadrzaj>
    <derivirana_varijabla naziv="DomainObject.Predmet.ProtustrankaFormatedWithAdress_1"> Imovina brisanog društva MARKSSIN - društvo s ograničenom odgovornošću za usluge, Selci križovljanski 23, 42208 Cestica</derivirana_varijabla>
  </DomainObject.Predmet.ProtustrankaFormatedWithAdress>
  <DomainObject.Predmet.ProtustrankaFormatedWithAdressOIB>
    <izvorni_sadrzaj> Imovina brisanog društva MARKSSIN - društvo s ograničenom odgovornošću za usluge, OIB 47201919445, Selci križovljanski 23, 42208 Cestica</izvorni_sadrzaj>
    <derivirana_varijabla naziv="DomainObject.Predmet.ProtustrankaFormatedWithAdressOIB_1"> Imovina brisanog društva MARKSSIN - društvo s ograničenom odgovornošću za usluge, OIB 47201919445, Selci križovljanski 23, 42208 Cestica</derivirana_varijabla>
  </DomainObject.Predmet.ProtustrankaFormatedWithAdressOIB>
  <DomainObject.Predmet.ProtustrankaWithAdress>
    <izvorni_sadrzaj>Imovina brisanog društva MARKSSIN - društvo s ograničenom odgovornošću za usluge Selci križovljanski 23, 42208 Cestica</izvorni_sadrzaj>
    <derivirana_varijabla naziv="DomainObject.Predmet.ProtustrankaWithAdress_1">Imovina brisanog društva MARKSSIN - društvo s ograničenom odgovornošću za usluge Selci križovljanski 23, 42208 Cestica</derivirana_varijabla>
  </DomainObject.Predmet.ProtustrankaWithAdress>
  <DomainObject.Predmet.ProtustrankaWithAdressOIB>
    <izvorni_sadrzaj>Imovina brisanog društva MARKSSIN - društvo s ograničenom odgovornošću za usluge, OIB 47201919445, Selci križovljanski 23, 42208 Cestica</izvorni_sadrzaj>
    <derivirana_varijabla naziv="DomainObject.Predmet.ProtustrankaWithAdressOIB_1">Imovina brisanog društva MARKSSIN - društvo s ograničenom odgovornošću za usluge, OIB 47201919445, Selci križovljanski 23, 42208 Cestica</derivirana_varijabla>
  </DomainObject.Predmet.ProtustrankaWithAdressOIB>
  <DomainObject.Predmet.ProtustrankaNazivFormated>
    <izvorni_sadrzaj>Imovina brisanog društva MARKSSIN - društvo s ograničenom odgovornošću za usluge</izvorni_sadrzaj>
    <derivirana_varijabla naziv="DomainObject.Predmet.ProtustrankaNazivFormated_1">Imovina brisanog društva MARKSSIN - društvo s ograničenom odgovornošću za usluge</derivirana_varijabla>
  </DomainObject.Predmet.ProtustrankaNazivFormated>
  <DomainObject.Predmet.ProtustrankaNazivFormatedOIB>
    <izvorni_sadrzaj>Imovina brisanog društva MARKSSIN - društvo s ograničenom odgovornošću za usluge, OIB 47201919445</izvorni_sadrzaj>
    <derivirana_varijabla naziv="DomainObject.Predmet.ProtustrankaNazivFormatedOIB_1">Imovina brisanog društva MARKSSIN - društvo s ograničenom odgovornošću za usluge, OIB 47201919445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 zastupanog po punomoćniku ŽUPANIJSKO DRŽAVNO ODVJETNIŠTVO U VARAŽDINU</izvorni_sadrzaj>
    <derivirana_varijabla naziv="DomainObject.Predmet.StrankaFormated_1">  POREZNA UPRAVA PODRUČNI URED VARAŽDIN zastupanog po punomoćniku ŽUPANIJSKO DRŽAVNO ODVJETNIŠTVO U VARAŽDINU</derivirana_varijabla>
  </DomainObject.Predmet.StrankaFormated>
  <DomainObject.Predmet.StrankaFormatedOIB>
    <izvorni_sadrzaj>  POREZNA UPRAVA PODRUČNI URED VARAŽDIN zastupanog po punomoćniku ŽUPANIJSKO DRŽAVNO ODVJETNIŠTVO U VARAŽDINU</izvorni_sadrzaj>
    <derivirana_varijabla naziv="DomainObject.Predmet.StrankaFormatedOIB_1">  POREZNA UPRAVA PODRUČNI URED VARAŽDIN zastupanog po punomoćniku ŽUPANIJSKO DRŽAVNO ODVJETNIŠTVO U VARAŽDINU</derivirana_varijabla>
  </DomainObject.Predmet.StrankaFormatedOIB>
  <DomainObject.Predmet.StrankaFormatedWithAdress>
    <izvorni_sadrzaj> POREZNA UPRAVA PODRUČNI URED VARAŽDIN, Graberje 1, 42000 Varaždin zastupanog po punomoćniku ŽUPANIJSKO DRŽAVNO ODVJETNIŠTVO U VARAŽDINU</izvorni_sadrzaj>
    <derivirana_varijabla naziv="DomainObject.Predmet.StrankaFormatedWithAdress_1"> POREZNA UPRAVA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VARAŽDIN, Graberje 1, 42000 Varaždin zastupanog po punomoćniku ŽUPANIJSKO DRŽAVNO ODVJETNIŠTVO U VARAŽDINU</izvorni_sadrzaj>
    <derivirana_varijabla naziv="DomainObject.Predmet.StrankaFormatedWithAdressOIB_1"> POREZNA UPRAVA PODRUČNI URED VARAŽDIN, Graberje 1, 42000 Varaždin zastupanog po punomoćniku ŽUPANIJSKO DRŽAVNO ODVJETNIŠTVO U VARAŽDINU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Graberje 1,42000 Varaždin</izvorni_sadrzaj>
    <derivirana_varijabla naziv="DomainObject.Predmet.StrankaWithAdressOIB_1">POREZNA UPRAVA PODRUČNI URED VARAŽDIN,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</izvorni_sadrzaj>
    <derivirana_varijabla naziv="DomainObject.Predmet.StrankaNazivFormatedOIB_1">POREZNA UPRAVA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1094765.00</izvorni_sadrzaj>
    <derivirana_varijabla naziv="DomainObject.Predmet.TrenutnaVrijednost_1">1094765.00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PODRUČNI URED VARAŽDIN zastupanog po punomoćniku ŽUPANIJSKO DRŽAVNO ODVJETNIŠTVO U VARAŽDINU</item>
    </izvorni_sadrzaj>
    <derivirana_varijabla naziv="DomainObject.Predmet.StrankaListFormated_1">
      <item>POREZNA UPRAVA PODRUČNI URED VARAŽDIN zastupanog po punomoćniku ŽUPANIJSKO DRŽAVNO ODVJETNIŠTVO U VARAŽDINU</item>
    </derivirana_varijabla>
  </DomainObject.Predmet.StrankaListFormated>
  <DomainObject.Predmet.StrankaListFormatedOIB>
    <izvorni_sadrzaj>
      <item>POREZNA UPRAVA PODRUČNI URED VARAŽDIN zastupanog po punomoćniku ŽUPANIJSKO DRŽAVNO ODVJETNIŠTVO U VARAŽDINU</item>
    </izvorni_sadrzaj>
    <derivirana_varijabla naziv="DomainObject.Predmet.StrankaListFormatedOIB_1">
      <item>POREZNA UPRAVA PODRUČNI URED VARAŽDIN zastupanog po punomoćniku ŽUPANIJSKO DRŽAVNO ODVJETNIŠTVO U VARAŽDINU</item>
    </derivirana_varijabla>
  </DomainObject.Predmet.StrankaListFormatedOIB>
  <DomainObject.Predmet.StrankaListFormatedWithAdress>
    <izvorni_sadrzaj>
      <item>POREZNA UPRAVA PODRUČNI URED VARAŽDIN, Graberje 1, 42000 Varaždin zastupanog po punomoćniku ŽUPANIJSKO DRŽAVNO ODVJETNIŠTVO U VARAŽDINU</item>
    </izvorni_sadrzaj>
    <derivirana_varijabla naziv="DomainObject.Predmet.StrankaListFormatedWithAdress_1">
      <item>POREZNA UPRAVA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VARAŽDIN, Graberje 1, 42000 Varaždin zastupanog po punomoćniku ŽUPANIJSKO DRŽAVNO ODVJETNIŠTVO U VARAŽDINU</item>
    </izvorni_sadrzaj>
    <derivirana_varijabla naziv="DomainObject.Predmet.StrankaListFormatedWithAdressOIB_1">
      <item>POREZNA UPRAVA PODRUČNI URED VARAŽDIN,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</item>
    </izvorni_sadrzaj>
    <derivirana_varijabla naziv="DomainObject.Predmet.StrankaListNazivFormatedOIB_1">
      <item>POREZNA UPRAVA PODRUČNI URED VARAŽDIN</item>
    </derivirana_varijabla>
  </DomainObject.Predmet.StrankaListNazivFormatedOIB>
  <DomainObject.Predmet.ProtuStrankaListFormated>
    <izvorni_sadrzaj>
      <item>Imovina brisanog društva MARKSSIN - društvo s ograničenom odgovornošću za usluge</item>
    </izvorni_sadrzaj>
    <derivirana_varijabla naziv="DomainObject.Predmet.ProtuStrankaListFormated_1">
      <item>Imovina brisanog društva MARKSSIN - društvo s ograničenom odgovornošću za usluge</item>
    </derivirana_varijabla>
  </DomainObject.Predmet.ProtuStrankaListFormated>
  <DomainObject.Predmet.ProtuStrankaListFormatedOIB>
    <izvorni_sadrzaj>
      <item>Imovina brisanog društva MARKSSIN - društvo s ograničenom odgovornošću za usluge, OIB 47201919445</item>
    </izvorni_sadrzaj>
    <derivirana_varijabla naziv="DomainObject.Predmet.ProtuStrankaListFormatedOIB_1">
      <item>Imovina brisanog društva MARKSSIN - društvo s ograničenom odgovornošću za usluge, OIB 47201919445</item>
    </derivirana_varijabla>
  </DomainObject.Predmet.ProtuStrankaListFormatedOIB>
  <DomainObject.Predmet.ProtuStrankaListFormatedWithAdress>
    <izvorni_sadrzaj>
      <item>Imovina brisanog društva MARKSSIN - društvo s ograničenom odgovornošću za usluge, Selci križovljanski 23, 42208 Cestica</item>
    </izvorni_sadrzaj>
    <derivirana_varijabla naziv="DomainObject.Predmet.ProtuStrankaListFormatedWithAdress_1">
      <item>Imovina brisanog društva MARKSSIN - društvo s ograničenom odgovornošću za usluge, Selci križovljanski 23, 42208 Cestica</item>
    </derivirana_varijabla>
  </DomainObject.Predmet.ProtuStrankaListFormatedWithAdress>
  <DomainObject.Predmet.ProtuStrankaListFormatedWithAdressOIB>
    <izvorni_sadrzaj>
      <item>Imovina brisanog društva MARKSSIN - društvo s ograničenom odgovornošću za usluge, OIB 47201919445, Selci križovljanski 23, 42208 Cestica</item>
    </izvorni_sadrzaj>
    <derivirana_varijabla naziv="DomainObject.Predmet.ProtuStrankaListFormatedWithAdressOIB_1">
      <item>Imovina brisanog društva MARKSSIN - društvo s ograničenom odgovornošću za usluge, OIB 47201919445, Selci križovljanski 23, 42208 Cestica</item>
    </derivirana_varijabla>
  </DomainObject.Predmet.ProtuStrankaListFormatedWithAdressOIB>
  <DomainObject.Predmet.ProtuStrankaListNazivFormated>
    <izvorni_sadrzaj>
      <item>Imovina brisanog društva MARKSSIN - društvo s ograničenom odgovornošću za usluge</item>
    </izvorni_sadrzaj>
    <derivirana_varijabla naziv="DomainObject.Predmet.ProtuStrankaListNazivFormated_1">
      <item>Imovina brisanog društva MARKSSIN - društvo s ograničenom odgovornošću za usluge</item>
    </derivirana_varijabla>
  </DomainObject.Predmet.ProtuStrankaListNazivFormated>
  <DomainObject.Predmet.ProtuStrankaListNazivFormatedOIB>
    <izvorni_sadrzaj>
      <item>Imovina brisanog društva MARKSSIN - društvo s ograničenom odgovornošću za usluge, OIB 47201919445</item>
    </izvorni_sadrzaj>
    <derivirana_varijabla naziv="DomainObject.Predmet.ProtuStrankaListNazivFormatedOIB_1">
      <item>Imovina brisanog društva MARKSSIN - društvo s ograničenom odgovornošću za usluge, OIB 47201919445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VARAŽDIN</item>
      <item>mr.sc. Jelena Stankus-Tkalec</item>
    </izvorni_sadrzaj>
    <derivirana_varijabla naziv="DomainObject.Predmet.OstaliListFormated_1">
      <item>ŽUPANIJSKO DRŽAVNO ODVJETNIŠTVO U VARAŽDINU punomoćnik sudionika u postupku POREZNA UPRAVA PODRUČNI URED VARAŽDIN</item>
      <item>mr.sc. Jelena Stankus-Tkalec</item>
    </derivirana_varijabla>
  </DomainObject.Predmet.OstaliListFormated>
  <DomainObject.Predmet.OstaliListFormatedOIB>
    <izvorni_sadrzaj>
      <item>ŽUPANIJSKO DRŽAVNO ODVJETNIŠTVO U VARAŽDINU punomoćnik sudionika u postupku POREZNA UPRAVA PODRUČNI URED VARAŽDIN</item>
      <item>mr.sc. Jelena Stankus-Tkalec, OIB 91858660271</item>
    </izvorni_sadrzaj>
    <derivirana_varijabla naziv="DomainObject.Predmet.OstaliListFormatedOIB_1">
      <item>ŽUPANIJSKO DRŽAVNO ODVJETNIŠTVO U VARAŽDINU punomoćnik sudionika u postupku POREZNA UPRAVA PODRUČNI URED VARAŽDIN</item>
      <item>mr.sc. Jelena Stankus-Tkalec, OIB 91858660271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VARAŽDIN</item>
      <item>mr.sc. Jelena Stankus-Tkalec, Jalkovec, Braće Radić br. 20., 42000 Varaždin</item>
    </izvorni_sadrzaj>
    <derivirana_varijabla naziv="DomainObject.Predmet.OstaliListFormatedWithAdress_1">
      <item>ŽUPANIJSKO DRŽAVNO ODVJETNIŠTVO U VARAŽDINU, B.Radića 2, 42000 Varaždin punomoćnik sudionika u postupku POREZNA UPRAVA PODRUČNI URED VARAŽDIN</item>
      <item>mr.sc. Jelena Stankus-Tkalec, Jalkovec, Braće Radić br. 20.,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VARAŽDIN</item>
      <item>mr.sc. Jelena Stankus-Tkalec, OIB 91858660271, Jalkovec, Braće Radić br. 20., 42000 Varaždin</item>
    </izvorni_sadrzaj>
    <derivirana_varijabla naziv="DomainObject.Predmet.OstaliListFormatedWithAdressOIB_1">
      <item>ŽUPANIJSKO DRŽAVNO ODVJETNIŠTVO U VARAŽDINU, B.Radića 2, 42000 Varaždin punomoćnik sudionika u postupku POREZNA UPRAVA PODRUČNI URED VARAŽDIN</item>
      <item>mr.sc. Jelena Stankus-Tkalec, OIB 91858660271, Jalkovec, Braće Radić br. 20., 42000 Varaždin</item>
    </derivirana_varijabla>
  </DomainObject.Predmet.OstaliListFormatedWithAdressOIB>
  <DomainObject.Predmet.OstaliListNazivFormated>
    <izvorni_sadrzaj>
      <item>ŽUPANIJSKO DRŽAVNO ODVJETNIŠTVO U VARAŽDINU</item>
      <item>mr.sc. Jelena Stankus-Tkalec</item>
    </izvorni_sadrzaj>
    <derivirana_varijabla naziv="DomainObject.Predmet.OstaliListNazivFormated_1">
      <item>ŽUPANIJSKO DRŽAVNO ODVJETNIŠTVO U VARAŽDINU</item>
      <item>mr.sc. Jelena Stankus-Tkalec</item>
    </derivirana_varijabla>
  </DomainObject.Predmet.OstaliListNazivFormated>
  <DomainObject.Predmet.OstaliListNazivFormatedOIB>
    <izvorni_sadrzaj>
      <item>ŽUPANIJSKO DRŽAVNO ODVJETNIŠTVO U VARAŽDINU</item>
      <item>mr.sc. Jelena Stankus-Tkalec, OIB 91858660271</item>
    </izvorni_sadrzaj>
    <derivirana_varijabla naziv="DomainObject.Predmet.OstaliListNazivFormatedOIB_1">
      <item>ŽUPANIJSKO DRŽAVNO ODVJETNIŠTVO U VARAŽDINU</item>
      <item>mr.sc. 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St-532/2016-4</izvorni_sadrzaj>
    <derivirana_varijabla naziv="DomainObject.PoslovniBrojDokumenta_1">St-532/2016-4</derivirana_varijabla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Imovina brisanog društva MARKSSIN - društvo s ograničenom odgovornošću za usluge</izvorni_sadrzaj>
    <derivirana_varijabla naziv="DomainObject.Predmet.ProtustrankaIDrugi_1">Imovina brisanog društva MARKSSIN - društvo s ograničenom odgovornošću za usluge</derivirana_varijabla>
  </DomainObject.Predmet.ProtustrankaIDrugi>
  <DomainObject.Predmet.StrankaIDrugiAdressOIB>
    <izvorni_sadrzaj>POREZNA UPRAVA PODRUČNI URED VARAŽDIN, Graberje 1, 42000 Varaždin</izvorni_sadrzaj>
    <derivirana_varijabla naziv="DomainObject.Predmet.StrankaIDrugiAdressOIB_1">POREZNA UPRAVA PODRUČNI URED VARAŽDIN, Graberje 1, 42000 Varaždin</derivirana_varijabla>
  </DomainObject.Predmet.StrankaIDrugiAdressOIB>
  <DomainObject.Predmet.ProtustrankaIDrugiAdressOIB>
    <izvorni_sadrzaj>Imovina brisanog društva MARKSSIN - društvo s ograničenom odgovornošću za usluge, OIB 47201919445, Selci križovljanski 23, 42208 Cestica</izvorni_sadrzaj>
    <derivirana_varijabla naziv="DomainObject.Predmet.ProtustrankaIDrugiAdressOIB_1">Imovina brisanog društva MARKSSIN - društvo s ograničenom odgovornošću za usluge, OIB 47201919445, Selci križovljanski 23, 42208 Cestica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VARAŽDIN</item>
      <item>ŽUPANIJSKO DRŽAVNO ODVJETNIŠTVO U VARAŽDINU</item>
      <item>Imovina brisanog društva MARKSSIN - društvo s ograničenom odgovornošću za usluge</item>
      <item>mr.sc. Jelena Stankus-Tkalec</item>
    </izvorni_sadrzaj>
    <derivirana_varijabla naziv="DomainObject.Predmet.SudioniciListNaziv_1">
      <item>POREZNA UPRAVA PODRUČNI URED VARAŽDIN</item>
      <item>ŽUPANIJSKO DRŽAVNO ODVJETNIŠTVO U VARAŽDINU</item>
      <item>Imovina brisanog društva MARKSSIN - društvo s ograničenom odgovornošću za usluge</item>
      <item>mr.sc. Jelena Stankus-Tkalec</item>
    </derivirana_varijabla>
  </DomainObject.Predmet.SudioniciListNaziv>
  <DomainObject.Predmet.SudioniciListAdressOIB>
    <izvorni_sadrzaj>
      <item>POREZNA UPRAVA PODRUČNI URED VARAŽDIN, Graberje 1,42000 Varaždin</item>
      <item>ŽUPANIJSKO DRŽAVNO ODVJETNIŠTVO U VARAŽDINU, B.Radića 2,42000 Varaždin</item>
      <item>Imovina brisanog društva MARKSSIN - društvo s ograničenom odgovornošću za usluge, OIB 47201919445, Selci križovljanski 23,42208 Cestica</item>
      <item>mr.sc. Jelena Stankus-Tkalec, OIB 91858660271, Jalkovec, Braće Radić br. 20.,42000 Varaždin</item>
    </izvorni_sadrzaj>
    <derivirana_varijabla naziv="DomainObject.Predmet.SudioniciListAdressOIB_1">
      <item>POREZNA UPRAVA PODRUČNI URED VARAŽDIN, Graberje 1,42000 Varaždin</item>
      <item>ŽUPANIJSKO DRŽAVNO ODVJETNIŠTVO U VARAŽDINU, B.Radića 2,42000 Varaždin</item>
      <item>Imovina brisanog društva MARKSSIN - društvo s ograničenom odgovornošću za usluge, OIB 47201919445, Selci križovljanski 23,42208 Cestica</item>
      <item>mr.sc. Jelena Stankus-Tkalec, OIB 91858660271, Jalkovec, Braće Radić br. 20.,42000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6F0BEF-1C7C-4CD6-BD7C-08D875992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2229</properties:Characters>
  <properties:Lines>86</properties:Lines>
  <properties:Paragraphs>28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2016-04-15T12:52:00Z</cp:lastPrinted>
  <dcterms:modified xmlns:xsi="http://www.w3.org/2001/XMLSchema-instance" xsi:type="dcterms:W3CDTF">2016-04-15T12:53:00Z</dcterms:modified>
  <cp:revision>20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St-532/2016-4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