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09d8c" w14:paraId="2309d8c" w:rsidRDefault="006A1D15" w:rsidP="00B542FA" w:rsidR="006A1D1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6A1D15" w:rsidP="006A1D15" w:rsidR="00EB69EE" w:rsidRPr="006A1D15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B76A0B">
        <w:rPr>
          <w:sz w:val="24"/>
        </w:rPr>
        <w:t>670</w:t>
      </w:r>
      <w:r w:rsidR="00E75FC6">
        <w:rPr>
          <w:sz w:val="24"/>
        </w:rPr>
        <w:t>/17</w:t>
      </w:r>
      <w:r w:rsidR="00EE6EE9">
        <w:rPr>
          <w:sz w:val="24"/>
        </w:rPr>
        <w:t xml:space="preserve"> -3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B76A0B" w:rsidP="009A5A5E" w:rsidR="009A5A5E" w:rsidRPr="009A5A5E">
      <w:pPr>
        <w:jc w:val="both"/>
        <w:rPr>
          <w:sz w:val="24"/>
          <w:szCs w:val="24"/>
        </w:rPr>
      </w:pPr>
      <w:r w:rsidRPr="00B76A0B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B76A0B">
        <w:rPr>
          <w:sz w:val="24"/>
          <w:szCs w:val="24"/>
        </w:rPr>
        <w:t>85821130368</w:t>
      </w:r>
      <w:r w:rsidRPr="00B76A0B">
        <w:rPr>
          <w:sz w:val="24"/>
          <w:szCs w:val="24"/>
          <w:lang w:val="pt-BR"/>
        </w:rPr>
        <w:t>, za otvaranje stečajnog postupka nad dužnikom OMANOVIĆ j.d.o.o., Zagreb, Drage Stipca 8, OIB: 57960734664</w:t>
      </w:r>
      <w:r w:rsidR="007E15FF" w:rsidRPr="007E3C54">
        <w:rPr>
          <w:sz w:val="24"/>
          <w:szCs w:val="24"/>
          <w:lang w:val="pt-BR"/>
        </w:rPr>
        <w:t xml:space="preserve">, </w:t>
      </w:r>
      <w:r w:rsidR="006A1D15">
        <w:rPr>
          <w:sz w:val="24"/>
          <w:szCs w:val="24"/>
          <w:lang w:val="pt-BR"/>
        </w:rPr>
        <w:t>7</w:t>
      </w:r>
      <w:r w:rsidR="00E75FC6">
        <w:rPr>
          <w:sz w:val="24"/>
          <w:szCs w:val="24"/>
          <w:lang w:val="pt-BR"/>
        </w:rPr>
        <w:t>. travnja 2017</w:t>
      </w:r>
      <w:r w:rsidR="007E15FF"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B76A0B" w:rsidRPr="00B76A0B">
        <w:rPr>
          <w:sz w:val="24"/>
          <w:szCs w:val="24"/>
        </w:rPr>
        <w:t>Zdravku Noršiću iz Samobora, Ulica Pape Ivana XXIII 6, OIB: 87750554260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B76A0B">
        <w:rPr>
          <w:sz w:val="24"/>
          <w:szCs w:val="24"/>
        </w:rPr>
        <w:t>-670</w:t>
      </w:r>
      <w:r w:rsidR="00E75FC6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B76A0B" w:rsidRPr="00B76A0B">
        <w:rPr>
          <w:sz w:val="24"/>
          <w:szCs w:val="24"/>
          <w:lang w:val="pt-BR"/>
        </w:rPr>
        <w:t>OMANOVIĆ j.d.o.o.,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75FC6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>nije zaplijenila novčana sredstva za namirenje troškova stečajnog postupka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A1D15">
        <w:rPr>
          <w:sz w:val="24"/>
        </w:rPr>
        <w:t>7</w:t>
      </w:r>
      <w:r w:rsidR="00E75FC6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D5C6D" w:rsidR="00397B61" w:rsidRPr="0058452A">
      <w:pPr>
        <w:ind w:firstLine="708" w:left="4248"/>
        <w:rPr>
          <w:sz w:val="24"/>
        </w:rPr>
      </w:pPr>
      <w:r w:rsidRPr="0058452A">
        <w:rPr>
          <w:sz w:val="24"/>
        </w:rPr>
        <w:t>Sudac:</w:t>
      </w:r>
    </w:p>
    <w:p w:rsidRDefault="00CD225D" w:rsidP="004D5C6D" w:rsidR="00DE2AF0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4D5C6D" w:rsidRPr="0058452A">
        <w:rPr>
          <w:sz w:val="24"/>
        </w:rPr>
        <w:t xml:space="preserve"> </w:t>
      </w:r>
      <w:r w:rsidR="00EE6EE9">
        <w:rPr>
          <w:sz w:val="24"/>
        </w:rPr>
        <w:t>,v.r.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6A1D15" w:rsidP="00397B61" w:rsidR="006A1D15">
      <w:pPr>
        <w:jc w:val="both"/>
        <w:rPr>
          <w:sz w:val="24"/>
        </w:rPr>
      </w:pPr>
    </w:p>
    <w:p w:rsidRDefault="00EE6EE9" w:rsidP="00F832F4" w:rsidR="00EE6EE9" w:rsidRPr="00EE6EE9">
      <w:pPr>
        <w:jc w:val="right"/>
        <w:rPr>
          <w:sz w:val="24"/>
          <w:szCs w:val="24"/>
        </w:rPr>
      </w:pPr>
      <w:r w:rsidRPr="00EE6EE9">
        <w:rPr>
          <w:sz w:val="24"/>
          <w:szCs w:val="24"/>
        </w:rPr>
        <w:t>Za točnost otpravka – ovlašteni službenik</w:t>
      </w:r>
    </w:p>
    <w:p w:rsidRDefault="00EE6EE9" w:rsidP="00F832F4" w:rsidR="00EE6EE9" w:rsidRPr="00EE6EE9">
      <w:pPr>
        <w:tabs>
          <w:tab w:pos="6507" w:val="left"/>
        </w:tabs>
        <w:rPr>
          <w:sz w:val="24"/>
          <w:szCs w:val="24"/>
        </w:rPr>
      </w:pPr>
      <w:r w:rsidRPr="00EE6EE9">
        <w:rPr>
          <w:sz w:val="24"/>
          <w:szCs w:val="24"/>
        </w:rPr>
        <w:tab/>
        <w:t xml:space="preserve">   Katica Franjić</w:t>
      </w:r>
    </w:p>
    <w:p w:rsidRDefault="00E75FC6" w:rsidP="00EE6EE9" w:rsidR="00E75FC6" w:rsidRPr="00EE6EE9">
      <w:pPr>
        <w:ind w:left="720"/>
        <w:jc w:val="both"/>
        <w:rPr>
          <w:sz w:val="24"/>
          <w:szCs w:val="24"/>
        </w:rPr>
      </w:pPr>
    </w:p>
    <w:sectPr w:rsidSect="00491CF2" w:rsidR="00E75FC6" w:rsidRPr="00EE6EE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E6EE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B76A0B">
      <w:rPr>
        <w:sz w:val="24"/>
        <w:szCs w:val="24"/>
      </w:rPr>
      <w:t>670</w:t>
    </w:r>
    <w:r w:rsidR="00E75FC6">
      <w:rPr>
        <w:sz w:val="24"/>
        <w:szCs w:val="24"/>
      </w:rPr>
      <w:t>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6060C"/>
    <w:rsid w:val="00570C57"/>
    <w:rsid w:val="0058452A"/>
    <w:rsid w:val="005E3E61"/>
    <w:rsid w:val="005E7C19"/>
    <w:rsid w:val="00611026"/>
    <w:rsid w:val="006A1915"/>
    <w:rsid w:val="006A1D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76A0B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5223"/>
    <w:rsid w:val="00EB69EE"/>
    <w:rsid w:val="00EC10D6"/>
    <w:rsid w:val="00EE21E0"/>
    <w:rsid w:val="00EE2734"/>
    <w:rsid w:val="00EE6EE9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E6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E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EE6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E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St-670/2017</izvorni_sadrzaj>
    <derivirana_varijabla naziv="DomainObject.Predmet.OznakaBroj_1">St-670/2017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OMANOVIĆ j.d.o.o. za ugostiteljstvo, trgovinu i usluge</izvorni_sadrzaj>
    <derivirana_varijabla naziv="DomainObject.Predmet.ProtustrankaFormated_1">  OMANOVIĆ j.d.o.o. za ugostiteljstvo, trgovinu i usluge</derivirana_varijabla>
  </DomainObject.Predmet.ProtustrankaFormated>
  <DomainObject.Predmet.ProtustrankaFormatedOIB>
    <izvorni_sadrzaj>  OMANOVIĆ j.d.o.o. za ugostiteljstvo, trgovinu i usluge, OIB 57960734664</izvorni_sadrzaj>
    <derivirana_varijabla naziv="DomainObject.Predmet.ProtustrankaFormatedOIB_1">  OMANOVIĆ j.d.o.o. za ugostiteljstvo, trgovinu i usluge, OIB 57960734664</derivirana_varijabla>
  </DomainObject.Predmet.ProtustrankaFormatedOIB>
  <DomainObject.Predmet.ProtustrankaFormatedWithAdress>
    <izvorni_sadrzaj> OMANOVIĆ j.d.o.o. za ugostiteljstvo, trgovinu i usluge, Drage Stipca 8, 10000 Zagreb</izvorni_sadrzaj>
    <derivirana_varijabla naziv="DomainObject.Predmet.ProtustrankaFormatedWithAdress_1"> OMANOVIĆ j.d.o.o. za ugostiteljstvo, trgovinu i usluge, Drage Stipca 8, 10000 Zagreb</derivirana_varijabla>
  </DomainObject.Predmet.ProtustrankaFormatedWithAdress>
  <DomainObject.Predmet.ProtustrankaFormatedWithAdressOIB>
    <izvorni_sadrzaj> OMANOVIĆ j.d.o.o. za ugostiteljstvo, trgovinu i usluge, OIB 57960734664, Drage Stipca 8, 10000 Zagreb</izvorni_sadrzaj>
    <derivirana_varijabla naziv="DomainObject.Predmet.ProtustrankaFormatedWithAdressOIB_1"> OMANOVIĆ j.d.o.o. za ugostiteljstvo, trgovinu i usluge, OIB 57960734664, Drage Stipca 8, 10000 Zagreb</derivirana_varijabla>
  </DomainObject.Predmet.ProtustrankaFormatedWithAdressOIB>
  <DomainObject.Predmet.ProtustrankaWithAdress>
    <izvorni_sadrzaj>OMANOVIĆ j.d.o.o. za ugostiteljstvo, trgovinu i usluge Drage Stipca 8, 10000 Zagreb</izvorni_sadrzaj>
    <derivirana_varijabla naziv="DomainObject.Predmet.ProtustrankaWithAdress_1">OMANOVIĆ j.d.o.o. za ugostiteljstvo, trgovinu i usluge Drage Stipca 8, 10000 Zagreb</derivirana_varijabla>
  </DomainObject.Predmet.ProtustrankaWithAdress>
  <DomainObject.Predmet.ProtustrankaWithAdressOIB>
    <izvorni_sadrzaj>OMANOVIĆ j.d.o.o. za ugostiteljstvo, trgovinu i usluge, OIB 57960734664, Drage Stipca 8, 10000 Zagreb</izvorni_sadrzaj>
    <derivirana_varijabla naziv="DomainObject.Predmet.ProtustrankaWithAdressOIB_1">OMANOVIĆ j.d.o.o. za ugostiteljstvo, trgovinu i usluge, OIB 57960734664, Drage Stipca 8, 10000 Zagreb</derivirana_varijabla>
  </DomainObject.Predmet.ProtustrankaWithAdressOIB>
  <DomainObject.Predmet.ProtustrankaNazivFormated>
    <izvorni_sadrzaj>OMANOVIĆ j.d.o.o. za ugostiteljstvo, trgovinu i usluge</izvorni_sadrzaj>
    <derivirana_varijabla naziv="DomainObject.Predmet.ProtustrankaNazivFormated_1">OMANOVIĆ j.d.o.o. za ugostiteljstvo, trgovinu i usluge</derivirana_varijabla>
  </DomainObject.Predmet.ProtustrankaNazivFormated>
  <DomainObject.Predmet.ProtustrankaNazivFormatedOIB>
    <izvorni_sadrzaj>OMANOVIĆ j.d.o.o. za ugostiteljstvo, trgovinu i usluge, OIB 57960734664</izvorni_sadrzaj>
    <derivirana_varijabla naziv="DomainObject.Predmet.ProtustrankaNazivFormatedOIB_1">OMANOVIĆ j.d.o.o. za ugostiteljstvo, trgovinu i usluge, OIB 57960734664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OMANOVIĆ j.d.o.o. za ugostiteljstvo, trgovinu i usluge</item>
    </izvorni_sadrzaj>
    <derivirana_varijabla naziv="DomainObject.Predmet.ProtuStrankaListFormated_1">
      <item>OMANOVIĆ j.d.o.o. za ugostiteljstvo, trgovinu i usluge</item>
    </derivirana_varijabla>
  </DomainObject.Predmet.ProtuStrankaListFormated>
  <DomainObject.Predmet.ProtuStrankaListFormatedOIB>
    <izvorni_sadrzaj>
      <item>OMANOVIĆ j.d.o.o. za ugostiteljstvo, trgovinu i usluge, OIB 57960734664</item>
    </izvorni_sadrzaj>
    <derivirana_varijabla naziv="DomainObject.Predmet.ProtuStrankaListFormatedOIB_1">
      <item>OMANOVIĆ j.d.o.o. za ugostiteljstvo, trgovinu i usluge, OIB 57960734664</item>
    </derivirana_varijabla>
  </DomainObject.Predmet.ProtuStrankaListFormatedOIB>
  <DomainObject.Predmet.ProtuStrankaListFormatedWithAdress>
    <izvorni_sadrzaj>
      <item>OMANOVIĆ j.d.o.o. za ugostiteljstvo, trgovinu i usluge, Drage Stipca 8, 10000 Zagreb</item>
    </izvorni_sadrzaj>
    <derivirana_varijabla naziv="DomainObject.Predmet.ProtuStrankaListFormatedWithAdress_1">
      <item>OMANOVIĆ j.d.o.o. za ugostiteljstvo, trgovinu i usluge, Drage Stipca 8, 10000 Zagreb</item>
    </derivirana_varijabla>
  </DomainObject.Predmet.ProtuStrankaListFormatedWithAdress>
  <DomainObject.Predmet.ProtuStrankaListFormatedWithAdressOIB>
    <izvorni_sadrzaj>
      <item>OMANOVIĆ j.d.o.o. za ugostiteljstvo, trgovinu i usluge, OIB 57960734664, Drage Stipca 8, 10000 Zagreb</item>
    </izvorni_sadrzaj>
    <derivirana_varijabla naziv="DomainObject.Predmet.ProtuStrankaListFormatedWithAdressOIB_1">
      <item>OMANOVIĆ j.d.o.o. za ugostiteljstvo, trgovinu i usluge, OIB 57960734664, Drage Stipca 8, 10000 Zagreb</item>
    </derivirana_varijabla>
  </DomainObject.Predmet.ProtuStrankaListFormatedWithAdressOIB>
  <DomainObject.Predmet.ProtuStrankaListNazivFormated>
    <izvorni_sadrzaj>
      <item>OMANOVIĆ j.d.o.o. za ugostiteljstvo, trgovinu i usluge</item>
    </izvorni_sadrzaj>
    <derivirana_varijabla naziv="DomainObject.Predmet.ProtuStrankaListNazivFormated_1">
      <item>OMANOVIĆ j.d.o.o. za ugostiteljstvo, trgovinu i usluge</item>
    </derivirana_varijabla>
  </DomainObject.Predmet.ProtuStrankaListNazivFormated>
  <DomainObject.Predmet.ProtuStrankaListNazivFormatedOIB>
    <izvorni_sadrzaj>
      <item>OMANOVIĆ j.d.o.o. za ugostiteljstvo, trgovinu i usluge, OIB 57960734664</item>
    </izvorni_sadrzaj>
    <derivirana_varijabla naziv="DomainObject.Predmet.ProtuStrankaListNazivFormatedOIB_1">
      <item>OMANOVIĆ j.d.o.o. za ugostiteljstvo, trgovinu i usluge, OIB 57960734664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OMANOVIĆ j.d.o.o. za ugostiteljstvo, trgovinu i usluge</izvorni_sadrzaj>
    <derivirana_varijabla naziv="DomainObject.Predmet.ProtustrankaIDrugi_1">OMANOVIĆ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OMANOVIĆ j.d.o.o. za ugostiteljstvo, trgovinu i usluge, OIB 57960734664, Drage Stipca 8, 10000 Zagreb</izvorni_sadrzaj>
    <derivirana_varijabla naziv="DomainObject.Predmet.ProtustrankaIDrugiAdressOIB_1">OMANOVIĆ j.d.o.o. za ugostiteljstvo, trgovinu i usluge, OIB 57960734664, Drage Stipca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OMANOVIĆ j.d.o.o. za ugostiteljstvo, trgovinu i usluge</item>
    </izvorni_sadrzaj>
    <derivirana_varijabla naziv="DomainObject.Predmet.SudioniciListNaziv_1">
      <item>FINA Regionalni centar Zagreb</item>
      <item>OMANOVIĆ j.d.o.o.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OMANOVIĆ j.d.o.o. za ugostiteljstvo, trgovinu i usluge, OIB 57960734664, Drage Stipca 8,10000 Zagreb</item>
    </izvorni_sadrzaj>
    <derivirana_varijabla naziv="DomainObject.Predmet.SudioniciListAdressOIB_1">
      <item>FINA Regionalni centar Zagreb, OIB 85821130368, Trg svibanjskih žrtava 1995. br. 1,10000 Zagreb</item>
      <item>OMANOVIĆ j.d.o.o. za ugostiteljstvo, trgovinu i usluge, OIB 57960734664, Drage Stipca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57960734664</item>
    </izvorni_sadrzaj>
    <derivirana_varijabla naziv="DomainObject.Predmet.SudioniciListNazivOIB_1">
      <item>, OIB 85821130368</item>
      <item>, OIB 57960734664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574</properties:Words>
  <properties:Characters>3018</properties:Characters>
  <properties:Lines>87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2017-04-06T06:54:00Z</dcterms:created>
  <dc:creator>ilukac</dc:creator>
  <cp:lastModifiedBy>Katica Franjić</cp:lastModifiedBy>
  <cp:lastPrinted>2017-04-07T09:10:00Z</cp:lastPrinted>
  <dcterms:modified xmlns:xsi="http://www.w3.org/2001/XMLSchema-instance" xsi:type="dcterms:W3CDTF">2017-04-07T09:10:00Z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