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6e0b" w14:paraId="3ac6e0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23B25">
        <w:t>544</w:t>
      </w:r>
      <w:r w:rsidR="00B80BDA">
        <w:t>/</w:t>
      </w:r>
      <w:r w:rsidR="00E84861">
        <w:t>20</w:t>
      </w:r>
      <w:r w:rsidR="0019301D">
        <w:t>1</w:t>
      </w:r>
      <w:r w:rsidR="001F428A">
        <w:t>7</w:t>
      </w:r>
      <w:r w:rsidR="00C675FC">
        <w:t>-</w:t>
      </w:r>
      <w:r w:rsidR="00AC6BB8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E23B25">
        <w:t>GOLUB GRADNJA j.</w:t>
      </w:r>
      <w:r w:rsidR="00E23B25" w:rsidRPr="005D3532">
        <w:t>d.o.o.</w:t>
      </w:r>
      <w:r w:rsidR="00E23B25">
        <w:t xml:space="preserve"> Biograd Na Moru, Ivana Gorana Kovačića 11, OIB: 77460940935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E323C">
        <w:t>8</w:t>
      </w:r>
      <w:r w:rsidR="00076762">
        <w:t>,</w:t>
      </w:r>
      <w:r w:rsidR="00B230B2">
        <w:t>50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B230B2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B230B2">
        <w:t>nitko, dostava uredna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E23B25">
        <w:t>GOLUB GRADNJA j.</w:t>
      </w:r>
      <w:r w:rsidR="00E23B25" w:rsidRPr="005D3532">
        <w:t>d.o.o.</w:t>
      </w:r>
      <w:r w:rsidR="00E23B25">
        <w:t xml:space="preserve"> Biograd Na Moru</w:t>
      </w:r>
    </w:p>
    <w:p w:rsidRDefault="00E84861" w:rsidP="00E84861" w:rsidR="00E84861">
      <w:pPr>
        <w:jc w:val="both"/>
      </w:pPr>
    </w:p>
    <w:p w:rsidRDefault="00B230B2" w:rsidP="00B230B2" w:rsidR="00B230B2">
      <w:pPr>
        <w:jc w:val="both"/>
      </w:pPr>
      <w:r>
        <w:t>Sutkinja donosi</w:t>
      </w:r>
    </w:p>
    <w:p w:rsidRDefault="00B230B2" w:rsidP="00B230B2" w:rsidR="00B230B2">
      <w:pPr>
        <w:jc w:val="center"/>
      </w:pPr>
      <w:r>
        <w:t xml:space="preserve">r j e š e nj e </w:t>
      </w:r>
    </w:p>
    <w:p w:rsidRDefault="00B230B2" w:rsidP="00B230B2" w:rsidR="00B230B2">
      <w:pPr>
        <w:jc w:val="center"/>
      </w:pPr>
    </w:p>
    <w:p w:rsidRDefault="00B230B2" w:rsidP="00B230B2" w:rsidR="00B230B2">
      <w:pPr>
        <w:jc w:val="both"/>
      </w:pPr>
      <w:r>
        <w:t>Utvrđuje se da nema uvjeta za održavanje današnjeg ročišta. Ročište se odgađa i sljedeće će se zakazati naknadno.</w:t>
      </w:r>
    </w:p>
    <w:p w:rsidRDefault="00B230B2" w:rsidP="00B230B2" w:rsidR="00B230B2">
      <w:pPr>
        <w:jc w:val="both"/>
      </w:pPr>
    </w:p>
    <w:p w:rsidRDefault="00B230B2" w:rsidP="00B230B2" w:rsidR="00B230B2">
      <w:pPr>
        <w:jc w:val="both"/>
      </w:pPr>
      <w:r>
        <w:t>Odluka će biti donesena u zakonskom roku.</w:t>
      </w:r>
    </w:p>
    <w:p w:rsidRDefault="00B230B2" w:rsidP="00B230B2" w:rsidR="00B230B2">
      <w:pPr>
        <w:jc w:val="both"/>
      </w:pPr>
    </w:p>
    <w:p w:rsidRDefault="00B230B2" w:rsidP="00B230B2" w:rsidR="00B230B2">
      <w:pPr>
        <w:jc w:val="both"/>
      </w:pPr>
      <w:r>
        <w:t>Dovršeno u 8,51 sati</w:t>
      </w:r>
    </w:p>
    <w:p w:rsidRDefault="00B230B2" w:rsidP="00B230B2" w:rsidR="00B230B2">
      <w:pPr>
        <w:jc w:val="both"/>
      </w:pPr>
    </w:p>
    <w:p w:rsidRDefault="00B230B2" w:rsidP="00B230B2" w:rsidR="00B230B2">
      <w:pPr>
        <w:ind w:firstLine="708"/>
        <w:jc w:val="both"/>
      </w:pPr>
    </w:p>
    <w:p w:rsidRDefault="00B230B2" w:rsidP="00B230B2" w:rsidR="00B230B2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Sutkinja</w:t>
      </w:r>
    </w:p>
    <w:p w:rsidRDefault="00B230B2" w:rsidP="00B230B2" w:rsidR="00B230B2"/>
    <w:p w:rsidRDefault="00B230B2" w:rsidP="00B230B2" w:rsidR="00B230B2"/>
    <w:p w:rsidRDefault="00B230B2" w:rsidP="00B230B2" w:rsidR="00B230B2"/>
    <w:p w:rsidRDefault="00B230B2" w:rsidP="00B230B2" w:rsidR="00B230B2"/>
    <w:p w:rsidRDefault="00B230B2" w:rsidP="00B230B2" w:rsidR="00B230B2">
      <w:r>
        <w:t>Zakonski zastupnik dužnika</w:t>
      </w:r>
      <w:r>
        <w:tab/>
      </w:r>
      <w:r>
        <w:tab/>
      </w:r>
      <w:r>
        <w:tab/>
        <w:t xml:space="preserve">                       Predlagatelj</w:t>
      </w:r>
    </w:p>
    <w:p w:rsidRDefault="00B230B2" w:rsidP="00B230B2" w:rsidR="00B230B2"/>
    <w:p w:rsidRDefault="00A25693" w:rsidP="00B230B2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0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C6BB8">
      <w:t>544</w:t>
    </w:r>
    <w:r w:rsidR="00B80BDA">
      <w:t>/</w:t>
    </w:r>
    <w:r w:rsidR="00E84861">
      <w:t>20</w:t>
    </w:r>
    <w:r w:rsidR="001F428A">
      <w:t>17</w:t>
    </w:r>
    <w:r w:rsidR="0074759D">
      <w:t>-</w:t>
    </w:r>
    <w:r w:rsidR="00AC6BB8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67024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0B2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3B25"/>
    <w:rsid w:val="00E25EE6"/>
    <w:rsid w:val="00E2749B"/>
    <w:rsid w:val="00E30638"/>
    <w:rsid w:val="00E60681"/>
    <w:rsid w:val="00E84861"/>
    <w:rsid w:val="00EA38F6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7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7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08:51</izvorni_sadrzaj>
    <derivirana_varijabla naziv="DomainObject.StvarniZavrsetakVrijeme_1">08:51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St-544/2017-7</izvorni_sadrzaj>
    <derivirana_varijabla naziv="DomainObject.Zapisnik.Oznaka_1">St-544/2017-7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>
      <item>Suad Memić</item>
    </izvorni_sadrzaj>
    <derivirana_varijabla naziv="DomainObject.Predmet.OstaliListFormated_1">
      <item>Suad Memić</item>
    </derivirana_varijabla>
  </DomainObject.Predmet.OstaliListFormated>
  <DomainObject.Predmet.OstaliListFormatedOIB>
    <izvorni_sadrzaj>
      <item>Suad Memić, OIB 63446266698</item>
    </izvorni_sadrzaj>
    <derivirana_varijabla naziv="DomainObject.Predmet.OstaliListFormatedOIB_1">
      <item>Suad Memić, OIB 63446266698</item>
    </derivirana_varijabla>
  </DomainObject.Predmet.OstaliListFormatedOIB>
  <DomainObject.Predmet.OstaliListFormatedWithAdress>
    <izvorni_sadrzaj>
      <item>Suad Memić, Memić Brdo 194 0, Stjena</item>
    </izvorni_sadrzaj>
    <derivirana_varijabla naziv="DomainObject.Predmet.OstaliListFormatedWithAdress_1">
      <item>Suad Memić, Memić Brdo 194 0, Stjena</item>
    </derivirana_varijabla>
  </DomainObject.Predmet.OstaliListFormatedWithAdress>
  <DomainObject.Predmet.OstaliListFormatedWithAdressOIB>
    <izvorni_sadrzaj>
      <item>Suad Memić, OIB 63446266698, Memić Brdo 194 0, Stjena</item>
    </izvorni_sadrzaj>
    <derivirana_varijabla naziv="DomainObject.Predmet.OstaliListFormatedWithAdressOIB_1">
      <item>Suad Memić, OIB 63446266698, Memić Brdo 194 0, Stjena</item>
    </derivirana_varijabla>
  </DomainObject.Predmet.OstaliListFormatedWithAdressOIB>
  <DomainObject.Predmet.OstaliListNazivFormated>
    <izvorni_sadrzaj>
      <item>Suad Memić</item>
    </izvorni_sadrzaj>
    <derivirana_varijabla naziv="DomainObject.Predmet.OstaliListNazivFormated_1">
      <item>Suad Memić</item>
    </derivirana_varijabla>
  </DomainObject.Predmet.OstaliListNazivFormated>
  <DomainObject.Predmet.OstaliListNazivFormatedOIB>
    <izvorni_sadrzaj>
      <item>Suad Memić, OIB 63446266698</item>
    </izvorni_sadrzaj>
    <derivirana_varijabla naziv="DomainObject.Predmet.OstaliListNazivFormatedOIB_1">
      <item>Suad Memić, OIB 63446266698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St-544/2017-7</izvorni_sadrzaj>
    <derivirana_varijabla naziv="DomainObject.PoslovniBrojDokumenta_1">St-544/2017-7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 GRADNJA j.d.o.o. za graditeljstvo i poslovne usluge</item>
      <item>FINA</item>
      <item>Suad Memić</item>
    </izvorni_sadrzaj>
    <derivirana_varijabla naziv="DomainObject.Predmet.SudioniciListNaziv_1">
      <item>GOLUB GRADNJA j.d.o.o. za graditeljstvo i poslovne usluge</item>
      <item>FINA</item>
      <item>Suad Memić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  <item>Suad Memić, OIB 63446266698, Memić Brdo 194 0,Stjena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  <item>Suad Memić, OIB 63446266698, Memić Brdo 194 0,Stjena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  <item>, OIB 63446266698</item>
    </izvorni_sadrzaj>
    <derivirana_varijabla naziv="DomainObject.Predmet.SudioniciListNazivOIB_1">
      <item>, OIB 77460940935</item>
      <item>, OIB 85821130368</item>
      <item>, OIB 63446266698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926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2018-03-14T14:11:00Z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St-544/2017-7 / Zapisnik - Ročište radi izjašnjenja o prijedlogu za otvaranje steč.post (1 St-544-2017-povodom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