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b545b" w14:paraId="e4b545b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4F2517">
        <w:t>84</w:t>
      </w:r>
      <w:r w:rsidR="00D82813">
        <w:t>51</w:t>
      </w:r>
      <w:r w:rsidR="00767684">
        <w:t>/2015.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80271E">
        <w:t>4. veljače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D82813" w:rsidR="00D82813">
      <w:pPr>
        <w:jc w:val="both"/>
      </w:pPr>
      <w:r>
        <w:t xml:space="preserve">I           Za dužnika </w:t>
      </w:r>
      <w:r w:rsidR="00D82813">
        <w:t>M.I.T.Z. d.o.o. Gradići Čiovljanska 3, OIB: 91380257423.</w:t>
      </w:r>
    </w:p>
    <w:p w:rsidRDefault="007B3890" w:rsidP="00322A8D" w:rsidR="007B3890">
      <w:pPr>
        <w:jc w:val="both"/>
      </w:pPr>
    </w:p>
    <w:p w:rsidRDefault="00361F1A" w:rsidP="00322A8D" w:rsidR="00361F1A">
      <w:pPr>
        <w:jc w:val="both"/>
      </w:pPr>
      <w:r>
        <w:t>II         Iznos duga evidentiran na temelju neizvršenih osnova za plaćanje je</w:t>
      </w:r>
      <w:r w:rsidR="00767684">
        <w:t xml:space="preserve"> </w:t>
      </w:r>
      <w:r w:rsidR="00D82813">
        <w:t>8.613,12</w:t>
      </w:r>
      <w:r w:rsidR="00E97637">
        <w:t xml:space="preserve"> kn.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86355B" w:rsidP="00812665" w:rsidR="00812665">
      <w:pPr>
        <w:ind w:left="2124"/>
      </w:pPr>
      <w:r>
        <w:t xml:space="preserve">                       </w:t>
      </w:r>
      <w:r w:rsidR="00361F1A">
        <w:t xml:space="preserve">Zagreb, </w:t>
      </w:r>
      <w:r w:rsidR="0080271E">
        <w:t>4. veljače</w:t>
      </w:r>
      <w:r w:rsidR="00361F1A">
        <w:t xml:space="preserve"> 2016.</w:t>
      </w:r>
    </w:p>
    <w:p w:rsidRDefault="00C93975" w:rsidP="00D82813" w:rsidR="00D82813" w:rsidRPr="003D78D9">
      <w:pPr>
        <w:ind w:left="4248"/>
        <w:jc w:val="center"/>
      </w:pPr>
      <w:r>
        <w:t xml:space="preserve">                                                                                        </w:t>
      </w:r>
      <w:r w:rsidR="008D020C">
        <w:t xml:space="preserve">                                                                                        </w:t>
      </w:r>
      <w:r w:rsidR="006D2A38">
        <w:t xml:space="preserve">                                                                                        </w:t>
      </w:r>
      <w:r w:rsidR="00D82813">
        <w:t xml:space="preserve">                                                                                        </w:t>
      </w:r>
      <w:r w:rsidR="00D82813" w:rsidRPr="003D78D9">
        <w:t xml:space="preserve">SUDAC: </w:t>
      </w:r>
    </w:p>
    <w:p w:rsidRDefault="00D82813" w:rsidP="00CF23FE" w:rsidR="00D82813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D82813" w:rsidP="00CF23FE" w:rsidR="00D82813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D82813" w:rsidP="00CF23FE" w:rsidR="00D82813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D82813" w:rsidP="00B95577" w:rsidR="00D82813" w:rsidRPr="003D78D9"/>
    <w:p w:rsidRDefault="006D2A38" w:rsidP="00D82813" w:rsidR="006D2A38">
      <w:pPr>
        <w:ind w:left="4956"/>
        <w:jc w:val="center"/>
      </w:pPr>
    </w:p>
    <w:p w:rsidRDefault="001B16A3" w:rsidP="00CF23FE" w:rsidR="001B16A3">
      <w:pPr>
        <w:jc w:val="both"/>
      </w:pPr>
    </w:p>
    <w:p w:rsidRDefault="001B16A3" w:rsidP="001B16A3" w:rsidR="001B16A3" w:rsidRPr="003D78D9">
      <w:pPr>
        <w:jc w:val="both"/>
      </w:pPr>
    </w:p>
    <w:p w:rsidRDefault="006D2A38" w:rsidP="00B95577" w:rsidR="006D2A38" w:rsidRPr="003D78D9"/>
    <w:p w:rsidRDefault="008D020C" w:rsidP="006D2A38" w:rsidR="008D020C">
      <w:pPr>
        <w:ind w:left="4248"/>
        <w:jc w:val="center"/>
      </w:pPr>
    </w:p>
    <w:p w:rsidRDefault="006D2A38" w:rsidP="001E5C11" w:rsidR="006D2A38">
      <w:pPr>
        <w:jc w:val="both"/>
      </w:pPr>
    </w:p>
    <w:p w:rsidRDefault="006D2A38" w:rsidP="00CF23FE" w:rsidR="006D2A38">
      <w:pPr>
        <w:jc w:val="both"/>
      </w:pPr>
    </w:p>
    <w:p w:rsidRDefault="006D2A38" w:rsidP="006D2A38" w:rsidR="006D2A38" w:rsidRPr="003D78D9">
      <w:pPr>
        <w:jc w:val="both"/>
      </w:pPr>
    </w:p>
    <w:p w:rsidRDefault="00C93975" w:rsidP="008D020C" w:rsidR="00C93975">
      <w:pPr>
        <w:jc w:val="center"/>
      </w:pPr>
    </w:p>
    <w:p w:rsidRDefault="00075271" w:rsidP="00CF23FE" w:rsidR="00075271">
      <w:pPr>
        <w:jc w:val="both"/>
      </w:pPr>
    </w:p>
    <w:p w:rsidRDefault="00075271" w:rsidP="00075271" w:rsidR="00075271" w:rsidRPr="003D78D9">
      <w:pPr>
        <w:jc w:val="both"/>
      </w:pPr>
    </w:p>
    <w:p w:rsidRDefault="00C93975" w:rsidP="00B95577" w:rsidR="00C93975" w:rsidRPr="003D78D9"/>
    <w:p w:rsidRDefault="001E36DF" w:rsidP="001E36DF" w:rsidR="001E36DF">
      <w:pPr>
        <w:jc w:val="center"/>
      </w:pPr>
    </w:p>
    <w:p w:rsidRDefault="001E36DF" w:rsidP="001E36DF" w:rsidR="001E36DF">
      <w:pPr>
        <w:jc w:val="both"/>
      </w:pPr>
    </w:p>
    <w:p w:rsidRDefault="002868E6" w:rsidP="00316394" w:rsidR="00316394" w:rsidRPr="003D78D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9D403E">
        <w:t xml:space="preserve">                                                                                        </w:t>
      </w:r>
      <w:r w:rsidR="009D403E">
        <w:tab/>
      </w:r>
      <w:r w:rsidR="009D403E">
        <w:tab/>
      </w:r>
      <w:r w:rsidR="009D403E">
        <w:tab/>
      </w:r>
      <w:r w:rsidR="009D403E">
        <w:tab/>
      </w:r>
      <w:r w:rsidR="009D403E">
        <w:tab/>
      </w:r>
      <w:r w:rsidR="009D403E">
        <w:tab/>
      </w:r>
    </w:p>
    <w:p w:rsidRDefault="009D403E" w:rsidP="00CF23FE" w:rsidR="009D403E" w:rsidRPr="003D78D9">
      <w:pPr>
        <w:jc w:val="both"/>
      </w:pPr>
    </w:p>
    <w:p w:rsidRDefault="009D403E" w:rsidP="00B95577" w:rsidR="009D403E" w:rsidRPr="003D78D9"/>
    <w:p w:rsidRDefault="002868E6" w:rsidP="009D403E" w:rsidR="002868E6">
      <w:pPr>
        <w:jc w:val="center"/>
      </w:pPr>
    </w:p>
    <w:p w:rsidRDefault="00767684" w:rsidP="00E97637" w:rsidR="00767684">
      <w:pPr>
        <w:ind w:left="4248"/>
        <w:jc w:val="center"/>
      </w:pPr>
    </w:p>
    <w:p w:rsidRDefault="0071368B" w:rsidP="0071368B" w:rsidR="0071368B" w:rsidRPr="003D78D9">
      <w:pPr>
        <w:jc w:val="both"/>
      </w:pPr>
    </w:p>
    <w:p w:rsidRDefault="00767684" w:rsidP="00B95577" w:rsidR="00767684" w:rsidRPr="003D78D9"/>
    <w:p w:rsidRDefault="00B000BB" w:rsidP="00767684" w:rsidR="00B000BB">
      <w:pPr>
        <w:ind w:left="4248"/>
        <w:jc w:val="center"/>
      </w:pPr>
    </w:p>
    <w:p w:rsidRDefault="00B000BB" w:rsidP="00B000BB" w:rsidR="00B000BB">
      <w:pPr>
        <w:jc w:val="center"/>
      </w:pPr>
    </w:p>
    <w:p w:rsidRDefault="00B000BB" w:rsidP="00CF23FE" w:rsidR="00B000BB">
      <w:pPr>
        <w:jc w:val="both"/>
      </w:pPr>
    </w:p>
    <w:p w:rsidRDefault="00B000BB" w:rsidP="00B000BB" w:rsidR="00B000BB" w:rsidRPr="003D78D9">
      <w:pPr>
        <w:jc w:val="both"/>
      </w:pPr>
    </w:p>
    <w:p w:rsidRDefault="00B44D1C" w:rsidP="00B95577" w:rsidR="00B44D1C" w:rsidRPr="003D78D9"/>
    <w:p w:rsidRDefault="00276693" w:rsidP="00B44D1C" w:rsidR="00276693">
      <w:pPr>
        <w:ind w:left="4248"/>
        <w:jc w:val="center"/>
      </w:pPr>
    </w:p>
    <w:p w:rsidRDefault="00845B40" w:rsidP="00CF23FE" w:rsidR="00845B40">
      <w:pPr>
        <w:jc w:val="both"/>
      </w:pPr>
    </w:p>
    <w:p w:rsidRDefault="00845B40" w:rsidP="00845B40" w:rsidR="00845B40" w:rsidRPr="003D78D9">
      <w:pPr>
        <w:jc w:val="both"/>
      </w:pPr>
    </w:p>
    <w:p w:rsidRDefault="00276693" w:rsidP="00B95577" w:rsidR="00276693" w:rsidRPr="003D78D9"/>
    <w:p w:rsidRDefault="006E5033" w:rsidP="00276693" w:rsidR="006E5033">
      <w:pPr>
        <w:ind w:left="4956"/>
        <w:jc w:val="center"/>
      </w:pPr>
    </w:p>
    <w:p w:rsidRDefault="00005317" w:rsidP="00005317" w:rsidR="00005317" w:rsidRPr="003D78D9">
      <w:pPr>
        <w:jc w:val="both"/>
      </w:pPr>
    </w:p>
    <w:p w:rsidRDefault="006E5033" w:rsidP="00B95577" w:rsidR="006E5033" w:rsidRPr="003D78D9"/>
    <w:p w:rsidRDefault="000A32AD" w:rsidP="000A32AD" w:rsidR="000A32AD" w:rsidRPr="003D78D9">
      <w:pPr>
        <w:jc w:val="both"/>
      </w:pPr>
    </w:p>
    <w:p w:rsidRDefault="00812665" w:rsidP="00B95577" w:rsidR="00812665" w:rsidRPr="003D78D9"/>
    <w:p w:rsidRDefault="0080271E" w:rsidP="00812665" w:rsidR="0080271E">
      <w:pPr>
        <w:ind w:left="4248"/>
        <w:jc w:val="center"/>
      </w:pPr>
    </w:p>
    <w:p w:rsidRDefault="003D53D3" w:rsidP="00CF23FE" w:rsidR="003D53D3">
      <w:pPr>
        <w:jc w:val="both"/>
      </w:pPr>
    </w:p>
    <w:p w:rsidRDefault="003D53D3" w:rsidP="003D53D3" w:rsidR="003D53D3" w:rsidRPr="003D78D9">
      <w:pPr>
        <w:jc w:val="both"/>
      </w:pPr>
    </w:p>
    <w:p w:rsidRDefault="0080271E" w:rsidP="00B95577" w:rsidR="0080271E" w:rsidRPr="003D78D9"/>
    <w:p w:rsidRDefault="004954F2" w:rsidP="0080271E" w:rsidR="004954F2">
      <w:pPr>
        <w:ind w:left="4956"/>
        <w:jc w:val="center"/>
      </w:pPr>
    </w:p>
    <w:p w:rsidRDefault="00DF59D2" w:rsidP="00CF23FE" w:rsidR="00DF59D2">
      <w:pPr>
        <w:jc w:val="both"/>
      </w:pPr>
    </w:p>
    <w:p w:rsidRDefault="00DF59D2" w:rsidP="00DF59D2" w:rsidR="00DF59D2" w:rsidRPr="003D78D9">
      <w:pPr>
        <w:jc w:val="both"/>
      </w:pPr>
    </w:p>
    <w:p w:rsidRDefault="00DB05A0" w:rsidP="00DB05A0" w:rsidR="00DB05A0" w:rsidRPr="003D78D9">
      <w:pPr>
        <w:jc w:val="both"/>
      </w:pPr>
    </w:p>
    <w:p w:rsidRDefault="00137CF0" w:rsidP="00137CF0" w:rsidR="00137CF0" w:rsidRPr="003D78D9"/>
    <w:p w:rsidRDefault="00635913" w:rsidP="00137CF0" w:rsidR="00635913" w:rsidRPr="003D78D9">
      <w:pPr>
        <w:ind w:left="4248"/>
        <w:jc w:val="center"/>
      </w:pP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</w:p>
    <w:p w:rsidRDefault="00635913" w:rsidP="00635913" w:rsidR="00635913">
      <w:pPr>
        <w:ind w:left="2124"/>
        <w:jc w:val="both"/>
      </w:pPr>
    </w:p>
    <w:p w:rsidRDefault="00422F97" w:rsidP="00635913" w:rsidR="004A2A9A" w:rsidRPr="003D78D9">
      <w:pPr>
        <w:jc w:val="center"/>
      </w:pPr>
      <w:r>
        <w:tab/>
      </w: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  <w:r w:rsidR="00194258">
        <w:t xml:space="preserve">                                                                                        </w:t>
      </w:r>
      <w:r w:rsidR="00A640C7">
        <w:t xml:space="preserve">                                                                                        </w:t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E62ABD">
        <w:t xml:space="preserve">                                                                                        </w:t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413276">
        <w:t xml:space="preserve">                                                                                        </w:t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  <w:r w:rsidR="00413276">
        <w:tab/>
      </w:r>
    </w:p>
    <w:p w:rsidRDefault="00E62ABD" w:rsidP="00413276" w:rsidR="00E62ABD">
      <w:pPr>
        <w:jc w:val="center"/>
      </w:pPr>
    </w:p>
    <w:p w:rsidRDefault="00D106D5" w:rsidP="00D106D5" w:rsidR="00D106D5">
      <w:pPr>
        <w:pStyle w:val="Odlomakpopisa"/>
        <w:jc w:val="both"/>
      </w:pPr>
    </w:p>
    <w:p w:rsidRDefault="00D106D5" w:rsidP="00CF23FE" w:rsidR="00D106D5">
      <w:pPr>
        <w:jc w:val="both"/>
      </w:pPr>
    </w:p>
    <w:p w:rsidRDefault="00D106D5" w:rsidP="00D106D5" w:rsidR="00D106D5" w:rsidRPr="003D78D9">
      <w:pPr>
        <w:jc w:val="both"/>
      </w:pPr>
    </w:p>
    <w:p w:rsidRDefault="00E62ABD" w:rsidP="00B95577" w:rsidR="00E62ABD" w:rsidRPr="003D78D9"/>
    <w:p w:rsidRDefault="00292131" w:rsidP="00CF23FE" w:rsidR="00292131">
      <w:pPr>
        <w:jc w:val="both"/>
      </w:pPr>
    </w:p>
    <w:p w:rsidRDefault="00292131" w:rsidP="00292131" w:rsidR="00292131">
      <w:pPr>
        <w:jc w:val="both"/>
      </w:pPr>
    </w:p>
    <w:p w:rsidRDefault="00292131" w:rsidP="00292131" w:rsidR="00292131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A640C7">
        <w:tab/>
      </w:r>
      <w:r w:rsidR="00DD5324">
        <w:t xml:space="preserve">                                                                                        </w:t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3FE9">
        <w:t xml:space="preserve">                                                                                        </w:t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</w:p>
    <w:p w:rsidRDefault="00422F97" w:rsidP="000D4D4D" w:rsidR="00342606">
      <w:pPr>
        <w:ind w:left="4248"/>
        <w:jc w:val="center"/>
      </w:pPr>
      <w:r>
        <w:t xml:space="preserve">                                                                                        </w:t>
      </w:r>
    </w:p>
    <w:p w:rsidRDefault="00342606" w:rsidP="00342606" w:rsidR="00342606" w:rsidRPr="003D78D9">
      <w:pPr>
        <w:jc w:val="both"/>
      </w:pPr>
    </w:p>
    <w:p w:rsidRDefault="00422F97" w:rsidP="00CF23FE" w:rsidR="00422F97" w:rsidRPr="003D78D9">
      <w:pPr>
        <w:jc w:val="both"/>
      </w:pPr>
    </w:p>
    <w:p w:rsidRDefault="00422F97" w:rsidP="00B95577" w:rsidR="00422F97" w:rsidRPr="003D78D9"/>
    <w:p w:rsidRDefault="00422F97" w:rsidP="00422F97" w:rsidR="00422F97">
      <w:pPr>
        <w:ind w:left="2124"/>
        <w:jc w:val="both"/>
      </w:pPr>
    </w:p>
    <w:p w:rsidRDefault="006A5D64" w:rsidP="00422F97" w:rsidR="00A32718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C15688">
        <w:t xml:space="preserve">                                                                                        </w:t>
      </w:r>
      <w:r w:rsidR="00B12DF5">
        <w:t xml:space="preserve">                                                                                        </w:t>
      </w:r>
      <w:r w:rsidR="00443D16">
        <w:t xml:space="preserve">                                                                                        </w:t>
      </w:r>
      <w:r w:rsidR="00715981">
        <w:t xml:space="preserve">                                                                                        </w:t>
      </w:r>
      <w:r w:rsidR="00083E56">
        <w:t xml:space="preserve">                                                                                        </w:t>
      </w:r>
      <w:r w:rsidR="00B03B81">
        <w:t xml:space="preserve">                                                                                        </w:t>
      </w:r>
      <w:r w:rsidR="00E115E7">
        <w:t xml:space="preserve">                                                                                        </w:t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82531D">
        <w:t xml:space="preserve">                                                                                        </w:t>
      </w:r>
      <w:r w:rsidR="00E36663">
        <w:tab/>
      </w:r>
      <w:r w:rsidR="00E36663">
        <w:tab/>
      </w:r>
      <w:r w:rsidR="00E36663">
        <w:tab/>
      </w:r>
      <w:r w:rsidR="00E36663">
        <w:tab/>
      </w:r>
      <w:r w:rsidR="00E36663">
        <w:tab/>
      </w:r>
    </w:p>
    <w:p w:rsidRDefault="00A32718" w:rsidP="00A32718" w:rsidR="00A32718" w:rsidRPr="003D78D9">
      <w:pPr>
        <w:jc w:val="both"/>
      </w:pPr>
    </w:p>
    <w:p w:rsidRDefault="0082531D" w:rsidP="00B95577" w:rsidR="0082531D" w:rsidRPr="003D78D9"/>
    <w:p w:rsidRDefault="00E115E7" w:rsidP="0082531D" w:rsidR="00E115E7">
      <w:pPr>
        <w:jc w:val="center"/>
      </w:pPr>
    </w:p>
    <w:p w:rsidRDefault="007E3CB3" w:rsidP="007E3CB3" w:rsidR="00A65904">
      <w:pPr>
        <w:jc w:val="center"/>
      </w:pPr>
      <w:r>
        <w:tab/>
      </w:r>
      <w:r>
        <w:tab/>
      </w:r>
    </w:p>
    <w:p w:rsidRDefault="00A65904" w:rsidP="00A65904" w:rsidR="00A65904" w:rsidRPr="003D78D9">
      <w:pPr>
        <w:jc w:val="both"/>
      </w:pPr>
    </w:p>
    <w:p w:rsidRDefault="0050231F" w:rsidP="0050231F" w:rsidR="0050231F" w:rsidRPr="003D78D9"/>
    <w:p w:rsidRDefault="00F64739" w:rsidP="0050231F" w:rsidR="0050231F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231F">
        <w:t xml:space="preserve">                                                                                       </w:t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</w:p>
    <w:p w:rsidRDefault="00F64739" w:rsidP="0050231F" w:rsidR="00F64739">
      <w:pPr>
        <w:jc w:val="center"/>
      </w:pPr>
    </w:p>
    <w:p w:rsidRDefault="00462E8F" w:rsidP="00CF23FE" w:rsidR="00462E8F">
      <w:pPr>
        <w:jc w:val="both"/>
      </w:pPr>
    </w:p>
    <w:p w:rsidRDefault="00462E8F" w:rsidP="00462E8F" w:rsidR="00462E8F" w:rsidRPr="003D78D9">
      <w:pPr>
        <w:jc w:val="both"/>
      </w:pPr>
    </w:p>
    <w:p w:rsidRDefault="00C16711" w:rsidP="00F64739" w:rsidR="00C16711">
      <w:pPr>
        <w:jc w:val="center"/>
      </w:pPr>
    </w:p>
    <w:p w:rsidRDefault="00925F6A" w:rsidP="00C16711" w:rsidR="00925F6A">
      <w:pPr>
        <w:jc w:val="center"/>
      </w:pP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5317"/>
    <w:rsid w:val="00006E2C"/>
    <w:rsid w:val="00007717"/>
    <w:rsid w:val="00012F39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5271"/>
    <w:rsid w:val="00076CEA"/>
    <w:rsid w:val="000771E7"/>
    <w:rsid w:val="00083E56"/>
    <w:rsid w:val="00086650"/>
    <w:rsid w:val="000866FD"/>
    <w:rsid w:val="00087C90"/>
    <w:rsid w:val="00096B4E"/>
    <w:rsid w:val="000A2B7F"/>
    <w:rsid w:val="000A32AD"/>
    <w:rsid w:val="000A3ADF"/>
    <w:rsid w:val="000A6B7A"/>
    <w:rsid w:val="000A71F9"/>
    <w:rsid w:val="000A759B"/>
    <w:rsid w:val="000B1382"/>
    <w:rsid w:val="000C3DA1"/>
    <w:rsid w:val="000D3D7E"/>
    <w:rsid w:val="000D4D4D"/>
    <w:rsid w:val="000D5210"/>
    <w:rsid w:val="000D6E67"/>
    <w:rsid w:val="000D7C06"/>
    <w:rsid w:val="000E3FC7"/>
    <w:rsid w:val="000E6F6B"/>
    <w:rsid w:val="000F3AA1"/>
    <w:rsid w:val="000F6BA9"/>
    <w:rsid w:val="000F7AD4"/>
    <w:rsid w:val="00102BDC"/>
    <w:rsid w:val="001111AF"/>
    <w:rsid w:val="00113FB2"/>
    <w:rsid w:val="001154E0"/>
    <w:rsid w:val="00121C3F"/>
    <w:rsid w:val="0012404B"/>
    <w:rsid w:val="00125445"/>
    <w:rsid w:val="00131C65"/>
    <w:rsid w:val="00134DB3"/>
    <w:rsid w:val="001360D7"/>
    <w:rsid w:val="001374E6"/>
    <w:rsid w:val="00137CF0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3D81"/>
    <w:rsid w:val="00194053"/>
    <w:rsid w:val="00194258"/>
    <w:rsid w:val="00195A8F"/>
    <w:rsid w:val="001A2D24"/>
    <w:rsid w:val="001A5D1F"/>
    <w:rsid w:val="001A616B"/>
    <w:rsid w:val="001A7795"/>
    <w:rsid w:val="001B16A3"/>
    <w:rsid w:val="001B20B3"/>
    <w:rsid w:val="001B6F3C"/>
    <w:rsid w:val="001C21A8"/>
    <w:rsid w:val="001C3D74"/>
    <w:rsid w:val="001C4522"/>
    <w:rsid w:val="001C4AD5"/>
    <w:rsid w:val="001D2443"/>
    <w:rsid w:val="001D35BE"/>
    <w:rsid w:val="001D3B26"/>
    <w:rsid w:val="001E02F5"/>
    <w:rsid w:val="001E36DF"/>
    <w:rsid w:val="001E7C3B"/>
    <w:rsid w:val="001F05AC"/>
    <w:rsid w:val="001F0C1F"/>
    <w:rsid w:val="001F1881"/>
    <w:rsid w:val="001F5669"/>
    <w:rsid w:val="001F5EB8"/>
    <w:rsid w:val="00202649"/>
    <w:rsid w:val="002027C7"/>
    <w:rsid w:val="00205368"/>
    <w:rsid w:val="002066F0"/>
    <w:rsid w:val="002131BA"/>
    <w:rsid w:val="00221895"/>
    <w:rsid w:val="00221D12"/>
    <w:rsid w:val="00221D74"/>
    <w:rsid w:val="00225AC5"/>
    <w:rsid w:val="0023313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76693"/>
    <w:rsid w:val="00281EE4"/>
    <w:rsid w:val="00282033"/>
    <w:rsid w:val="002842E2"/>
    <w:rsid w:val="00285FE0"/>
    <w:rsid w:val="002868E6"/>
    <w:rsid w:val="00292131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E91"/>
    <w:rsid w:val="00300E97"/>
    <w:rsid w:val="00300EBC"/>
    <w:rsid w:val="0030121C"/>
    <w:rsid w:val="003022D4"/>
    <w:rsid w:val="00311B19"/>
    <w:rsid w:val="003123B5"/>
    <w:rsid w:val="003134BC"/>
    <w:rsid w:val="00314514"/>
    <w:rsid w:val="003151F4"/>
    <w:rsid w:val="003161D5"/>
    <w:rsid w:val="003162CC"/>
    <w:rsid w:val="00316394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113A"/>
    <w:rsid w:val="00355BDE"/>
    <w:rsid w:val="00355DEB"/>
    <w:rsid w:val="00361F1A"/>
    <w:rsid w:val="003662D7"/>
    <w:rsid w:val="003674B4"/>
    <w:rsid w:val="00371C6A"/>
    <w:rsid w:val="00372586"/>
    <w:rsid w:val="00376AC8"/>
    <w:rsid w:val="003901AA"/>
    <w:rsid w:val="00391575"/>
    <w:rsid w:val="00393AE4"/>
    <w:rsid w:val="00395506"/>
    <w:rsid w:val="003968F8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B7BBC"/>
    <w:rsid w:val="003C7C6A"/>
    <w:rsid w:val="003D396F"/>
    <w:rsid w:val="003D504D"/>
    <w:rsid w:val="003D53D3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13276"/>
    <w:rsid w:val="00416313"/>
    <w:rsid w:val="00422F97"/>
    <w:rsid w:val="00423CD9"/>
    <w:rsid w:val="004248A2"/>
    <w:rsid w:val="00431CAD"/>
    <w:rsid w:val="004333EF"/>
    <w:rsid w:val="00433C73"/>
    <w:rsid w:val="00443D16"/>
    <w:rsid w:val="00444742"/>
    <w:rsid w:val="004503D9"/>
    <w:rsid w:val="00451D82"/>
    <w:rsid w:val="0045509B"/>
    <w:rsid w:val="00455532"/>
    <w:rsid w:val="00460B0B"/>
    <w:rsid w:val="00462E8F"/>
    <w:rsid w:val="0046505F"/>
    <w:rsid w:val="004732AA"/>
    <w:rsid w:val="00473E07"/>
    <w:rsid w:val="00491AB1"/>
    <w:rsid w:val="004954F2"/>
    <w:rsid w:val="004A0F64"/>
    <w:rsid w:val="004A2A9A"/>
    <w:rsid w:val="004B33CC"/>
    <w:rsid w:val="004B406D"/>
    <w:rsid w:val="004B5E7D"/>
    <w:rsid w:val="004C2F1D"/>
    <w:rsid w:val="004E5EC1"/>
    <w:rsid w:val="004E5FC3"/>
    <w:rsid w:val="004F2517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B66FE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225EC"/>
    <w:rsid w:val="006303C2"/>
    <w:rsid w:val="00635913"/>
    <w:rsid w:val="006367EE"/>
    <w:rsid w:val="006472B7"/>
    <w:rsid w:val="00650977"/>
    <w:rsid w:val="00677268"/>
    <w:rsid w:val="006776F8"/>
    <w:rsid w:val="00677F3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2119"/>
    <w:rsid w:val="006C7BAA"/>
    <w:rsid w:val="006D2A38"/>
    <w:rsid w:val="006D32DE"/>
    <w:rsid w:val="006E5033"/>
    <w:rsid w:val="006E5536"/>
    <w:rsid w:val="006E7515"/>
    <w:rsid w:val="00701A10"/>
    <w:rsid w:val="00701F29"/>
    <w:rsid w:val="00704FC7"/>
    <w:rsid w:val="00705AEE"/>
    <w:rsid w:val="0070616F"/>
    <w:rsid w:val="007062B1"/>
    <w:rsid w:val="00712029"/>
    <w:rsid w:val="0071368B"/>
    <w:rsid w:val="0071416B"/>
    <w:rsid w:val="00715981"/>
    <w:rsid w:val="00715C0A"/>
    <w:rsid w:val="0072164D"/>
    <w:rsid w:val="007233BD"/>
    <w:rsid w:val="0072599A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67684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B3890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667D"/>
    <w:rsid w:val="00800D23"/>
    <w:rsid w:val="008014BE"/>
    <w:rsid w:val="0080271E"/>
    <w:rsid w:val="008033E8"/>
    <w:rsid w:val="008054B7"/>
    <w:rsid w:val="008109D0"/>
    <w:rsid w:val="00811C25"/>
    <w:rsid w:val="008120DF"/>
    <w:rsid w:val="00812665"/>
    <w:rsid w:val="008144A5"/>
    <w:rsid w:val="0082011D"/>
    <w:rsid w:val="0082531D"/>
    <w:rsid w:val="00826AF9"/>
    <w:rsid w:val="008301E9"/>
    <w:rsid w:val="00833419"/>
    <w:rsid w:val="00837717"/>
    <w:rsid w:val="00840614"/>
    <w:rsid w:val="00845B40"/>
    <w:rsid w:val="008470A0"/>
    <w:rsid w:val="00850B3E"/>
    <w:rsid w:val="0085449C"/>
    <w:rsid w:val="00857AED"/>
    <w:rsid w:val="0086355B"/>
    <w:rsid w:val="008715B6"/>
    <w:rsid w:val="008741DA"/>
    <w:rsid w:val="00874F2C"/>
    <w:rsid w:val="00880396"/>
    <w:rsid w:val="00881D1D"/>
    <w:rsid w:val="00890522"/>
    <w:rsid w:val="008917E8"/>
    <w:rsid w:val="008933C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020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7EE4"/>
    <w:rsid w:val="0094178A"/>
    <w:rsid w:val="009439CA"/>
    <w:rsid w:val="009446AA"/>
    <w:rsid w:val="00945949"/>
    <w:rsid w:val="00951852"/>
    <w:rsid w:val="00955F18"/>
    <w:rsid w:val="009578AA"/>
    <w:rsid w:val="00957DBE"/>
    <w:rsid w:val="009651A9"/>
    <w:rsid w:val="00977DBF"/>
    <w:rsid w:val="00982653"/>
    <w:rsid w:val="009852F9"/>
    <w:rsid w:val="009912A0"/>
    <w:rsid w:val="009923FA"/>
    <w:rsid w:val="009A70CD"/>
    <w:rsid w:val="009C00E6"/>
    <w:rsid w:val="009C04C5"/>
    <w:rsid w:val="009C1696"/>
    <w:rsid w:val="009C1C3B"/>
    <w:rsid w:val="009C1ED2"/>
    <w:rsid w:val="009C6D30"/>
    <w:rsid w:val="009D0114"/>
    <w:rsid w:val="009D2A4A"/>
    <w:rsid w:val="009D314D"/>
    <w:rsid w:val="009D403E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16F4A"/>
    <w:rsid w:val="00A21501"/>
    <w:rsid w:val="00A32718"/>
    <w:rsid w:val="00A4106F"/>
    <w:rsid w:val="00A44E9E"/>
    <w:rsid w:val="00A47C59"/>
    <w:rsid w:val="00A50763"/>
    <w:rsid w:val="00A6088E"/>
    <w:rsid w:val="00A640C7"/>
    <w:rsid w:val="00A65131"/>
    <w:rsid w:val="00A652A7"/>
    <w:rsid w:val="00A65904"/>
    <w:rsid w:val="00A71764"/>
    <w:rsid w:val="00A75C8E"/>
    <w:rsid w:val="00A808D7"/>
    <w:rsid w:val="00A9007C"/>
    <w:rsid w:val="00A9013A"/>
    <w:rsid w:val="00A92416"/>
    <w:rsid w:val="00AA0DC9"/>
    <w:rsid w:val="00AB2F39"/>
    <w:rsid w:val="00AB395A"/>
    <w:rsid w:val="00AB6423"/>
    <w:rsid w:val="00AC0A6E"/>
    <w:rsid w:val="00AC2EFA"/>
    <w:rsid w:val="00AC3F36"/>
    <w:rsid w:val="00AC4792"/>
    <w:rsid w:val="00AC5E47"/>
    <w:rsid w:val="00AC6467"/>
    <w:rsid w:val="00AC6EC5"/>
    <w:rsid w:val="00AD260B"/>
    <w:rsid w:val="00AD4C07"/>
    <w:rsid w:val="00AD5D70"/>
    <w:rsid w:val="00AD79A6"/>
    <w:rsid w:val="00AD7D43"/>
    <w:rsid w:val="00AE0968"/>
    <w:rsid w:val="00AF3B57"/>
    <w:rsid w:val="00AF57F1"/>
    <w:rsid w:val="00B000BB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34E8"/>
    <w:rsid w:val="00B34A4A"/>
    <w:rsid w:val="00B415CA"/>
    <w:rsid w:val="00B4270B"/>
    <w:rsid w:val="00B42F73"/>
    <w:rsid w:val="00B445EC"/>
    <w:rsid w:val="00B44D1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043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72BA6"/>
    <w:rsid w:val="00C8479D"/>
    <w:rsid w:val="00C86BA8"/>
    <w:rsid w:val="00C90D44"/>
    <w:rsid w:val="00C91C65"/>
    <w:rsid w:val="00C9397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106D5"/>
    <w:rsid w:val="00D17C1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1D5C"/>
    <w:rsid w:val="00D82813"/>
    <w:rsid w:val="00D8300C"/>
    <w:rsid w:val="00D85343"/>
    <w:rsid w:val="00D868BB"/>
    <w:rsid w:val="00D87721"/>
    <w:rsid w:val="00D877E2"/>
    <w:rsid w:val="00D92063"/>
    <w:rsid w:val="00D9407E"/>
    <w:rsid w:val="00D95D3E"/>
    <w:rsid w:val="00D962D4"/>
    <w:rsid w:val="00DA11FC"/>
    <w:rsid w:val="00DB05A0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1975"/>
    <w:rsid w:val="00DD3FE9"/>
    <w:rsid w:val="00DD5324"/>
    <w:rsid w:val="00DD5D5D"/>
    <w:rsid w:val="00DD7BB0"/>
    <w:rsid w:val="00DE069E"/>
    <w:rsid w:val="00DE0762"/>
    <w:rsid w:val="00DE709F"/>
    <w:rsid w:val="00DE719C"/>
    <w:rsid w:val="00DF0333"/>
    <w:rsid w:val="00DF0DD6"/>
    <w:rsid w:val="00DF3F06"/>
    <w:rsid w:val="00DF44A0"/>
    <w:rsid w:val="00DF59D2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314B3"/>
    <w:rsid w:val="00E32F8B"/>
    <w:rsid w:val="00E36663"/>
    <w:rsid w:val="00E44BAB"/>
    <w:rsid w:val="00E62ABD"/>
    <w:rsid w:val="00E63731"/>
    <w:rsid w:val="00E672F6"/>
    <w:rsid w:val="00E749A5"/>
    <w:rsid w:val="00E86A79"/>
    <w:rsid w:val="00E87751"/>
    <w:rsid w:val="00E878CD"/>
    <w:rsid w:val="00E91F99"/>
    <w:rsid w:val="00E92794"/>
    <w:rsid w:val="00E97637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3B33"/>
    <w:rsid w:val="00F47207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704FC7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704FC7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704FC7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704FC7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3348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9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87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3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340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55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347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4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9092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8626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989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67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7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99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380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316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367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60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01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737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850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38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77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99836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5544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2598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74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645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73039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045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69344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2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38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79994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4810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0690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5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401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883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987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8857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660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59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1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3200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9300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26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513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176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97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395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280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9868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60609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3171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633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810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41606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555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8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83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57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3710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7834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536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160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3834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302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59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983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828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630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7653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veljače 2016.</izvorni_sadrzaj>
    <derivirana_varijabla naziv="DomainObject.DatumDonosenjaOdluke_1">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8451</izvorni_sadrzaj>
    <derivirana_varijabla naziv="DomainObject.Predmet.Broj_1">8451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St-8451/2015</izvorni_sadrzaj>
    <derivirana_varijabla naziv="DomainObject.Predmet.OznakaBroj_1">St-8451/2015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M.I.T.Z.  d.o.o.</izvorni_sadrzaj>
    <derivirana_varijabla naziv="DomainObject.Predmet.ProtustrankaFormated_1">  M.I.T.Z.  d.o.o.</derivirana_varijabla>
  </DomainObject.Predmet.ProtustrankaFormated>
  <DomainObject.Predmet.ProtustrankaFormatedOIB>
    <izvorni_sadrzaj>  M.I.T.Z.  d.o.o., OIB 91380257423</izvorni_sadrzaj>
    <derivirana_varijabla naziv="DomainObject.Predmet.ProtustrankaFormatedOIB_1">  M.I.T.Z.  d.o.o., OIB 91380257423</derivirana_varijabla>
  </DomainObject.Predmet.ProtustrankaFormatedOIB>
  <DomainObject.Predmet.ProtustrankaFormatedWithAdress>
    <izvorni_sadrzaj> M.I.T.Z.  d.o.o., Čiovljanska 3, 10410 Gradići</izvorni_sadrzaj>
    <derivirana_varijabla naziv="DomainObject.Predmet.ProtustrankaFormatedWithAdress_1"> M.I.T.Z.  d.o.o., Čiovljanska 3, 10410 Gradići</derivirana_varijabla>
  </DomainObject.Predmet.ProtustrankaFormatedWithAdress>
  <DomainObject.Predmet.ProtustrankaFormatedWithAdressOIB>
    <izvorni_sadrzaj> M.I.T.Z.  d.o.o., OIB 91380257423, Čiovljanska 3, 10410 Gradići</izvorni_sadrzaj>
    <derivirana_varijabla naziv="DomainObject.Predmet.ProtustrankaFormatedWithAdressOIB_1"> M.I.T.Z.  d.o.o., OIB 91380257423, Čiovljanska 3, 10410 Gradići</derivirana_varijabla>
  </DomainObject.Predmet.ProtustrankaFormatedWithAdressOIB>
  <DomainObject.Predmet.ProtustrankaWithAdress>
    <izvorni_sadrzaj>M.I.T.Z.  d.o.o. Čiovljanska 3, 10410 Gradići</izvorni_sadrzaj>
    <derivirana_varijabla naziv="DomainObject.Predmet.ProtustrankaWithAdress_1">M.I.T.Z.  d.o.o. Čiovljanska 3, 10410 Gradići</derivirana_varijabla>
  </DomainObject.Predmet.ProtustrankaWithAdress>
  <DomainObject.Predmet.ProtustrankaWithAdressOIB>
    <izvorni_sadrzaj>M.I.T.Z.  d.o.o., OIB 91380257423, Čiovljanska 3, 10410 Gradići</izvorni_sadrzaj>
    <derivirana_varijabla naziv="DomainObject.Predmet.ProtustrankaWithAdressOIB_1">M.I.T.Z.  d.o.o., OIB 91380257423, Čiovljanska 3, 10410 Gradići</derivirana_varijabla>
  </DomainObject.Predmet.ProtustrankaWithAdressOIB>
  <DomainObject.Predmet.ProtustrankaNazivFormated>
    <izvorni_sadrzaj>M.I.T.Z.  d.o.o.</izvorni_sadrzaj>
    <derivirana_varijabla naziv="DomainObject.Predmet.ProtustrankaNazivFormated_1">M.I.T.Z.  d.o.o.</derivirana_varijabla>
  </DomainObject.Predmet.ProtustrankaNazivFormated>
  <DomainObject.Predmet.ProtustrankaNazivFormatedOIB>
    <izvorni_sadrzaj>M.I.T.Z.  d.o.o., OIB 91380257423</izvorni_sadrzaj>
    <derivirana_varijabla naziv="DomainObject.Predmet.ProtustrankaNazivFormatedOIB_1">M.I.T.Z.  d.o.o., OIB 91380257423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M.I.T.Z.  d.o.o.</item>
    </izvorni_sadrzaj>
    <derivirana_varijabla naziv="DomainObject.Predmet.ProtuStrankaListFormated_1">
      <item>M.I.T.Z.  d.o.o.</item>
    </derivirana_varijabla>
  </DomainObject.Predmet.ProtuStrankaListFormated>
  <DomainObject.Predmet.ProtuStrankaListFormatedOIB>
    <izvorni_sadrzaj>
      <item>M.I.T.Z.  d.o.o., OIB 91380257423</item>
    </izvorni_sadrzaj>
    <derivirana_varijabla naziv="DomainObject.Predmet.ProtuStrankaListFormatedOIB_1">
      <item>M.I.T.Z.  d.o.o., OIB 91380257423</item>
    </derivirana_varijabla>
  </DomainObject.Predmet.ProtuStrankaListFormatedOIB>
  <DomainObject.Predmet.ProtuStrankaListFormatedWithAdress>
    <izvorni_sadrzaj>
      <item>M.I.T.Z.  d.o.o., Čiovljanska 3, 10410 Gradići</item>
    </izvorni_sadrzaj>
    <derivirana_varijabla naziv="DomainObject.Predmet.ProtuStrankaListFormatedWithAdress_1">
      <item>M.I.T.Z.  d.o.o., Čiovljanska 3, 10410 Gradići</item>
    </derivirana_varijabla>
  </DomainObject.Predmet.ProtuStrankaListFormatedWithAdress>
  <DomainObject.Predmet.ProtuStrankaListFormatedWithAdressOIB>
    <izvorni_sadrzaj>
      <item>M.I.T.Z.  d.o.o., OIB 91380257423, Čiovljanska 3, 10410 Gradići</item>
    </izvorni_sadrzaj>
    <derivirana_varijabla naziv="DomainObject.Predmet.ProtuStrankaListFormatedWithAdressOIB_1">
      <item>M.I.T.Z.  d.o.o., OIB 91380257423, Čiovljanska 3, 10410 Gradići</item>
    </derivirana_varijabla>
  </DomainObject.Predmet.ProtuStrankaListFormatedWithAdressOIB>
  <DomainObject.Predmet.ProtuStrankaListNazivFormated>
    <izvorni_sadrzaj>
      <item>M.I.T.Z.  d.o.o.</item>
    </izvorni_sadrzaj>
    <derivirana_varijabla naziv="DomainObject.Predmet.ProtuStrankaListNazivFormated_1">
      <item>M.I.T.Z.  d.o.o.</item>
    </derivirana_varijabla>
  </DomainObject.Predmet.ProtuStrankaListNazivFormated>
  <DomainObject.Predmet.ProtuStrankaListNazivFormatedOIB>
    <izvorni_sadrzaj>
      <item>M.I.T.Z.  d.o.o., OIB 91380257423</item>
    </izvorni_sadrzaj>
    <derivirana_varijabla naziv="DomainObject.Predmet.ProtuStrankaListNazivFormatedOIB_1">
      <item>M.I.T.Z.  d.o.o., OIB 91380257423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veljače 2016.</izvorni_sadrzaj>
    <derivirana_varijabla naziv="DomainObject.Datum_1">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M.I.T.Z.  d.o.o.</izvorni_sadrzaj>
    <derivirana_varijabla naziv="DomainObject.Predmet.ProtustrankaIDrugi_1">M.I.T.Z. 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M.I.T.Z.  d.o.o., OIB 91380257423, Čiovljanska 3, 10410 Gradići</izvorni_sadrzaj>
    <derivirana_varijabla naziv="DomainObject.Predmet.ProtustrankaIDrugiAdressOIB_1">M.I.T.Z.  d.o.o., OIB 91380257423, Čiovljanska 3, 10410 Gradići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M.I.T.Z.  d.o.o.</item>
    </izvorni_sadrzaj>
    <derivirana_varijabla naziv="DomainObject.Predmet.SudioniciListNaziv_1">
      <item>FINA Regionalni centar Zagreb</item>
      <item>M.I.T.Z. 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M.I.T.Z.  d.o.o., OIB 91380257423, Čiovljanska 3,10410 Gradići</item>
    </izvorni_sadrzaj>
    <derivirana_varijabla naziv="DomainObject.Predmet.SudioniciListAdressOIB_1">
      <item>FINA Regionalni centar Zagreb, OIB 85821130368, Trg svibanjskih žrtava 1995. 1,10000 Zagreb</item>
      <item>M.I.T.Z.  d.o.o., OIB 91380257423, Čiovljanska 3,10410 Gradići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91380257423</item>
    </izvorni_sadrzaj>
    <derivirana_varijabla naziv="DomainObject.Predmet.SudioniciListNazivOIB_1">
      <item>, OIB 85821130368</item>
      <item>, OIB 91380257423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B6F2FED-2D98-4809-B7F2-3267B88AFB3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238</properties:Words>
  <properties:Characters>1308</properties:Characters>
  <properties:Lines>147</properties:Lines>
  <properties:Paragraphs>18</properties:Paragraphs>
  <properties:TotalTime>469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4885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2016-02-04T10:29:00Z</cp:lastPrinted>
  <dcterms:modified xmlns:xsi="http://www.w3.org/2001/XMLSchema-instance" xsi:type="dcterms:W3CDTF">2016-02-04T10:29:00Z</dcterms:modified>
  <cp:revision>166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