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f1e6" w14:paraId="e7bf1e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16009">
        <w:rPr>
          <w:rFonts w:hAnsi="Times New Roman" w:ascii="Times New Roman"/>
          <w:sz w:val="24"/>
          <w:szCs w:val="24"/>
        </w:rPr>
        <w:t>596/2017-3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17C59" w:rsidP="00B16009" w:rsidR="00017C59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  <w:r w:rsidRPr="00B16009">
        <w:rPr>
          <w:rFonts w:hAnsi="Times New Roman" w:ascii="Times New Roman"/>
          <w:b/>
          <w:sz w:val="24"/>
          <w:szCs w:val="24"/>
        </w:rPr>
        <w:t>STEČAJNI DUŽNIK: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16009">
        <w:rPr>
          <w:rFonts w:hAnsi="Times New Roman" w:ascii="Times New Roman"/>
          <w:b/>
          <w:sz w:val="24"/>
          <w:szCs w:val="24"/>
        </w:rPr>
        <w:t>LIPA-PROJEKT d.o.o., Slavonski Brod, Vinogradska 2F, OIB: 66049754191</w:t>
      </w:r>
    </w:p>
    <w:p w:rsidRDefault="0046088C" w:rsidP="00715F8D" w:rsidR="0046088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46088C" w:rsidP="00715F8D" w:rsidR="0046088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46088C" w:rsidP="00715F8D" w:rsidR="0046088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17C59" w:rsidP="00715F8D" w:rsidR="00017C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FINA, RC OSIJEK</w:t>
      </w:r>
    </w:p>
    <w:p w:rsidRDefault="00017C59" w:rsidP="00715F8D" w:rsidR="00017C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17C59" w:rsidP="00715F8D" w:rsidR="00017C59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17C59" w:rsidP="00B16009" w:rsidR="00017C59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Pozivamo Vas da nam dostavite podatak o blokadi računa stečajnog dužnika </w:t>
      </w:r>
      <w:r w:rsidR="00B16009">
        <w:rPr>
          <w:rFonts w:hAnsi="Times New Roman" w:ascii="Times New Roman"/>
          <w:b/>
          <w:sz w:val="24"/>
          <w:szCs w:val="24"/>
        </w:rPr>
        <w:t>LIPA-PROJEKT d.o.o., Slavonski Brod, Vinogradska 2F, OIB: 66049754191</w:t>
      </w:r>
      <w:r w:rsidR="00F2578B">
        <w:rPr>
          <w:rFonts w:hAnsi="Times New Roman" w:ascii="Times New Roman"/>
          <w:b/>
          <w:sz w:val="24"/>
          <w:szCs w:val="24"/>
        </w:rPr>
        <w:t>.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F2578B">
        <w:rPr>
          <w:rFonts w:hAnsi="Times New Roman" w:ascii="Times New Roman"/>
          <w:sz w:val="24"/>
          <w:szCs w:val="24"/>
        </w:rPr>
        <w:t>1</w:t>
      </w:r>
      <w:r w:rsidR="00017C59">
        <w:rPr>
          <w:rFonts w:hAnsi="Times New Roman" w:ascii="Times New Roman"/>
          <w:sz w:val="24"/>
          <w:szCs w:val="24"/>
        </w:rPr>
        <w:t xml:space="preserve">. </w:t>
      </w:r>
      <w:r w:rsidR="00B16009">
        <w:rPr>
          <w:rFonts w:hAnsi="Times New Roman" w:ascii="Times New Roman"/>
          <w:sz w:val="24"/>
          <w:szCs w:val="24"/>
        </w:rPr>
        <w:t>lipnja</w:t>
      </w:r>
      <w:r w:rsidR="00017C59">
        <w:rPr>
          <w:rFonts w:hAnsi="Times New Roman" w:ascii="Times New Roman"/>
          <w:sz w:val="24"/>
          <w:szCs w:val="24"/>
        </w:rPr>
        <w:t xml:space="preserve"> 2017.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F774DE" w:rsidP="00F2578B" w:rsidR="00F774DE" w:rsidRPr="00B51066">
      <w:pPr>
        <w:pStyle w:val="Bezproreda1"/>
        <w:ind w:left="720"/>
        <w:jc w:val="both"/>
        <w:rPr>
          <w:sz w:val="12"/>
          <w:szCs w:val="12"/>
          <w:lang w:val="en-US"/>
        </w:rPr>
      </w:pP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7157"/>
    <w:rsid w:val="0001304A"/>
    <w:rsid w:val="00017C59"/>
    <w:rsid w:val="00035717"/>
    <w:rsid w:val="00040919"/>
    <w:rsid w:val="00065FA7"/>
    <w:rsid w:val="000773BA"/>
    <w:rsid w:val="00087583"/>
    <w:rsid w:val="00094FE0"/>
    <w:rsid w:val="000B33DF"/>
    <w:rsid w:val="000C7AF9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6088C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16009"/>
    <w:rsid w:val="00B34296"/>
    <w:rsid w:val="00B46E01"/>
    <w:rsid w:val="00B51066"/>
    <w:rsid w:val="00B55B81"/>
    <w:rsid w:val="00B72235"/>
    <w:rsid w:val="00B74276"/>
    <w:rsid w:val="00B85E2A"/>
    <w:rsid w:val="00BA4D61"/>
    <w:rsid w:val="00BA633F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2578B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4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</izvorni_sadrzaj>
    <derivirana_varijabla naziv="DomainObject.Predmet.Opis_1">čl.429.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LIPA-PROJEKT d.o.o. za proizvodnju, montažu i projektiranje</izvorni_sadrzaj>
    <derivirana_varijabla naziv="DomainObject.Predmet.ProtustrankaFormated_1">  LIPA-PROJEKT d.o.o. za proizvodnju, montažu i projektiranje</derivirana_varijabla>
  </DomainObject.Predmet.ProtustrankaFormated>
  <DomainObject.Predmet.ProtustrankaFormatedOIB>
    <izvorni_sadrzaj>  LIPA-PROJEKT d.o.o. za proizvodnju, montažu i projektiranje, OIB 66049754191</izvorni_sadrzaj>
    <derivirana_varijabla naziv="DomainObject.Predmet.ProtustrankaFormatedOIB_1">  LIPA-PROJEKT d.o.o. za proizvodnju, montažu i projektiranje, OIB 66049754191</derivirana_varijabla>
  </DomainObject.Predmet.ProtustrankaFormatedOIB>
  <DomainObject.Predmet.ProtustrankaFormatedWithAdress>
    <izvorni_sadrzaj> LIPA-PROJEKT d.o.o. za proizvodnju, montažu i projektiranje, Vinogradska/2F, 35000 Slavonski Brod</izvorni_sadrzaj>
    <derivirana_varijabla naziv="DomainObject.Predmet.ProtustrankaFormatedWithAdress_1"> LIPA-PROJEKT d.o.o. za proizvodnju, montažu i projektiranje, Vinogradska/2F, 35000 Slavonski Brod</derivirana_varijabla>
  </DomainObject.Predmet.ProtustrankaFormatedWithAdress>
  <DomainObject.Predmet.ProtustrankaFormatedWithAdressOIB>
    <izvorni_sadrzaj> LIPA-PROJEKT d.o.o. za proizvodnju, montažu i projektiranje, OIB 66049754191, Vinogradska/2F, 35000 Slavonski Brod</izvorni_sadrzaj>
    <derivirana_varijabla naziv="DomainObject.Predmet.ProtustrankaFormatedWithAdressOIB_1"> LIPA-PROJEKT d.o.o. za proizvodnju, montažu i projektiranje, OIB 66049754191, Vinogradska/2F, 35000 Slavonski Brod</derivirana_varijabla>
  </DomainObject.Predmet.ProtustrankaFormatedWithAdressOIB>
  <DomainObject.Predmet.ProtustrankaWithAdress>
    <izvorni_sadrzaj>LIPA-PROJEKT d.o.o. za proizvodnju, montažu i projektiranje Vinogradska/2F, 35000 Slavonski Brod</izvorni_sadrzaj>
    <derivirana_varijabla naziv="DomainObject.Predmet.ProtustrankaWithAdress_1">LIPA-PROJEKT d.o.o. za proizvodnju, montažu i projektiranje Vinogradska/2F, 35000 Slavonski Brod</derivirana_varijabla>
  </DomainObject.Predmet.ProtustrankaWithAdress>
  <DomainObject.Predmet.ProtustrankaWithAdressOIB>
    <izvorni_sadrzaj>LIPA-PROJEKT d.o.o. za proizvodnju, montažu i projektiranje, OIB 66049754191, Vinogradska/2F, 35000 Slavonski Brod</izvorni_sadrzaj>
    <derivirana_varijabla naziv="DomainObject.Predmet.ProtustrankaWithAdressOIB_1">LIPA-PROJEKT d.o.o. za proizvodnju, montažu i projektiranje, OIB 66049754191, Vinogradska/2F, 35000 Slavonski Brod</derivirana_varijabla>
  </DomainObject.Predmet.ProtustrankaWithAdressOIB>
  <DomainObject.Predmet.ProtustrankaNazivFormated>
    <izvorni_sadrzaj>LIPA-PROJEKT d.o.o. za proizvodnju, montažu i projektiranje</izvorni_sadrzaj>
    <derivirana_varijabla naziv="DomainObject.Predmet.ProtustrankaNazivFormated_1">LIPA-PROJEKT d.o.o. za proizvodnju, montažu i projektiranje</derivirana_varijabla>
  </DomainObject.Predmet.ProtustrankaNazivFormated>
  <DomainObject.Predmet.ProtustrankaNazivFormatedOIB>
    <izvorni_sadrzaj>LIPA-PROJEKT d.o.o. za proizvodnju, montažu i projektiranje, OIB 66049754191</izvorni_sadrzaj>
    <derivirana_varijabla naziv="DomainObject.Predmet.ProtustrankaNazivFormatedOIB_1">LIPA-PROJEKT d.o.o. za proizvodnju, montažu i projektiranje, OIB 66049754191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23220.12</izvorni_sadrzaj>
    <derivirana_varijabla naziv="DomainObject.Predmet.TrenutnaVrijednost_1">23220.12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LIPA-PROJEKT d.o.o. za proizvodnju, montažu i projektiranje</item>
    </izvorni_sadrzaj>
    <derivirana_varijabla naziv="DomainObject.Predmet.ProtuStrankaListFormated_1">
      <item>LIPA-PROJEKT d.o.o. za proizvodnju, montažu i projektiranje</item>
    </derivirana_varijabla>
  </DomainObject.Predmet.ProtuStrankaListFormated>
  <DomainObject.Predmet.ProtuStrankaListFormatedOIB>
    <izvorni_sadrzaj>
      <item>LIPA-PROJEKT d.o.o. za proizvodnju, montažu i projektiranje, OIB 66049754191</item>
    </izvorni_sadrzaj>
    <derivirana_varijabla naziv="DomainObject.Predmet.ProtuStrankaListFormatedOIB_1">
      <item>LIPA-PROJEKT d.o.o. za proizvodnju, montažu i projektiranje, OIB 66049754191</item>
    </derivirana_varijabla>
  </DomainObject.Predmet.ProtuStrankaListFormatedOIB>
  <DomainObject.Predmet.ProtuStrankaListFormatedWithAdress>
    <izvorni_sadrzaj>
      <item>LIPA-PROJEKT d.o.o. za proizvodnju, montažu i projektiranje, Vinogradska/2F, 35000 Slavonski Brod</item>
    </izvorni_sadrzaj>
    <derivirana_varijabla naziv="DomainObject.Predmet.ProtuStrankaListFormatedWithAdress_1">
      <item>LIPA-PROJEKT d.o.o. za proizvodnju, montažu i projektiranje, Vinogradska/2F, 35000 Slavonski Brod</item>
    </derivirana_varijabla>
  </DomainObject.Predmet.ProtuStrankaListFormatedWithAdress>
  <DomainObject.Predmet.ProtuStrankaListFormatedWithAdressOIB>
    <izvorni_sadrzaj>
      <item>LIPA-PROJEKT d.o.o. za proizvodnju, montažu i projektiranje, OIB 66049754191, Vinogradska/2F, 35000 Slavonski Brod</item>
    </izvorni_sadrzaj>
    <derivirana_varijabla naziv="DomainObject.Predmet.ProtuStrankaListFormatedWithAdressOIB_1">
      <item>LIPA-PROJEKT d.o.o. za proizvodnju, montažu i projektiranje, OIB 66049754191, Vinogradska/2F, 35000 Slavonski Brod</item>
    </derivirana_varijabla>
  </DomainObject.Predmet.ProtuStrankaListFormatedWithAdressOIB>
  <DomainObject.Predmet.ProtuStrankaListNazivFormated>
    <izvorni_sadrzaj>
      <item>LIPA-PROJEKT d.o.o. za proizvodnju, montažu i projektiranje</item>
    </izvorni_sadrzaj>
    <derivirana_varijabla naziv="DomainObject.Predmet.ProtuStrankaListNazivFormated_1">
      <item>LIPA-PROJEKT d.o.o. za proizvodnju, montažu i projektiranje</item>
    </derivirana_varijabla>
  </DomainObject.Predmet.ProtuStrankaListNazivFormated>
  <DomainObject.Predmet.ProtuStrankaListNazivFormatedOIB>
    <izvorni_sadrzaj>
      <item>LIPA-PROJEKT d.o.o. za proizvodnju, montažu i projektiranje, OIB 66049754191</item>
    </izvorni_sadrzaj>
    <derivirana_varijabla naziv="DomainObject.Predmet.ProtuStrankaListNazivFormatedOIB_1">
      <item>LIPA-PROJEKT d.o.o. za proizvodnju, montažu i projektiranje, OIB 66049754191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LIPA-PROJEKT d.o.o. za proizvodnju, montažu i projektiranje</izvorni_sadrzaj>
    <derivirana_varijabla naziv="DomainObject.Predmet.ProtustrankaIDrugi_1">LIPA-PROJEKT d.o.o. za proizvodnju, montažu i projektiranje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LIPA-PROJEKT d.o.o. za proizvodnju, montažu i projektiranje, OIB 66049754191, Vinogradska/2F, 35000 Slavonski Brod</izvorni_sadrzaj>
    <derivirana_varijabla naziv="DomainObject.Predmet.ProtustrankaIDrugiAdressOIB_1">LIPA-PROJEKT d.o.o. za proizvodnju, montažu i projektiranje, OIB 66049754191, Vinogradska/2F,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LIPA-PROJEKT d.o.o. za proizvodnju, montažu i projektiranje</item>
    </izvorni_sadrzaj>
    <derivirana_varijabla naziv="DomainObject.Predmet.SudioniciListNaziv_1">
      <item>Financijska agencija</item>
      <item>LIPA-PROJEKT d.o.o. za proizvodnju, montažu i projektiranje</item>
    </derivirana_varijabla>
  </DomainObject.Predmet.SudioniciListNaziv>
  <DomainObject.Predmet.SudioniciListAdressOIB>
    <izvorni_sadrzaj>
      <item>Financijska agencija, OIB 85821130368, Ulica grada Vukovara 70,10000 Zagreb</item>
      <item>LIPA-PROJEKT d.o.o. za proizvodnju, montažu i projektiranje, OIB 66049754191, Vinogradska/2F,35000 Slavonski Brod</item>
    </izvorni_sadrzaj>
    <derivirana_varijabla naziv="DomainObject.Predmet.SudioniciListAdressOIB_1">
      <item>Financijska agencija, OIB 85821130368, Ulica grada Vukovara 70,10000 Zagreb</item>
      <item>LIPA-PROJEKT d.o.o. za proizvodnju, montažu i projektiranje, OIB 66049754191, Vinogradska/2F,35000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66049754191</item>
    </izvorni_sadrzaj>
    <derivirana_varijabla naziv="DomainObject.Predmet.SudioniciListNazivOIB_1">
      <item>, OIB 85821130368</item>
      <item>, OIB 66049754191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9D96E-2CA4-4A25-970F-1427BBF7B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66</properties:Words>
  <properties:Characters>383</properties:Characters>
  <properties:Lines>25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2017-05-30T06:56:00Z</dcterms:created>
  <dc:creator>marija jankovic</dc:creator>
  <cp:lastModifiedBy>wsadmin</cp:lastModifiedBy>
  <cp:lastPrinted>2017-05-30T06:56:00Z</cp:lastPrinted>
  <dcterms:modified xmlns:xsi="http://www.w3.org/2001/XMLSchema-instance" xsi:type="dcterms:W3CDTF">2017-06-01T08:42:00Z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