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df0b" w14:paraId="6e6df0b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CF722F" w:rsidP="00CF722F" w:rsidR="00CF722F" w:rsidRPr="009E2E7C">
      <w:pPr>
        <w:jc w:val="both"/>
      </w:pPr>
      <w:r w:rsidRPr="009E2E7C">
        <w:t xml:space="preserve">Trgovački sud u Zagrebu, po sucu Nikoli Ribariću, u stečajnom predmetu u povodu zahtjeva FINANCIJSKE AGENCIJE, za provedbu stečajnog postupka nad dužnikom  </w:t>
      </w:r>
    </w:p>
    <w:p w:rsidRDefault="002D3840" w:rsidP="00CF722F" w:rsidR="00CF722F" w:rsidRPr="009E2E7C">
      <w:pPr>
        <w:jc w:val="both"/>
      </w:pPr>
      <w:r w:rsidRPr="002D3840">
        <w:rPr>
          <w:color w:val="FF0000"/>
        </w:rPr>
        <w:t>MODUS-EXPO d.o.o., Zagreb, Borovci 6, OIB 23179003634</w:t>
      </w:r>
      <w:r w:rsidR="00CF722F" w:rsidRPr="009E2E7C">
        <w:rPr>
          <w:color w:val="FF0000"/>
        </w:rPr>
        <w:t xml:space="preserve">, </w:t>
      </w:r>
      <w:r w:rsidR="00CF722F" w:rsidRPr="009E2E7C">
        <w:t>dana 2</w:t>
      </w:r>
      <w:r>
        <w:t>1</w:t>
      </w:r>
      <w:r w:rsidR="00CF722F" w:rsidRPr="009E2E7C">
        <w:t>.</w:t>
      </w:r>
      <w:r>
        <w:t xml:space="preserve"> studenoga</w:t>
      </w:r>
      <w:r w:rsidR="00CF722F" w:rsidRPr="009E2E7C">
        <w:t xml:space="preserve"> 2017. godine</w:t>
      </w:r>
    </w:p>
    <w:p w:rsidRDefault="00FD5BE2" w:rsidP="002873FF" w:rsidR="00FD5BE2">
      <w:pPr>
        <w:jc w:val="center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2D3840" w:rsidRPr="002D3840">
        <w:rPr>
          <w:color w:val="FF0000"/>
        </w:rPr>
        <w:t>MODUS-EXPO d.o.o., Zagreb, Borovci 6, OIB 23179003634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CF722F" w:rsidP="00CF722F" w:rsidR="00CF722F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CF722F" w:rsidP="00CF722F" w:rsidR="00CF722F">
      <w:pPr>
        <w:ind w:firstLine="555"/>
        <w:jc w:val="both"/>
      </w:pPr>
    </w:p>
    <w:p w:rsidRDefault="00CF722F" w:rsidP="00CF722F" w:rsidR="00CF722F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D3840" w:rsidP="00D62269" w:rsidR="002D3840">
      <w:pPr>
        <w:ind w:firstLine="708"/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2D3840">
        <w:t>1</w:t>
      </w:r>
      <w:r w:rsidR="00031C9C">
        <w:t>.</w:t>
      </w:r>
      <w:r w:rsidR="002D3840">
        <w:t xml:space="preserve"> studenoga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E91121" w:rsidR="004128F8">
      <w:pPr>
        <w:pStyle w:val="Podnaslov"/>
        <w:ind w:firstLine="708" w:left="4956"/>
      </w:pPr>
      <w:r>
        <w:t xml:space="preserve">                                                                                                      </w:t>
      </w:r>
      <w:r w:rsidR="0022158D">
        <w:t xml:space="preserve">  </w:t>
      </w:r>
    </w:p>
    <w:p w:rsidRDefault="004128F8" w:rsidP="00E91121" w:rsidR="004128F8">
      <w:pPr>
        <w:pStyle w:val="Podnaslov"/>
        <w:ind w:firstLine="708" w:left="4956"/>
      </w:pPr>
    </w:p>
    <w:p w:rsidRDefault="004128F8" w:rsidP="00E91121" w:rsidR="004128F8">
      <w:pPr>
        <w:pStyle w:val="Podnaslov"/>
        <w:ind w:firstLine="708" w:left="4956"/>
      </w:pPr>
    </w:p>
    <w:p w:rsidRDefault="004128F8" w:rsidP="00E91121" w:rsidR="004128F8">
      <w:pPr>
        <w:pStyle w:val="Podnaslov"/>
        <w:ind w:firstLine="708" w:left="4956"/>
      </w:pPr>
    </w:p>
    <w:p w:rsidRDefault="004128F8" w:rsidP="00E91121" w:rsidR="004128F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4128F8" w:rsidP="00E91121" w:rsidR="004128F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128F8" w:rsidP="00E91121" w:rsidR="004128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128F8" w:rsidP="00E91121" w:rsidR="004128F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128F8" w:rsidP="00E91121" w:rsidR="004128F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F722F" w:rsidP="004128F8" w:rsidR="00CF722F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CF722F" w:rsidP="00E91121" w:rsidR="00CF722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D6228" w:rsidP="00CF722F" w:rsidR="00CD6228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CD6228" w:rsidP="002873FF" w:rsidR="00CD6228"/>
    <w:p w:rsidRDefault="00CD6228" w:rsidP="002873FF" w:rsidR="00CD6228"/>
    <w:p w:rsidRDefault="00CF722F" w:rsidP="002873FF" w:rsidR="00CF722F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p w:rsidRDefault="004128F8" w:rsidP="002873FF" w:rsidR="004128F8"/>
    <w:sectPr w:rsidR="004128F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0849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</w:t>
        </w:r>
        <w:r w:rsidR="002D3840">
          <w:t>4310/2016</w:t>
        </w:r>
        <w:r w:rsidR="004128F8">
          <w:t>-32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4EC3"/>
    <w:rsid w:val="00165391"/>
    <w:rsid w:val="0019626D"/>
    <w:rsid w:val="001B346C"/>
    <w:rsid w:val="001D2C3F"/>
    <w:rsid w:val="0022158D"/>
    <w:rsid w:val="00266654"/>
    <w:rsid w:val="00267DFA"/>
    <w:rsid w:val="00285E2F"/>
    <w:rsid w:val="002873FF"/>
    <w:rsid w:val="002B3E70"/>
    <w:rsid w:val="002C2774"/>
    <w:rsid w:val="002D3840"/>
    <w:rsid w:val="002E05EE"/>
    <w:rsid w:val="002F5AC0"/>
    <w:rsid w:val="0032399D"/>
    <w:rsid w:val="00332C09"/>
    <w:rsid w:val="0033451E"/>
    <w:rsid w:val="003526A2"/>
    <w:rsid w:val="00352B7A"/>
    <w:rsid w:val="0037077E"/>
    <w:rsid w:val="003B2400"/>
    <w:rsid w:val="003F067F"/>
    <w:rsid w:val="00404296"/>
    <w:rsid w:val="004128F8"/>
    <w:rsid w:val="00487EF6"/>
    <w:rsid w:val="004A5DAA"/>
    <w:rsid w:val="004E2F08"/>
    <w:rsid w:val="004F307A"/>
    <w:rsid w:val="00521ECE"/>
    <w:rsid w:val="00535EF3"/>
    <w:rsid w:val="00590B2F"/>
    <w:rsid w:val="005A7ACE"/>
    <w:rsid w:val="005B29F1"/>
    <w:rsid w:val="005C5A48"/>
    <w:rsid w:val="0061395A"/>
    <w:rsid w:val="00653CE0"/>
    <w:rsid w:val="00674394"/>
    <w:rsid w:val="006A6AF4"/>
    <w:rsid w:val="006B2FDB"/>
    <w:rsid w:val="006C3EED"/>
    <w:rsid w:val="00706617"/>
    <w:rsid w:val="00716F47"/>
    <w:rsid w:val="00780ADF"/>
    <w:rsid w:val="00787FF5"/>
    <w:rsid w:val="007D5C26"/>
    <w:rsid w:val="007D6952"/>
    <w:rsid w:val="007E5AB4"/>
    <w:rsid w:val="008F4182"/>
    <w:rsid w:val="009055A4"/>
    <w:rsid w:val="009110DF"/>
    <w:rsid w:val="0093632C"/>
    <w:rsid w:val="00963A90"/>
    <w:rsid w:val="00965028"/>
    <w:rsid w:val="00975376"/>
    <w:rsid w:val="00982611"/>
    <w:rsid w:val="00A1675F"/>
    <w:rsid w:val="00A50227"/>
    <w:rsid w:val="00A673EA"/>
    <w:rsid w:val="00AF6B26"/>
    <w:rsid w:val="00B046B0"/>
    <w:rsid w:val="00B10849"/>
    <w:rsid w:val="00B35B6D"/>
    <w:rsid w:val="00B93557"/>
    <w:rsid w:val="00BA05BA"/>
    <w:rsid w:val="00BA3EC0"/>
    <w:rsid w:val="00BB093B"/>
    <w:rsid w:val="00BD18E6"/>
    <w:rsid w:val="00C14EE5"/>
    <w:rsid w:val="00C27928"/>
    <w:rsid w:val="00CD6228"/>
    <w:rsid w:val="00CF722F"/>
    <w:rsid w:val="00D62269"/>
    <w:rsid w:val="00D66118"/>
    <w:rsid w:val="00D808B9"/>
    <w:rsid w:val="00D86B61"/>
    <w:rsid w:val="00D90299"/>
    <w:rsid w:val="00DE27FD"/>
    <w:rsid w:val="00EB6BEB"/>
    <w:rsid w:val="00F0429C"/>
    <w:rsid w:val="00F8277C"/>
    <w:rsid w:val="00FD5BE2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08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8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8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8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8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08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8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8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8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8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4310</izvorni_sadrzaj>
    <derivirana_varijabla naziv="DomainObject.Predmet.Broj_1">4310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St-4310/2016</izvorni_sadrzaj>
    <derivirana_varijabla naziv="DomainObject.Predmet.OznakaBroj_1">St-4310/2016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Modus-Expo d.o.o. zastupanog po punomoćniku Mario Ježek</izvorni_sadrzaj>
    <derivirana_varijabla naziv="DomainObject.Predmet.ProtustrankaFormated_1">  Modus-Expo d.o.o. zastupanog po punomoćniku Mario Ježek</derivirana_varijabla>
  </DomainObject.Predmet.ProtustrankaFormated>
  <DomainObject.Predmet.ProtustrankaFormatedOIB>
    <izvorni_sadrzaj>  Modus-Expo d.o.o., OIB 23179003634 zastupanog po punomoćniku Mario Ježek</izvorni_sadrzaj>
    <derivirana_varijabla naziv="DomainObject.Predmet.ProtustrankaFormatedOIB_1">  Modus-Expo d.o.o., OIB 23179003634 zastupanog po punomoćniku Mario Ježek</derivirana_varijabla>
  </DomainObject.Predmet.ProtustrankaFormatedOIB>
  <DomainObject.Predmet.ProtustrankaFormatedWithAdress>
    <izvorni_sadrzaj> Modus-Expo d.o.o., Borovci 6, 10000 Zagreb zastupanog po punomoćniku Mario Ježek</izvorni_sadrzaj>
    <derivirana_varijabla naziv="DomainObject.Predmet.ProtustrankaFormatedWithAdress_1"> Modus-Expo d.o.o., Borovci 6, 10000 Zagreb zastupanog po punomoćniku Mario Ježek</derivirana_varijabla>
  </DomainObject.Predmet.ProtustrankaFormatedWithAdress>
  <DomainObject.Predmet.ProtustrankaFormatedWithAdressOIB>
    <izvorni_sadrzaj> Modus-Expo d.o.o., OIB 23179003634, Borovci 6, 10000 Zagreb zastupanog po punomoćniku Mario Ježek</izvorni_sadrzaj>
    <derivirana_varijabla naziv="DomainObject.Predmet.ProtustrankaFormatedWithAdressOIB_1"> Modus-Expo d.o.o., OIB 23179003634, Borovci 6, 10000 Zagreb zastupanog po punomoćniku Mario Ježek</derivirana_varijabla>
  </DomainObject.Predmet.ProtustrankaFormatedWithAdressOIB>
  <DomainObject.Predmet.ProtustrankaWithAdress>
    <izvorni_sadrzaj>Modus-Expo d.o.o. Borovci 6, 10000 Zagreb</izvorni_sadrzaj>
    <derivirana_varijabla naziv="DomainObject.Predmet.ProtustrankaWithAdress_1">Modus-Expo d.o.o. Borovci 6, 10000 Zagreb</derivirana_varijabla>
  </DomainObject.Predmet.ProtustrankaWithAdress>
  <DomainObject.Predmet.ProtustrankaWithAdressOIB>
    <izvorni_sadrzaj>Modus-Expo d.o.o., OIB 23179003634, Borovci 6, 10000 Zagreb</izvorni_sadrzaj>
    <derivirana_varijabla naziv="DomainObject.Predmet.ProtustrankaWithAdressOIB_1">Modus-Expo d.o.o., OIB 23179003634, Borovci 6, 10000 Zagreb</derivirana_varijabla>
  </DomainObject.Predmet.ProtustrankaWithAdressOIB>
  <DomainObject.Predmet.ProtustrankaNazivFormated>
    <izvorni_sadrzaj>Modus-Expo d.o.o.</izvorni_sadrzaj>
    <derivirana_varijabla naziv="DomainObject.Predmet.ProtustrankaNazivFormated_1">Modus-Expo d.o.o.</derivirana_varijabla>
  </DomainObject.Predmet.ProtustrankaNazivFormated>
  <DomainObject.Predmet.ProtustrankaNazivFormatedOIB>
    <izvorni_sadrzaj>Modus-Expo d.o.o., OIB 23179003634</izvorni_sadrzaj>
    <derivirana_varijabla naziv="DomainObject.Predmet.ProtustrankaNazivFormatedOIB_1">Modus-Expo d.o.o., OIB 23179003634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Ježek; vjerovnici</izvorni_sadrzaj>
    <derivirana_varijabla naziv="DomainObject.Predmet.StrankaFormated_1">  FINA Regionalni centar Zagreb; Mario Ježek; vjerovnici</derivirana_varijabla>
  </DomainObject.Predmet.StrankaFormated>
  <DomainObject.Predmet.StrankaFormatedOIB>
    <izvorni_sadrzaj>  FINA Regionalni centar Zagreb, OIB 85821130368; Mario Ježek, OIB 57789688255; vjerovnici</izvorni_sadrzaj>
    <derivirana_varijabla naziv="DomainObject.Predmet.StrankaFormatedOIB_1">  FINA Regionalni centar Zagreb, OIB 85821130368; Mario Ježek, OIB 57789688255; vjerovnici</derivirana_varijabla>
  </DomainObject.Predmet.StrankaFormatedOIB>
  <DomainObject.Predmet.StrankaFormatedWithAdress>
    <izvorni_sadrzaj> FINA Regionalni centar Zagreb, Trg svibanjskih žrtava 1995. br. 1, 10000 Zagreb; Mario Ježek, Borovci 6, 10000 Zagreb; vjerovnici</izvorni_sadrzaj>
    <derivirana_varijabla naziv="DomainObject.Predmet.StrankaFormatedWithAdress_1"> FINA Regionalni centar Zagreb, Trg svibanjskih žrtava 1995. br. 1, 10000 Zagreb; Mario Ježek, Borovci 6, 10000 Zagreb; vjerovnici</derivirana_varijabla>
  </DomainObject.Predmet.StrankaFormatedWithAdress>
  <DomainObject.Predmet.StrankaFormatedWithAdressOIB>
    <izvorni_sadrzaj> FINA Regionalni centar Zagreb, OIB 85821130368, Trg svibanjskih žrtava 1995. br. 1, 10000 Zagreb; Mario Ježek, OIB 57789688255, Borovci 6, 10000 Zagreb; vjerovnici</izvorni_sadrzaj>
    <derivirana_varijabla naziv="DomainObject.Predmet.StrankaFormatedWithAdressOIB_1"> FINA Regionalni centar Zagreb, OIB 85821130368, Trg svibanjskih žrtava 1995. br. 1, 10000 Zagreb; Mario Ježek, OIB 57789688255, Borovci 6, 10000 Zagreb; vjerovnici</derivirana_varijabla>
  </DomainObject.Predmet.StrankaFormatedWithAdressOIB>
  <DomainObject.Predmet.StrankaWithAdress>
    <izvorni_sadrzaj>FINA Regionalni centar Zagreb Trg svibanjskih žrtava 1995. br. 1,10000 Zagreb,Mario Ježek Borovci 6,10000 Zagreb,vjerovnici </izvorni_sadrzaj>
    <derivirana_varijabla naziv="DomainObject.Predmet.StrankaWithAdress_1">FINA Regionalni centar Zagreb Trg svibanjskih žrtava 1995. br. 1,10000 Zagreb,Mario Ježek Borovci 6,10000 Zagreb,vjerovnici </derivirana_varijabla>
  </DomainObject.Predmet.StrankaWithAdress>
  <DomainObject.Predmet.StrankaWithAdressOIB>
    <izvorni_sadrzaj>FINA Regionalni centar Zagreb, OIB 85821130368, Trg svibanjskih žrtava 1995. br. 1,10000 Zagreb,Mario Ježek, OIB 57789688255, Borovci 6,10000 Zagreb,vjerovnici</izvorni_sadrzaj>
    <derivirana_varijabla naziv="DomainObject.Predmet.StrankaWithAdressOIB_1">FINA Regionalni centar Zagreb, OIB 85821130368, Trg svibanjskih žrtava 1995. br. 1,10000 Zagreb,Mario Ježek, OIB 57789688255, Borovci 6,10000 Zagreb,vjerovnici</derivirana_varijabla>
  </DomainObject.Predmet.StrankaWithAdressOIB>
  <DomainObject.Predmet.StrankaNazivFormated>
    <izvorni_sadrzaj>FINA Regionalni centar Zagreb,Mario Ježek,vjerovnici</izvorni_sadrzaj>
    <derivirana_varijabla naziv="DomainObject.Predmet.StrankaNazivFormated_1">FINA Regionalni centar Zagreb,Mario Ježek,vjerovnici</derivirana_varijabla>
  </DomainObject.Predmet.StrankaNazivFormated>
  <DomainObject.Predmet.StrankaNazivFormatedOIB>
    <izvorni_sadrzaj>FINA Regionalni centar Zagreb, OIB 85821130368,Mario Ježek, OIB 57789688255,vjerovnici</izvorni_sadrzaj>
    <derivirana_varijabla naziv="DomainObject.Predmet.StrankaNazivFormatedOIB_1">FINA Regionalni centar Zagreb, OIB 85821130368,Mario Ježek, OIB 57789688255,vjerovnici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Mario Ježek</item>
      <item>vjerovnici</item>
    </izvorni_sadrzaj>
    <derivirana_varijabla naziv="DomainObject.Predmet.StrankaListFormated_1">
      <item>FINA Regionalni centar Zagreb</item>
      <item>Mario Ježek</item>
      <item>vjerovnici</item>
    </derivirana_varijabla>
  </DomainObject.Predmet.StrankaListFormated>
  <DomainObject.Predmet.StrankaListFormatedOIB>
    <izvorni_sadrzaj>
      <item>FINA Regionalni centar Zagreb, OIB 85821130368</item>
      <item>Mario Ježek, OIB 57789688255</item>
      <item>vjerovnici</item>
    </izvorni_sadrzaj>
    <derivirana_varijabla naziv="DomainObject.Predmet.StrankaListFormatedOIB_1">
      <item>FINA Regionalni centar Zagreb, OIB 85821130368</item>
      <item>Mario Ježek, OIB 57789688255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Ježek, Borovci 6, 10000 Zagreb</item>
      <item>vjerovnici</item>
    </izvorni_sadrzaj>
    <derivirana_varijabla naziv="DomainObject.Predmet.StrankaListFormatedWithAdress_1">
      <item>FINA Regionalni centar Zagreb, Trg svibanjskih žrtava 1995. br. 1, 10000 Zagreb</item>
      <item>Mario Ježek, Borovci 6,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Ježek, OIB 57789688255, Borovci 6,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Mario Ježek, OIB 57789688255, Borovci 6, 10000 Zagreb</item>
      <item>vjerovnici</item>
    </derivirana_varijabla>
  </DomainObject.Predmet.StrankaListFormatedWithAdressOIB>
  <DomainObject.Predmet.StrankaListNazivFormated>
    <izvorni_sadrzaj>
      <item>FINA Regionalni centar Zagreb</item>
      <item>Mario Ježek</item>
      <item>vjerovnici</item>
    </izvorni_sadrzaj>
    <derivirana_varijabla naziv="DomainObject.Predmet.StrankaListNazivFormated_1">
      <item>FINA Regionalni centar Zagreb</item>
      <item>Mario Ježek</item>
      <item>vjerovnici</item>
    </derivirana_varijabla>
  </DomainObject.Predmet.StrankaListNazivFormated>
  <DomainObject.Predmet.StrankaListNazivFormatedOIB>
    <izvorni_sadrzaj>
      <item>FINA Regionalni centar Zagreb, OIB 85821130368</item>
      <item>Mario Ježek, OIB 57789688255</item>
      <item>vjerovnici</item>
    </izvorni_sadrzaj>
    <derivirana_varijabla naziv="DomainObject.Predmet.StrankaListNazivFormatedOIB_1">
      <item>FINA Regionalni centar Zagreb, OIB 85821130368</item>
      <item>Mario Ježek, OIB 57789688255</item>
      <item>vjerovnici</item>
    </derivirana_varijabla>
  </DomainObject.Predmet.StrankaListNazivFormatedOIB>
  <DomainObject.Predmet.ProtuStrankaListFormated>
    <izvorni_sadrzaj>
      <item>Modus-Expo d.o.o. zastupanog po punomoćniku Mario Ježek</item>
    </izvorni_sadrzaj>
    <derivirana_varijabla naziv="DomainObject.Predmet.ProtuStrankaListFormated_1">
      <item>Modus-Expo d.o.o. zastupanog po punomoćniku Mario Ježek</item>
    </derivirana_varijabla>
  </DomainObject.Predmet.ProtuStrankaListFormated>
  <DomainObject.Predmet.ProtuStrankaListFormatedOIB>
    <izvorni_sadrzaj>
      <item>Modus-Expo d.o.o., OIB 23179003634 zastupanog po punomoćniku Mario Ježek</item>
    </izvorni_sadrzaj>
    <derivirana_varijabla naziv="DomainObject.Predmet.ProtuStrankaListFormatedOIB_1">
      <item>Modus-Expo d.o.o., OIB 23179003634 zastupanog po punomoćniku Mario Ježek</item>
    </derivirana_varijabla>
  </DomainObject.Predmet.ProtuStrankaListFormatedOIB>
  <DomainObject.Predmet.ProtuStrankaListFormatedWithAdress>
    <izvorni_sadrzaj>
      <item>Modus-Expo d.o.o., Borovci 6, 10000 Zagreb zastupanog po punomoćniku Mario Ježek</item>
    </izvorni_sadrzaj>
    <derivirana_varijabla naziv="DomainObject.Predmet.ProtuStrankaListFormatedWithAdress_1">
      <item>Modus-Expo d.o.o., Borovci 6, 10000 Zagreb zastupanog po punomoćniku Mario Ježek</item>
    </derivirana_varijabla>
  </DomainObject.Predmet.ProtuStrankaListFormatedWithAdress>
  <DomainObject.Predmet.ProtuStrankaListFormatedWithAdressOIB>
    <izvorni_sadrzaj>
      <item>Modus-Expo d.o.o., OIB 23179003634, Borovci 6, 10000 Zagreb zastupanog po punomoćniku Mario Ježek</item>
    </izvorni_sadrzaj>
    <derivirana_varijabla naziv="DomainObject.Predmet.ProtuStrankaListFormatedWithAdressOIB_1">
      <item>Modus-Expo d.o.o., OIB 23179003634, Borovci 6, 10000 Zagreb zastupanog po punomoćniku Mario Ježek</item>
    </derivirana_varijabla>
  </DomainObject.Predmet.ProtuStrankaListFormatedWithAdressOIB>
  <DomainObject.Predmet.ProtuStrankaListNazivFormated>
    <izvorni_sadrzaj>
      <item>Modus-Expo d.o.o.</item>
    </izvorni_sadrzaj>
    <derivirana_varijabla naziv="DomainObject.Predmet.ProtuStrankaListNazivFormated_1">
      <item>Modus-Expo d.o.o.</item>
    </derivirana_varijabla>
  </DomainObject.Predmet.ProtuStrankaListNazivFormated>
  <DomainObject.Predmet.ProtuStrankaListNazivFormatedOIB>
    <izvorni_sadrzaj>
      <item>Modus-Expo d.o.o., OIB 23179003634</item>
    </izvorni_sadrzaj>
    <derivirana_varijabla naziv="DomainObject.Predmet.ProtuStrankaListNazivFormatedOIB_1">
      <item>Modus-Expo d.o.o., OIB 23179003634</item>
    </derivirana_varijabla>
  </DomainObject.Predmet.ProtuStrankaListNazivFormatedOIB>
  <DomainObject.Predmet.OstaliListFormated>
    <izvorni_sadrzaj>
      <item>Mario Ježek punomoćnik sudionika u postupku Modus-Expo d.o.o.</item>
      <item>Ana Šakić</item>
    </izvorni_sadrzaj>
    <derivirana_varijabla naziv="DomainObject.Predmet.OstaliListFormated_1">
      <item>Mario Ježek punomoćnik sudionika u postupku Modus-Expo d.o.o.</item>
      <item>Ana Šakić</item>
    </derivirana_varijabla>
  </DomainObject.Predmet.OstaliListFormated>
  <DomainObject.Predmet.OstaliListFormatedOIB>
    <izvorni_sadrzaj>
      <item>Mario Ježek, OIB 57789688255 punomoćnik sudionika u postupku Modus-Expo d.o.o.</item>
      <item>Ana Šakić, OIB 06903243250</item>
    </izvorni_sadrzaj>
    <derivirana_varijabla naziv="DomainObject.Predmet.OstaliListFormatedOIB_1">
      <item>Mario Ježek, OIB 57789688255 punomoćnik sudionika u postupku Modus-Expo d.o.o.</item>
      <item>Ana Šakić, OIB 06903243250</item>
    </derivirana_varijabla>
  </DomainObject.Predmet.OstaliListFormatedOIB>
  <DomainObject.Predmet.OstaliListFormatedWithAdress>
    <izvorni_sadrzaj>
      <item>Mario Ježek, Borovci 6, 10000 Zagreb punomoćnik sudionika u postupku Modus-Expo d.o.o.</item>
      <item>Ana Šakić, Dubovačka 29, 10000 Zagreb</item>
    </izvorni_sadrzaj>
    <derivirana_varijabla naziv="DomainObject.Predmet.OstaliListFormatedWithAdress_1">
      <item>Mario Ježek, Borovci 6, 10000 Zagreb punomoćnik sudionika u postupku Modus-Expo d.o.o.</item>
      <item>Ana Šakić, Dubovačka 29, 10000 Zagreb</item>
    </derivirana_varijabla>
  </DomainObject.Predmet.OstaliListFormatedWithAdress>
  <DomainObject.Predmet.OstaliListFormatedWithAdressOIB>
    <izvorni_sadrzaj>
      <item>Mario Ježek, OIB 57789688255, Borovci 6, 10000 Zagreb punomoćnik sudionika u postupku Modus-Expo d.o.o.</item>
      <item>Ana Šakić, OIB 06903243250, Dubovačka 29, 10000 Zagreb</item>
    </izvorni_sadrzaj>
    <derivirana_varijabla naziv="DomainObject.Predmet.OstaliListFormatedWithAdressOIB_1">
      <item>Mario Ježek, OIB 57789688255, Borovci 6, 10000 Zagreb punomoćnik sudionika u postupku Modus-Expo d.o.o.</item>
      <item>Ana Šakić, OIB 06903243250, Dubovačka 29, 10000 Zagreb</item>
    </derivirana_varijabla>
  </DomainObject.Predmet.OstaliListFormatedWithAdressOIB>
  <DomainObject.Predmet.OstaliListNazivFormated>
    <izvorni_sadrzaj>
      <item>Mario Ježek</item>
      <item>Ana Šakić</item>
    </izvorni_sadrzaj>
    <derivirana_varijabla naziv="DomainObject.Predmet.OstaliListNazivFormated_1">
      <item>Mario Ježek</item>
      <item>Ana Šakić</item>
    </derivirana_varijabla>
  </DomainObject.Predmet.OstaliListNazivFormated>
  <DomainObject.Predmet.OstaliListNazivFormatedOIB>
    <izvorni_sadrzaj>
      <item>Mario Ježek, OIB 57789688255</item>
      <item>Ana Šakić, OIB 06903243250</item>
    </izvorni_sadrzaj>
    <derivirana_varijabla naziv="DomainObject.Predmet.OstaliListNazivFormatedOIB_1">
      <item>Mario Ježek, OIB 57789688255</item>
      <item>Ana Šakić, OIB 06903243250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Modus-Expo d.o.o.</izvorni_sadrzaj>
    <derivirana_varijabla naziv="DomainObject.Predmet.ProtustrankaIDrugi_1">Modus-Expo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Modus-Expo d.o.o., OIB 23179003634, Borovci 6, 10000 Zagreb</izvorni_sadrzaj>
    <derivirana_varijabla naziv="DomainObject.Predmet.ProtustrankaIDrugiAdressOIB_1">Modus-Expo d.o.o., OIB 23179003634, Borovci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Modus-Expo d.o.o.</item>
      <item>Mario Ježek</item>
      <item>Mario Ježek</item>
      <item>vjerovnici</item>
      <item>Ana Šakić</item>
    </izvorni_sadrzaj>
    <derivirana_varijabla naziv="DomainObject.Predmet.SudioniciListNaziv_1">
      <item>FINA Regionalni centar Zagreb</item>
      <item>Modus-Expo d.o.o.</item>
      <item>Mario Ježek</item>
      <item>Mario Ježek</item>
      <item>vjerovnici</item>
      <item>Ana Šakić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Modus-Expo d.o.o., OIB 23179003634, Borovci 6,10000 Zagreb</item>
      <item>Mario Ježek, OIB 57789688255, Borovci 6,10000 Zagreb</item>
      <item>Mario Ježek, OIB 57789688255, Borovci 6,10000 Zagreb</item>
      <item>vjerovnici</item>
      <item>Ana Šakić, OIB 06903243250, Dubovačka 29,10000 Zagreb</item>
    </izvorni_sadrzaj>
    <derivirana_varijabla naziv="DomainObject.Predmet.SudioniciListAdressOIB_1">
      <item>FINA Regionalni centar Zagreb, OIB 85821130368, Trg svibanjskih žrtava 1995. br. 1,10000 Zagreb</item>
      <item>Modus-Expo d.o.o., OIB 23179003634, Borovci 6,10000 Zagreb</item>
      <item>Mario Ježek, OIB 57789688255, Borovci 6,10000 Zagreb</item>
      <item>Mario Ježek, OIB 57789688255, Borovci 6,10000 Zagreb</item>
      <item>vjerovnici</item>
      <item>Ana Šakić, OIB 06903243250, Dubovačka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23179003634</item>
      <item>, OIB 57789688255</item>
      <item>, OIB 57789688255</item>
      <item>, OIB null</item>
      <item>, OIB 06903243250</item>
    </izvorni_sadrzaj>
    <derivirana_varijabla naziv="DomainObject.Predmet.SudioniciListNazivOIB_1">
      <item>, OIB 85821130368</item>
      <item>, OIB 23179003634</item>
      <item>, OIB 57789688255</item>
      <item>, OIB 57789688255</item>
      <item>, OIB null</item>
      <item>, OIB 06903243250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289</properties:Words>
  <properties:Characters>1541</properties:Characters>
  <properties:Lines>107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2017-11-21T13:55:00Z</dcterms:created>
  <dc:creator>nribaric</dc:creator>
  <cp:lastModifiedBy>Jadranka Zelić</cp:lastModifiedBy>
  <cp:lastPrinted>2017-11-21T13:54:00Z</cp:lastPrinted>
  <dcterms:modified xmlns:xsi="http://www.w3.org/2001/XMLSchema-instance" xsi:type="dcterms:W3CDTF">2017-11-21T13:56:00Z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