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25ee" w14:paraId="fd125ee" w:rsidRDefault="00A60B31" w:rsidP="00A91121" w:rsidR="00A60B31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805/15-6</w:t>
      </w:r>
    </w:p>
    <w:p w:rsidRDefault="00A60B31" w:rsidP="00BF3D61" w:rsidR="00A60B31" w:rsidRPr="008C3132">
      <w:pPr>
        <w:jc w:val="center"/>
      </w:pPr>
    </w:p>
    <w:p w:rsidRDefault="00A60B31" w:rsidP="00952B68" w:rsidR="00A60B31" w:rsidRPr="008C3132">
      <w:r w:rsidRPr="008C3132">
        <w:t>REPUBLIKA HRVATSKA</w:t>
      </w:r>
    </w:p>
    <w:p w:rsidRDefault="00A60B31" w:rsidP="00952B68" w:rsidR="00A60B31">
      <w:r w:rsidRPr="008C3132">
        <w:t>TRGOVAČKI SUD U ZADRU</w:t>
      </w:r>
    </w:p>
    <w:p w:rsidRDefault="00A60B31" w:rsidP="00952B68" w:rsidR="00A60B31">
      <w:r>
        <w:t>Dr. Franje Tuđmana 35</w:t>
      </w:r>
    </w:p>
    <w:p w:rsidRDefault="00A60B31" w:rsidP="00952B68" w:rsidR="00A60B31"/>
    <w:p w:rsidRDefault="00A60B31" w:rsidP="008C3132" w:rsidR="00A60B31" w:rsidRPr="008C3132">
      <w:pPr>
        <w:jc w:val="center"/>
      </w:pPr>
      <w:r>
        <w:t xml:space="preserve">U  I M E  R E P U B L I K E  H R V A T S K E </w:t>
      </w:r>
    </w:p>
    <w:p w:rsidRDefault="00A60B31" w:rsidP="00106EA8" w:rsidR="00A60B31" w:rsidRPr="008C3132">
      <w:pPr>
        <w:jc w:val="both"/>
      </w:pPr>
    </w:p>
    <w:p w:rsidRDefault="00A60B31" w:rsidP="001A4E75" w:rsidR="00A60B3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60B31" w:rsidP="005440C2" w:rsidR="00A60B31" w:rsidRPr="008C3132"/>
    <w:p w:rsidRDefault="00A60B31" w:rsidP="008D4452" w:rsidR="00A60B31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JEZERA PROJEKT d.o.o., Zadar, Don Jose Felicinovića 3, Zadar, OIB: 54391814845</w:t>
      </w:r>
      <w:r w:rsidRPr="008C3132">
        <w:t xml:space="preserve">, dana </w:t>
      </w:r>
      <w:r w:rsidR="00244A56">
        <w:t>18. ožujka</w:t>
      </w:r>
      <w:r>
        <w:t xml:space="preserve"> 2016</w:t>
      </w:r>
      <w:r w:rsidRPr="008C3132">
        <w:t>.,</w:t>
      </w:r>
    </w:p>
    <w:p w:rsidRDefault="00A60B31" w:rsidP="00316882" w:rsidR="00A60B31" w:rsidRPr="008C3132">
      <w:pPr>
        <w:jc w:val="both"/>
      </w:pPr>
    </w:p>
    <w:p w:rsidRDefault="00A60B31" w:rsidP="005440C2" w:rsidR="00A60B31" w:rsidRPr="008C3132">
      <w:pPr>
        <w:jc w:val="center"/>
      </w:pPr>
      <w:r w:rsidRPr="008C3132">
        <w:t>r i j e š i o  j e</w:t>
      </w:r>
    </w:p>
    <w:p w:rsidRDefault="00A60B31" w:rsidP="005440C2" w:rsidR="00A60B31" w:rsidRPr="008C3132">
      <w:pPr>
        <w:jc w:val="center"/>
      </w:pPr>
    </w:p>
    <w:p w:rsidRDefault="00A60B31" w:rsidP="00193657" w:rsidR="00A60B31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244A56">
        <w:t xml:space="preserve"> skraćeni</w:t>
      </w:r>
      <w:r w:rsidRPr="002B5AAE">
        <w:t xml:space="preserve"> stečajni postupak nad stečajnim dužnikom </w:t>
      </w:r>
      <w:r>
        <w:t>JEZERA PROJEKT d.o.o., Zadar, Don Jose Felicinovića 3, Zadar, OIB: 54391814845</w:t>
      </w:r>
      <w:r w:rsidRPr="002B5AAE">
        <w:t>.</w:t>
      </w:r>
    </w:p>
    <w:p w:rsidRDefault="00A60B31" w:rsidP="00193657" w:rsidR="00A60B31" w:rsidRPr="002B5AAE">
      <w:pPr>
        <w:ind w:hanging="705" w:left="705"/>
        <w:jc w:val="both"/>
        <w:rPr>
          <w:b/>
        </w:rPr>
      </w:pPr>
    </w:p>
    <w:p w:rsidRDefault="00A60B31" w:rsidP="00193657" w:rsidR="00A60B31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 xml:space="preserve">JEZERA PROJEKT d.o.o., Zadar, Don Jose Felicinovića 3, Zadar, OIB: 54391814845, </w:t>
      </w:r>
      <w:r w:rsidRPr="002B5AAE">
        <w:t xml:space="preserve">otvara se </w:t>
      </w:r>
      <w:r w:rsidR="00244A56">
        <w:t xml:space="preserve">18. </w:t>
      </w:r>
      <w:r>
        <w:t>ožujka</w:t>
      </w:r>
      <w:r w:rsidRPr="002B5AAE">
        <w:t xml:space="preserve"> 2016. u 14,</w:t>
      </w:r>
      <w:r w:rsidR="00244A56">
        <w:t>30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A60B31" w:rsidP="00193657" w:rsidR="00A60B31" w:rsidRPr="002B5AAE">
      <w:pPr>
        <w:ind w:hanging="705" w:left="705"/>
        <w:jc w:val="both"/>
      </w:pPr>
    </w:p>
    <w:p w:rsidRDefault="00A60B31" w:rsidP="00244A56" w:rsidR="00244A56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244A56" w:rsidRPr="006B10C3">
        <w:t>Stečajnim upraviteljem imenuje se Nada Mikulandra iz Bilica, Stubalj 238, OIB: 01343352417.</w:t>
      </w:r>
    </w:p>
    <w:p w:rsidRDefault="00A60B31" w:rsidP="00E41244" w:rsidR="00A60B31">
      <w:pPr>
        <w:ind w:hanging="705" w:left="705"/>
        <w:jc w:val="both"/>
      </w:pPr>
    </w:p>
    <w:p w:rsidRDefault="00A60B31" w:rsidP="00E41244" w:rsidR="00A60B31" w:rsidRPr="002B5AAE">
      <w:pPr>
        <w:ind w:hanging="705" w:left="705"/>
        <w:jc w:val="both"/>
      </w:pPr>
    </w:p>
    <w:p w:rsidRDefault="00A60B31" w:rsidP="00193657" w:rsidR="00A60B31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244A56">
        <w:t xml:space="preserve">skraćeni </w:t>
      </w:r>
      <w:r w:rsidRPr="002B5AAE">
        <w:t xml:space="preserve">stečajni postupak nad dužnikom </w:t>
      </w:r>
      <w:r>
        <w:t>JEZERA PROJEKT d.o.o., Zadar, Don Jose Felicinovića 3, Zadar, OIB: 54391814845</w:t>
      </w:r>
      <w:r w:rsidRPr="002B5AAE">
        <w:t>.</w:t>
      </w:r>
    </w:p>
    <w:p w:rsidRDefault="00A60B31" w:rsidP="00193657" w:rsidR="00A60B31">
      <w:pPr>
        <w:ind w:hanging="705" w:left="705"/>
        <w:jc w:val="both"/>
        <w:rPr>
          <w:b/>
        </w:rPr>
      </w:pPr>
    </w:p>
    <w:p w:rsidRDefault="00A60B31" w:rsidP="00193657" w:rsidR="00A60B31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A60B31" w:rsidP="00193657" w:rsidR="00A60B31" w:rsidRPr="002B5AAE">
      <w:pPr>
        <w:jc w:val="both"/>
      </w:pPr>
    </w:p>
    <w:p w:rsidRDefault="00A60B31" w:rsidP="00193657" w:rsidR="00A60B31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A60B31" w:rsidP="00193657" w:rsidR="00A60B31" w:rsidRPr="002B5AAE">
      <w:pPr>
        <w:ind w:hanging="705" w:left="705"/>
        <w:jc w:val="both"/>
      </w:pPr>
    </w:p>
    <w:p w:rsidRDefault="00A60B31" w:rsidP="00193657" w:rsidR="00A60B31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A60B31" w:rsidP="00193657" w:rsidR="00A60B31" w:rsidRPr="002B5AAE">
      <w:pPr>
        <w:jc w:val="both"/>
      </w:pPr>
    </w:p>
    <w:p w:rsidRDefault="00A60B31" w:rsidP="00193657" w:rsidR="00A60B31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A60B31" w:rsidP="00193657" w:rsidR="00A60B31">
      <w:pPr>
        <w:rPr>
          <w:b/>
        </w:rPr>
      </w:pPr>
    </w:p>
    <w:p w:rsidRDefault="00A60B31" w:rsidP="00193657" w:rsidR="00A60B31">
      <w:pPr>
        <w:rPr>
          <w:b/>
        </w:rPr>
      </w:pPr>
    </w:p>
    <w:p w:rsidRDefault="00A60B31" w:rsidP="00193657" w:rsidR="00A60B31">
      <w:pPr>
        <w:rPr>
          <w:b/>
        </w:rPr>
      </w:pPr>
    </w:p>
    <w:p w:rsidRDefault="00A60B31" w:rsidP="00193657" w:rsidR="00A60B31" w:rsidRPr="002B5AAE">
      <w:pPr>
        <w:rPr>
          <w:b/>
        </w:rPr>
      </w:pPr>
    </w:p>
    <w:p w:rsidRDefault="00A60B31" w:rsidP="00193657" w:rsidR="00A60B31" w:rsidRPr="002B5AAE">
      <w:pPr>
        <w:jc w:val="center"/>
      </w:pPr>
      <w:r w:rsidRPr="002B5AAE">
        <w:lastRenderedPageBreak/>
        <w:t>Obrazloženje</w:t>
      </w:r>
    </w:p>
    <w:p w:rsidRDefault="00A60B31" w:rsidP="00193657" w:rsidR="00A60B31" w:rsidRPr="002B5AAE">
      <w:pPr>
        <w:jc w:val="center"/>
        <w:rPr>
          <w:b/>
        </w:rPr>
      </w:pPr>
    </w:p>
    <w:p w:rsidRDefault="00A60B31" w:rsidP="00193657" w:rsidR="00A60B31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3579C">
        <w:t>2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622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3.230,57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A60B31" w:rsidP="00193657" w:rsidR="00A60B31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A60B31" w:rsidP="00193657" w:rsidR="00A60B31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A60B31" w:rsidP="00193657" w:rsidR="00A60B31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244A56">
        <w:t>a</w:t>
      </w:r>
      <w:r>
        <w:t xml:space="preserve"> </w:t>
      </w:r>
      <w:r w:rsidR="00244A56" w:rsidRPr="006B10C3">
        <w:t>Nada Mikulandra iz Bilica</w:t>
      </w:r>
      <w:r w:rsidRPr="00D75141">
        <w:t>.</w:t>
      </w:r>
    </w:p>
    <w:p w:rsidRDefault="00A60B31" w:rsidP="00193657" w:rsidR="00A60B31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A60B31" w:rsidP="00193657" w:rsidR="00A60B31" w:rsidRPr="002B5AAE">
      <w:pPr>
        <w:jc w:val="both"/>
      </w:pPr>
      <w:r w:rsidRPr="002B5AAE">
        <w:t xml:space="preserve">          Stoga je odlučeno kao u izreci.</w:t>
      </w:r>
    </w:p>
    <w:p w:rsidRDefault="00A60B31" w:rsidP="00193657" w:rsidR="00A60B31" w:rsidRPr="002B5AAE">
      <w:pPr>
        <w:jc w:val="both"/>
      </w:pPr>
    </w:p>
    <w:p w:rsidRDefault="00A60B31" w:rsidP="00193657" w:rsidR="00A60B31" w:rsidRPr="00240F6B">
      <w:pPr>
        <w:jc w:val="center"/>
      </w:pPr>
      <w:r w:rsidRPr="00240F6B">
        <w:t xml:space="preserve">U Zadru, dana </w:t>
      </w:r>
      <w:r w:rsidR="00244A56">
        <w:t>18. ožujka</w:t>
      </w:r>
      <w:r w:rsidRPr="00240F6B">
        <w:t xml:space="preserve"> 2016. </w:t>
      </w:r>
    </w:p>
    <w:p w:rsidRDefault="00A60B31" w:rsidP="00193657" w:rsidR="00A60B31" w:rsidRPr="00240F6B">
      <w:pPr>
        <w:jc w:val="both"/>
      </w:pPr>
    </w:p>
    <w:p w:rsidRDefault="00A60B31" w:rsidP="00193657" w:rsidR="00A60B3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A60B31" w:rsidP="00193657" w:rsidR="00A60B3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A60B31" w:rsidP="00193657" w:rsidR="00A60B31" w:rsidRPr="002B5AAE">
      <w:pPr>
        <w:jc w:val="both"/>
        <w:rPr>
          <w:b/>
        </w:rPr>
      </w:pPr>
    </w:p>
    <w:p w:rsidRDefault="00A60B31" w:rsidP="00193657" w:rsidR="00A60B31" w:rsidRPr="002B5AAE">
      <w:pPr>
        <w:jc w:val="both"/>
        <w:rPr>
          <w:b/>
        </w:rPr>
      </w:pPr>
    </w:p>
    <w:p w:rsidRDefault="00A60B31" w:rsidP="00193657" w:rsidR="00A60B31">
      <w:pPr>
        <w:jc w:val="both"/>
        <w:rPr>
          <w:b/>
        </w:rPr>
      </w:pPr>
    </w:p>
    <w:p w:rsidRDefault="00A60B31" w:rsidP="00193657" w:rsidR="00A60B31" w:rsidRPr="002B5AAE">
      <w:pPr>
        <w:jc w:val="both"/>
        <w:rPr>
          <w:b/>
        </w:rPr>
      </w:pPr>
    </w:p>
    <w:p w:rsidRDefault="00A60B31" w:rsidP="00193657" w:rsidR="00A60B31" w:rsidRPr="00240F6B">
      <w:pPr>
        <w:jc w:val="both"/>
      </w:pPr>
      <w:r w:rsidRPr="00240F6B">
        <w:t>POUKA O PRAVNOM LIJEKU</w:t>
      </w:r>
    </w:p>
    <w:p w:rsidRDefault="00244A56" w:rsidP="00244A56" w:rsidR="00244A56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44A56" w:rsidP="00244A56" w:rsidR="00244A56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A60B31" w:rsidP="00193657" w:rsidR="00A60B31" w:rsidRPr="00240F6B">
      <w:pPr>
        <w:ind w:firstLine="705"/>
        <w:jc w:val="both"/>
      </w:pPr>
    </w:p>
    <w:p w:rsidRDefault="00A60B31" w:rsidP="00193657" w:rsidR="00A60B31" w:rsidRPr="002B5AAE">
      <w:pPr>
        <w:jc w:val="both"/>
        <w:rPr>
          <w:b/>
        </w:rPr>
      </w:pPr>
    </w:p>
    <w:p w:rsidRDefault="00A60B31" w:rsidP="00193657" w:rsidR="00A60B31" w:rsidRPr="00240F6B">
      <w:pPr>
        <w:jc w:val="both"/>
      </w:pPr>
      <w:r w:rsidRPr="00240F6B">
        <w:t>DNA: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FINA,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ŽDO - Zadar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lastRenderedPageBreak/>
        <w:t>Poreznoj upravi Zadar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Pisarnica suda-ovdje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A60B31" w:rsidP="00193657" w:rsidR="00A60B31" w:rsidRPr="00240F6B">
      <w:pPr>
        <w:numPr>
          <w:ilvl w:val="0"/>
          <w:numId w:val="4"/>
        </w:numPr>
      </w:pPr>
      <w:r w:rsidRPr="00240F6B">
        <w:t>u spis</w:t>
      </w:r>
    </w:p>
    <w:p w:rsidRDefault="00A60B31" w:rsidP="00193657" w:rsidR="00A60B31" w:rsidRPr="002B5AAE">
      <w:pPr>
        <w:jc w:val="both"/>
      </w:pPr>
    </w:p>
    <w:p w:rsidRDefault="00A60B31" w:rsidP="00193657" w:rsidR="00A60B31" w:rsidRPr="002B5AAE">
      <w:pPr>
        <w:ind w:hanging="705" w:left="705"/>
        <w:jc w:val="both"/>
      </w:pPr>
    </w:p>
    <w:p w:rsidRDefault="00A60B31" w:rsidP="00193657" w:rsidR="00A60B31">
      <w:pPr>
        <w:ind w:hanging="705" w:left="705"/>
        <w:jc w:val="both"/>
      </w:pPr>
    </w:p>
    <w:sectPr w:rsidSect="00BE1154" w:rsidR="00A60B3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B31" w:rsidR="00A60B31">
      <w:r>
        <w:separator/>
      </w:r>
    </w:p>
  </w:endnote>
  <w:endnote w:id="0" w:type="continuationSeparator">
    <w:p w:rsidRDefault="00A60B31" w:rsidR="00A60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B31" w:rsidR="00A60B31">
      <w:r>
        <w:separator/>
      </w:r>
    </w:p>
  </w:footnote>
  <w:footnote w:id="0" w:type="continuationSeparator">
    <w:p w:rsidRDefault="00A60B31" w:rsidR="00A60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B31" w:rsidP="00E37B9D" w:rsidR="00A60B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B31" w:rsidR="00A60B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B31" w:rsidP="00E37B9D" w:rsidR="00A60B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4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60B31" w:rsidP="008C3132" w:rsidR="00A60B31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805/15-6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0446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44A56"/>
    <w:rsid w:val="00254DBF"/>
    <w:rsid w:val="002765A5"/>
    <w:rsid w:val="00280B03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260A"/>
    <w:rsid w:val="00614882"/>
    <w:rsid w:val="00624EE7"/>
    <w:rsid w:val="0063579C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722809"/>
    <w:rsid w:val="0072570A"/>
    <w:rsid w:val="0075628E"/>
    <w:rsid w:val="00785980"/>
    <w:rsid w:val="007C0700"/>
    <w:rsid w:val="00821286"/>
    <w:rsid w:val="00830E2B"/>
    <w:rsid w:val="008455B6"/>
    <w:rsid w:val="008503D7"/>
    <w:rsid w:val="00862CC5"/>
    <w:rsid w:val="008B5890"/>
    <w:rsid w:val="008C078D"/>
    <w:rsid w:val="008C3132"/>
    <w:rsid w:val="008D1706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0B31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4E20"/>
    <w:rsid w:val="00CA3E6B"/>
    <w:rsid w:val="00CA6E9D"/>
    <w:rsid w:val="00D040D4"/>
    <w:rsid w:val="00D10636"/>
    <w:rsid w:val="00D13993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0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3074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JEZERA PROJEKT d.o.o.  za građevinsku djelatnost i turizam</izvorni_sadrzaj>
    <derivirana_varijabla naziv="DomainObject.Predmet.ProtustrankaFormated_1">  JEZERA PROJEKT d.o.o.  za građevinsku djelatnost i turizam</derivirana_varijabla>
  </DomainObject.Predmet.ProtustrankaFormated>
  <DomainObject.Predmet.ProtustrankaFormatedOIB>
    <izvorni_sadrzaj>  JEZERA PROJEKT d.o.o.  za građevinsku djelatnost i turizam, OIB 54391814845</izvorni_sadrzaj>
    <derivirana_varijabla naziv="DomainObject.Predmet.ProtustrankaFormatedOIB_1">  JEZERA PROJEKT d.o.o.  za građevinsku djelatnost i turizam, OIB 54391814845</derivirana_varijabla>
  </DomainObject.Predmet.ProtustrankaFormatedOIB>
  <DomainObject.Predmet.ProtustrankaFormatedWithAdress>
    <izvorni_sadrzaj> JEZERA PROJEKT d.o.o.  za građevinsku djelatnost i turizam, Don Jose Felicinovića  3 , 23000 Zadar</izvorni_sadrzaj>
    <derivirana_varijabla naziv="DomainObject.Predmet.ProtustrankaFormatedWithAdress_1"> JEZERA PROJEKT d.o.o.  za građevinsku djelatnost i turizam, Don Jose Felicinovića  3 , 23000 Zadar</derivirana_varijabla>
  </DomainObject.Predmet.ProtustrankaFormatedWithAdress>
  <DomainObject.Predmet.ProtustrankaFormatedWithAdressOIB>
    <izvorni_sadrzaj> JEZERA PROJEKT d.o.o.  za građevinsku djelatnost i turizam, OIB 54391814845, Don Jose Felicinovića  3 , 23000 Zadar</izvorni_sadrzaj>
    <derivirana_varijabla naziv="DomainObject.Predmet.ProtustrankaFormatedWithAdressOIB_1"> JEZERA PROJEKT d.o.o.  za građevinsku djelatnost i turizam, OIB 54391814845, Don Jose Felicinovića  3 , 23000 Zadar</derivirana_varijabla>
  </DomainObject.Predmet.ProtustrankaFormatedWithAdressOIB>
  <DomainObject.Predmet.ProtustrankaWithAdress>
    <izvorni_sadrzaj>JEZERA PROJEKT d.o.o.  za građevinsku djelatnost i turizam Don Jose Felicinovića  3 , 23000 Zadar</izvorni_sadrzaj>
    <derivirana_varijabla naziv="DomainObject.Predmet.ProtustrankaWithAdress_1">JEZERA PROJEKT d.o.o.  za građevinsku djelatnost i turizam Don Jose Felicinovića  3 , 23000 Zadar</derivirana_varijabla>
  </DomainObject.Predmet.ProtustrankaWithAdress>
  <DomainObject.Predmet.ProtustrankaWithAdressOIB>
    <izvorni_sadrzaj>JEZERA PROJEKT d.o.o.  za građevinsku djelatnost i turizam, OIB 54391814845, Don Jose Felicinovića  3 , 23000 Zadar</izvorni_sadrzaj>
    <derivirana_varijabla naziv="DomainObject.Predmet.ProtustrankaWithAdressOIB_1">JEZERA PROJEKT d.o.o.  za građevinsku djelatnost i turizam, OIB 54391814845, Don Jose Felicinovića  3 , 23000 Zadar</derivirana_varijabla>
  </DomainObject.Predmet.ProtustrankaWithAdressOIB>
  <DomainObject.Predmet.ProtustrankaNazivFormated>
    <izvorni_sadrzaj>JEZERA PROJEKT d.o.o.  za građevinsku djelatnost i turizam</izvorni_sadrzaj>
    <derivirana_varijabla naziv="DomainObject.Predmet.ProtustrankaNazivFormated_1">JEZERA PROJEKT d.o.o.  za građevinsku djelatnost i turizam</derivirana_varijabla>
  </DomainObject.Predmet.ProtustrankaNazivFormated>
  <DomainObject.Predmet.ProtustrankaNazivFormatedOIB>
    <izvorni_sadrzaj>JEZERA PROJEKT d.o.o.  za građevinsku djelatnost i turizam, OIB 54391814845</izvorni_sadrzaj>
    <derivirana_varijabla naziv="DomainObject.Predmet.ProtustrankaNazivFormatedOIB_1">JEZERA PROJEKT d.o.o.  za građevinsku djelatnost i turizam, OIB 54391814845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3230.57</izvorni_sadrzaj>
    <derivirana_varijabla naziv="DomainObject.Predmet.TrenutnaVrijednost_1">3230.57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JEZERA PROJEKT d.o.o.  za građevinsku djelatnost i turizam</item>
    </izvorni_sadrzaj>
    <derivirana_varijabla naziv="DomainObject.Predmet.ProtuStrankaListFormated_1">
      <item>JEZERA PROJEKT d.o.o.  za građevinsku djelatnost i turizam</item>
    </derivirana_varijabla>
  </DomainObject.Predmet.ProtuStrankaListFormated>
  <DomainObject.Predmet.ProtuStrankaListFormatedOIB>
    <izvorni_sadrzaj>
      <item>JEZERA PROJEKT d.o.o.  za građevinsku djelatnost i turizam, OIB 54391814845</item>
    </izvorni_sadrzaj>
    <derivirana_varijabla naziv="DomainObject.Predmet.ProtuStrankaListFormatedOIB_1">
      <item>JEZERA PROJEKT d.o.o.  za građevinsku djelatnost i turizam, OIB 54391814845</item>
    </derivirana_varijabla>
  </DomainObject.Predmet.ProtuStrankaListFormatedOIB>
  <DomainObject.Predmet.ProtuStrankaListFormatedWithAdress>
    <izvorni_sadrzaj>
      <item>JEZERA PROJEKT d.o.o.  za građevinsku djelatnost i turizam, Don Jose Felicinovića  3 , 23000 Zadar</item>
    </izvorni_sadrzaj>
    <derivirana_varijabla naziv="DomainObject.Predmet.ProtuStrankaListFormatedWithAdress_1">
      <item>JEZERA PROJEKT d.o.o.  za građevinsku djelatnost i turizam, Don Jose Felicinovića  3 , 23000 Zadar</item>
    </derivirana_varijabla>
  </DomainObject.Predmet.ProtuStrankaListFormatedWithAdress>
  <DomainObject.Predmet.ProtuStrankaListFormatedWithAdressOIB>
    <izvorni_sadrzaj>
      <item>JEZERA PROJEKT d.o.o.  za građevinsku djelatnost i turizam, OIB 54391814845, Don Jose Felicinovića  3 , 23000 Zadar</item>
    </izvorni_sadrzaj>
    <derivirana_varijabla naziv="DomainObject.Predmet.ProtuStrankaListFormatedWithAdressOIB_1">
      <item>JEZERA PROJEKT d.o.o.  za građevinsku djelatnost i turizam, OIB 54391814845, Don Jose Felicinovića  3 , 23000 Zadar</item>
    </derivirana_varijabla>
  </DomainObject.Predmet.ProtuStrankaListFormatedWithAdressOIB>
  <DomainObject.Predmet.ProtuStrankaListNazivFormated>
    <izvorni_sadrzaj>
      <item>JEZERA PROJEKT d.o.o.  za građevinsku djelatnost i turizam</item>
    </izvorni_sadrzaj>
    <derivirana_varijabla naziv="DomainObject.Predmet.ProtuStrankaListNazivFormated_1">
      <item>JEZERA PROJEKT d.o.o.  za građevinsku djelatnost i turizam</item>
    </derivirana_varijabla>
  </DomainObject.Predmet.ProtuStrankaListNazivFormated>
  <DomainObject.Predmet.ProtuStrankaListNazivFormatedOIB>
    <izvorni_sadrzaj>
      <item>JEZERA PROJEKT d.o.o.  za građevinsku djelatnost i turizam, OIB 54391814845</item>
    </izvorni_sadrzaj>
    <derivirana_varijabla naziv="DomainObject.Predmet.ProtuStrankaListNazivFormatedOIB_1">
      <item>JEZERA PROJEKT d.o.o.  za građevinsku djelatnost i turizam, OIB 54391814845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JEZERA PROJEKT d.o.o.  za građevinsku djelatnost i turizam</izvorni_sadrzaj>
    <derivirana_varijabla naziv="DomainObject.Predmet.ProtustrankaIDrugi_1">JEZERA PROJEKT d.o.o.  za građevinsku djelatnost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JEZERA PROJEKT d.o.o.  za građevinsku djelatnost i turizam, OIB 54391814845, Don Jose Felicinovića  3 , 23000 Zadar</izvorni_sadrzaj>
    <derivirana_varijabla naziv="DomainObject.Predmet.ProtustrankaIDrugiAdressOIB_1">JEZERA PROJEKT d.o.o.  za građevinsku djelatnost i turizam, OIB 54391814845, Don Jose Felicinovića  3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JEZERA PROJEKT d.o.o.  za građevinsku djelatnost i turizam</item>
    </izvorni_sadrzaj>
    <derivirana_varijabla naziv="DomainObject.Predmet.SudioniciListNaziv_1">
      <item>FINA</item>
      <item>JEZERA PROJEKT d.o.o.  za građevinsku djelatnost i turizam</item>
    </derivirana_varijabla>
  </DomainObject.Predmet.SudioniciListNaziv>
  <DomainObject.Predmet.SudioniciListAdressOIB>
    <izvorni_sadrzaj>
      <item>FINA, OIB 85821130368</item>
      <item>JEZERA PROJEKT d.o.o.  za građevinsku djelatnost i turizam, OIB 54391814845, Don Jose Felicinovića  3 ,23000 Zadar</item>
    </izvorni_sadrzaj>
    <derivirana_varijabla naziv="DomainObject.Predmet.SudioniciListAdressOIB_1">
      <item>FINA, OIB 85821130368</item>
      <item>JEZERA PROJEKT d.o.o.  za građevinsku djelatnost i turizam, OIB 54391814845, Don Jose Felicinovića  3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54391814845</item>
    </izvorni_sadrzaj>
    <derivirana_varijabla naziv="DomainObject.Predmet.SudioniciListNazivOIB_1">
      <item>, OIB 85821130368</item>
      <item>, OIB 54391814845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803</properties:Words>
  <properties:Characters>4356</properties:Characters>
  <properties:Lines>114</properties:Lines>
  <properties:Paragraphs>44</properties:Paragraphs>
  <properties:TotalTime>4</properties:TotalTime>
  <properties:ScaleCrop>false</properties:ScaleCrop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2016-03-07T13:49:00Z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2016-03-18T10:27:00Z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