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b041d" w14:paraId="adb041d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BC2BD4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BC2BD4">
        <w:rPr>
          <w:lang w:val="hr-HR"/>
        </w:rPr>
        <w:t xml:space="preserve">Trgovački sud u Splitu, po </w:t>
      </w:r>
      <w:r w:rsidR="007869D1" w:rsidRPr="00BC2BD4">
        <w:rPr>
          <w:lang w:val="hr-HR"/>
        </w:rPr>
        <w:t xml:space="preserve">sudskom savjetniku Goranu </w:t>
      </w:r>
      <w:proofErr w:type="spellStart"/>
      <w:r w:rsidR="007869D1" w:rsidRPr="00BC2BD4">
        <w:rPr>
          <w:lang w:val="hr-HR"/>
        </w:rPr>
        <w:t>Radanoviću</w:t>
      </w:r>
      <w:proofErr w:type="spellEnd"/>
      <w:r w:rsidRPr="00BC2BD4">
        <w:rPr>
          <w:lang w:val="hr-HR"/>
        </w:rPr>
        <w:t xml:space="preserve">, u skraćenom stečajnom postupku povodom zahtjeva </w:t>
      </w:r>
      <w:r w:rsidRPr="00BC2BD4">
        <w:rPr>
          <w:szCs w:val="24"/>
          <w:lang w:val="hr-HR"/>
        </w:rPr>
        <w:t>FINANCIJSKE AGENCIJE, Regionalni centar Split, Podružnica Split, Mažuranićevo šetalište 24b</w:t>
      </w:r>
      <w:r w:rsidRPr="00BC2BD4">
        <w:rPr>
          <w:lang w:val="hr-HR"/>
        </w:rPr>
        <w:t xml:space="preserve">, OIB: 85821130368, za provedbu skraćenog </w:t>
      </w:r>
      <w:r w:rsidR="00D417A3" w:rsidRPr="00BC2BD4">
        <w:rPr>
          <w:lang w:val="hr-HR"/>
        </w:rPr>
        <w:t>s</w:t>
      </w:r>
      <w:r w:rsidR="00E4182B" w:rsidRPr="00BC2BD4">
        <w:rPr>
          <w:lang w:val="hr-HR"/>
        </w:rPr>
        <w:t xml:space="preserve">tečajnog postupka nad dužnikom </w:t>
      </w:r>
      <w:r w:rsidR="00BC2BD4" w:rsidRPr="00BC2BD4">
        <w:rPr>
          <w:lang w:val="hr-HR"/>
        </w:rPr>
        <w:t>ČIŽEK, d.o.o.</w:t>
      </w:r>
      <w:r w:rsidR="00511ED2" w:rsidRPr="00BC2BD4">
        <w:rPr>
          <w:lang w:val="hr-HR"/>
        </w:rPr>
        <w:t>,</w:t>
      </w:r>
      <w:r w:rsidR="007A6894" w:rsidRPr="00BC2BD4">
        <w:rPr>
          <w:lang w:val="hr-HR"/>
        </w:rPr>
        <w:t xml:space="preserve"> </w:t>
      </w:r>
      <w:r w:rsidR="00BC2BD4" w:rsidRPr="00BC2BD4">
        <w:rPr>
          <w:lang w:val="hr-HR"/>
        </w:rPr>
        <w:t>Drvenik (Općina Gradac)</w:t>
      </w:r>
      <w:r w:rsidR="007A6894" w:rsidRPr="00BC2BD4">
        <w:rPr>
          <w:lang w:val="hr-HR"/>
        </w:rPr>
        <w:t>,</w:t>
      </w:r>
      <w:r w:rsidR="008E4543" w:rsidRPr="00BC2BD4">
        <w:rPr>
          <w:lang w:val="hr-HR"/>
        </w:rPr>
        <w:t xml:space="preserve"> </w:t>
      </w:r>
      <w:r w:rsidR="00BC2BD4" w:rsidRPr="00BC2BD4">
        <w:rPr>
          <w:lang w:val="hr-HR"/>
        </w:rPr>
        <w:t>Gornja Vala 80</w:t>
      </w:r>
      <w:r w:rsidR="00D468A2" w:rsidRPr="00BC2BD4">
        <w:rPr>
          <w:lang w:val="hr-HR"/>
        </w:rPr>
        <w:t xml:space="preserve">, </w:t>
      </w:r>
      <w:r w:rsidR="00B15715" w:rsidRPr="00BC2BD4">
        <w:rPr>
          <w:lang w:val="hr-HR"/>
        </w:rPr>
        <w:t xml:space="preserve">OIB: </w:t>
      </w:r>
      <w:r w:rsidR="00BC2BD4" w:rsidRPr="00BC2BD4">
        <w:rPr>
          <w:lang w:val="hr-HR"/>
        </w:rPr>
        <w:t>23459865369</w:t>
      </w:r>
      <w:r w:rsidRPr="00BC2BD4">
        <w:rPr>
          <w:lang w:val="hr-HR"/>
        </w:rPr>
        <w:t>,</w:t>
      </w:r>
      <w:r w:rsidR="00462F87" w:rsidRPr="00BC2BD4">
        <w:rPr>
          <w:lang w:val="hr-HR"/>
        </w:rPr>
        <w:t xml:space="preserve"> </w:t>
      </w:r>
      <w:r w:rsidR="007A6894" w:rsidRPr="00BC2BD4">
        <w:rPr>
          <w:lang w:val="hr-HR"/>
        </w:rPr>
        <w:t xml:space="preserve">MBS: </w:t>
      </w:r>
      <w:r w:rsidR="00BC2BD4" w:rsidRPr="00BC2BD4">
        <w:rPr>
          <w:lang w:val="hr-HR"/>
        </w:rPr>
        <w:t>060230709</w:t>
      </w:r>
      <w:r w:rsidR="007A6894" w:rsidRPr="00BC2BD4">
        <w:rPr>
          <w:lang w:val="hr-HR"/>
        </w:rPr>
        <w:t>,</w:t>
      </w:r>
      <w:r w:rsidRPr="00BC2BD4">
        <w:rPr>
          <w:lang w:val="hr-HR"/>
        </w:rPr>
        <w:t xml:space="preserve"> dana </w:t>
      </w:r>
      <w:r w:rsidR="00E4182B" w:rsidRPr="00BC2BD4">
        <w:rPr>
          <w:lang w:val="hr-HR"/>
        </w:rPr>
        <w:t>28</w:t>
      </w:r>
      <w:r w:rsidR="003F1FA4" w:rsidRPr="00BC2BD4">
        <w:rPr>
          <w:lang w:val="hr-HR"/>
        </w:rPr>
        <w:t xml:space="preserve">. </w:t>
      </w:r>
      <w:r w:rsidR="00B15715" w:rsidRPr="00BC2BD4">
        <w:rPr>
          <w:lang w:val="hr-HR"/>
        </w:rPr>
        <w:t>travnja</w:t>
      </w:r>
      <w:r w:rsidR="00693AB7" w:rsidRPr="00BC2BD4">
        <w:rPr>
          <w:lang w:val="hr-HR"/>
        </w:rPr>
        <w:t xml:space="preserve"> 2016</w:t>
      </w:r>
      <w:r w:rsidRPr="00BC2BD4">
        <w:rPr>
          <w:lang w:val="hr-HR"/>
        </w:rPr>
        <w:t>. godine, temeljem čl. 430. Stečajnog zakona (</w:t>
      </w:r>
      <w:r w:rsidR="00335C91" w:rsidRPr="00BC2BD4">
        <w:rPr>
          <w:lang w:val="hr-HR"/>
        </w:rPr>
        <w:t>"</w:t>
      </w:r>
      <w:r w:rsidRPr="00BC2BD4">
        <w:rPr>
          <w:lang w:val="hr-HR"/>
        </w:rPr>
        <w:t>Narodne novine broj</w:t>
      </w:r>
      <w:r w:rsidR="00335C91" w:rsidRPr="00BC2BD4">
        <w:rPr>
          <w:lang w:val="hr-HR"/>
        </w:rPr>
        <w:t>"</w:t>
      </w:r>
      <w:r w:rsidRPr="00BC2BD4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BC2BD4" w:rsidRPr="00BC2BD4">
        <w:rPr>
          <w:lang w:val="hr-HR"/>
        </w:rPr>
        <w:t>ČIŽEK, d.o.o., Drvenik (Općina Gradac), Gornja Vala 80, OIB: 23459865369, MBS: 060230709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BC2BD4">
        <w:rPr>
          <w:lang w:val="hr-HR"/>
        </w:rPr>
        <w:t>644</w:t>
      </w:r>
      <w:r w:rsidR="00D468A2" w:rsidRPr="00B423DC">
        <w:rPr>
          <w:lang w:val="hr-HR"/>
        </w:rPr>
        <w:t xml:space="preserve"> dana, u ukupnom iznosu od </w:t>
      </w:r>
      <w:r w:rsidR="00BC2BD4">
        <w:rPr>
          <w:lang w:val="hr-HR"/>
        </w:rPr>
        <w:t>6</w:t>
      </w:r>
      <w:r w:rsidR="00401D91" w:rsidRPr="00B423DC">
        <w:rPr>
          <w:lang w:val="hr-HR"/>
        </w:rPr>
        <w:t>.</w:t>
      </w:r>
      <w:r w:rsidR="00BC2BD4">
        <w:rPr>
          <w:lang w:val="hr-HR"/>
        </w:rPr>
        <w:t>059</w:t>
      </w:r>
      <w:r w:rsidR="00E252E2" w:rsidRPr="00B423DC">
        <w:rPr>
          <w:lang w:val="hr-HR"/>
        </w:rPr>
        <w:t>,</w:t>
      </w:r>
      <w:r w:rsidR="00BC2BD4">
        <w:rPr>
          <w:lang w:val="hr-HR"/>
        </w:rPr>
        <w:t>69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E4182B">
        <w:rPr>
          <w:lang w:val="hr-HR"/>
        </w:rPr>
        <w:t>8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127370" w:rsidR="00473132">
    <w:pPr>
      <w:pStyle w:val="Zaglavlje"/>
      <w:jc w:val="center"/>
    </w:pPr>
  </w:p>
  <w:p w:rsidRDefault="00127370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BC2BD4">
      <w:t>2114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27370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401D91"/>
    <w:rsid w:val="00417EA6"/>
    <w:rsid w:val="00462F87"/>
    <w:rsid w:val="00467A40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423DC"/>
    <w:rsid w:val="00B703F2"/>
    <w:rsid w:val="00B7506F"/>
    <w:rsid w:val="00BA5F49"/>
    <w:rsid w:val="00BC2BD4"/>
    <w:rsid w:val="00C22C28"/>
    <w:rsid w:val="00C553FA"/>
    <w:rsid w:val="00CE2835"/>
    <w:rsid w:val="00D170AD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2114</izvorni_sadrzaj>
    <derivirana_varijabla naziv="DomainObject.Predmet.Broj_1">2114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St-2114/2015</izvorni_sadrzaj>
    <derivirana_varijabla naziv="DomainObject.Predmet.OznakaBroj_1">St-2114/2015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ČIŽEK, društvo s ograničenom odgovornošću za turizam, ugostiteljstvo, trgovinu, usluge i putnička agencija</izvorni_sadrzaj>
    <derivirana_varijabla naziv="DomainObject.Predmet.ProtustrankaFormated_1">  ČIŽEK, društvo s ograničenom odgovornošću za turizam, ugostiteljstvo, trgovinu, usluge i putnička agencija</derivirana_varijabla>
  </DomainObject.Predmet.ProtustrankaFormated>
  <DomainObject.Predmet.ProtustrankaFormatedOIB>
    <izvorni_sadrzaj>  ČIŽEK, društvo s ograničenom odgovornošću za turizam, ugostiteljstvo, trgovinu, usluge i putnička agencija, OIB 23459865369</izvorni_sadrzaj>
    <derivirana_varijabla naziv="DomainObject.Predmet.ProtustrankaFormatedOIB_1">  ČIŽEK, društvo s ograničenom odgovornošću za turizam, ugostiteljstvo, trgovinu, usluge i putnička agencija, OIB 23459865369</derivirana_varijabla>
  </DomainObject.Predmet.ProtustrankaFormatedOIB>
  <DomainObject.Predmet.ProtustrankaFormatedWithAdress>
    <izvorni_sadrzaj> ČIŽEK, društvo s ograničenom odgovornošću za turizam, ugostiteljstvo, trgovinu, usluge i putnička agencija, Gornja Vala 80, 21333 Drvenik</izvorni_sadrzaj>
    <derivirana_varijabla naziv="DomainObject.Predmet.ProtustrankaFormatedWithAdress_1"> ČIŽEK, društvo s ograničenom odgovornošću za turizam, ugostiteljstvo, trgovinu, usluge i putnička agencija, Gornja Vala 80, 21333 Drvenik</derivirana_varijabla>
  </DomainObject.Predmet.ProtustrankaFormatedWithAdress>
  <DomainObject.Predmet.ProtustrankaFormatedWithAdressOIB>
    <izvorni_sadrzaj> ČIŽEK, društvo s ograničenom odgovornošću za turizam, ugostiteljstvo, trgovinu, usluge i putnička agencija, OIB 23459865369, Gornja Vala 80, 21333 Drvenik</izvorni_sadrzaj>
    <derivirana_varijabla naziv="DomainObject.Predmet.ProtustrankaFormatedWithAdressOIB_1"> ČIŽEK, društvo s ograničenom odgovornošću za turizam, ugostiteljstvo, trgovinu, usluge i putnička agencija, OIB 23459865369, Gornja Vala 80, 21333 Drvenik</derivirana_varijabla>
  </DomainObject.Predmet.ProtustrankaFormatedWithAdressOIB>
  <DomainObject.Predmet.ProtustrankaWithAdress>
    <izvorni_sadrzaj>ČIŽEK, društvo s ograničenom odgovornošću za turizam, ugostiteljstvo, trgovinu, usluge i putnička agencija Gornja Vala 80, 21333 Drvenik</izvorni_sadrzaj>
    <derivirana_varijabla naziv="DomainObject.Predmet.ProtustrankaWithAdress_1">ČIŽEK, društvo s ograničenom odgovornošću za turizam, ugostiteljstvo, trgovinu, usluge i putnička agencija Gornja Vala 80, 21333 Drvenik</derivirana_varijabla>
  </DomainObject.Predmet.ProtustrankaWithAdress>
  <DomainObject.Predmet.ProtustrankaWithAdressOIB>
    <izvorni_sadrzaj>ČIŽEK, društvo s ograničenom odgovornošću za turizam, ugostiteljstvo, trgovinu, usluge i putnička agencija, OIB 23459865369, Gornja Vala 80, 21333 Drvenik</izvorni_sadrzaj>
    <derivirana_varijabla naziv="DomainObject.Predmet.ProtustrankaWithAdressOIB_1">ČIŽEK, društvo s ograničenom odgovornošću za turizam, ugostiteljstvo, trgovinu, usluge i putnička agencija, OIB 23459865369, Gornja Vala 80, 21333 Drvenik</derivirana_varijabla>
  </DomainObject.Predmet.ProtustrankaWithAdressOIB>
  <DomainObject.Predmet.ProtustrankaNazivFormated>
    <izvorni_sadrzaj>ČIŽEK, društvo s ograničenom odgovornošću za turizam, ugostiteljstvo, trgovinu, usluge i putnička agencija</izvorni_sadrzaj>
    <derivirana_varijabla naziv="DomainObject.Predmet.ProtustrankaNazivFormated_1">ČIŽEK, društvo s ograničenom odgovornošću za turizam, ugostiteljstvo, trgovinu, usluge i putnička agencija</derivirana_varijabla>
  </DomainObject.Predmet.ProtustrankaNazivFormated>
  <DomainObject.Predmet.ProtustrankaNazivFormatedOIB>
    <izvorni_sadrzaj>ČIŽEK, društvo s ograničenom odgovornošću za turizam, ugostiteljstvo, trgovinu, usluge i putnička agencija, OIB 23459865369</izvorni_sadrzaj>
    <derivirana_varijabla naziv="DomainObject.Predmet.ProtustrankaNazivFormatedOIB_1">ČIŽEK, društvo s ograničenom odgovornošću za turizam, ugostiteljstvo, trgovinu, usluge i putnička agencija, OIB 23459865369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6059.69</izvorni_sadrzaj>
    <derivirana_varijabla naziv="DomainObject.Predmet.TrenutnaVrijednost_1">6059.69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ČIŽEK, društvo s ograničenom odgovornošću za turizam, ugostiteljstvo, trgovinu, usluge i putnička agencija</item>
    </izvorni_sadrzaj>
    <derivirana_varijabla naziv="DomainObject.Predmet.ProtuStrankaListFormated_1">
      <item>ČIŽEK, društvo s ograničenom odgovornošću za turizam, ugostiteljstvo, trgovinu, usluge i putnička agencija</item>
    </derivirana_varijabla>
  </DomainObject.Predmet.ProtuStrankaListFormated>
  <DomainObject.Predmet.ProtuStrankaListFormatedOIB>
    <izvorni_sadrzaj>
      <item>ČIŽEK, društvo s ograničenom odgovornošću za turizam, ugostiteljstvo, trgovinu, usluge i putnička agencija, OIB 23459865369</item>
    </izvorni_sadrzaj>
    <derivirana_varijabla naziv="DomainObject.Predmet.ProtuStrankaListFormatedOIB_1">
      <item>ČIŽEK, društvo s ograničenom odgovornošću za turizam, ugostiteljstvo, trgovinu, usluge i putnička agencija, OIB 23459865369</item>
    </derivirana_varijabla>
  </DomainObject.Predmet.ProtuStrankaListFormatedOIB>
  <DomainObject.Predmet.ProtuStrankaListFormatedWithAdress>
    <izvorni_sadrzaj>
      <item>ČIŽEK, društvo s ograničenom odgovornošću za turizam, ugostiteljstvo, trgovinu, usluge i putnička agencija, Gornja Vala 80, 21333 Drvenik</item>
    </izvorni_sadrzaj>
    <derivirana_varijabla naziv="DomainObject.Predmet.ProtuStrankaListFormatedWithAdress_1">
      <item>ČIŽEK, društvo s ograničenom odgovornošću za turizam, ugostiteljstvo, trgovinu, usluge i putnička agencija, Gornja Vala 80, 21333 Drvenik</item>
    </derivirana_varijabla>
  </DomainObject.Predmet.ProtuStrankaListFormatedWithAdress>
  <DomainObject.Predmet.ProtuStrankaListFormatedWithAdressOIB>
    <izvorni_sadrzaj>
      <item>ČIŽEK, društvo s ograničenom odgovornošću za turizam, ugostiteljstvo, trgovinu, usluge i putnička agencija, OIB 23459865369, Gornja Vala 80, 21333 Drvenik</item>
    </izvorni_sadrzaj>
    <derivirana_varijabla naziv="DomainObject.Predmet.ProtuStrankaListFormatedWithAdressOIB_1">
      <item>ČIŽEK, društvo s ograničenom odgovornošću za turizam, ugostiteljstvo, trgovinu, usluge i putnička agencija, OIB 23459865369, Gornja Vala 80, 21333 Drvenik</item>
    </derivirana_varijabla>
  </DomainObject.Predmet.ProtuStrankaListFormatedWithAdressOIB>
  <DomainObject.Predmet.ProtuStrankaListNazivFormated>
    <izvorni_sadrzaj>
      <item>ČIŽEK, društvo s ograničenom odgovornošću za turizam, ugostiteljstvo, trgovinu, usluge i putnička agencija</item>
    </izvorni_sadrzaj>
    <derivirana_varijabla naziv="DomainObject.Predmet.ProtuStrankaListNazivFormated_1">
      <item>ČIŽEK, društvo s ograničenom odgovornošću za turizam, ugostiteljstvo, trgovinu, usluge i putnička agencija</item>
    </derivirana_varijabla>
  </DomainObject.Predmet.ProtuStrankaListNazivFormated>
  <DomainObject.Predmet.ProtuStrankaListNazivFormatedOIB>
    <izvorni_sadrzaj>
      <item>ČIŽEK, društvo s ograničenom odgovornošću za turizam, ugostiteljstvo, trgovinu, usluge i putnička agencija, OIB 23459865369</item>
    </izvorni_sadrzaj>
    <derivirana_varijabla naziv="DomainObject.Predmet.ProtuStrankaListNazivFormatedOIB_1">
      <item>ČIŽEK, društvo s ograničenom odgovornošću za turizam, ugostiteljstvo, trgovinu, usluge i putnička agencija, OIB 23459865369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ČIŽEK, društvo s ograničenom odgovornošću za turizam, ugostiteljstvo, trgovinu, usluge i putnička agencija</izvorni_sadrzaj>
    <derivirana_varijabla naziv="DomainObject.Predmet.ProtustrankaIDrugi_1">ČIŽEK, društvo s ograničenom odgovornošću za turizam, ugostiteljstvo, trgovinu, usluge i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ČIŽEK, društvo s ograničenom odgovornošću za turizam, ugostiteljstvo, trgovinu, usluge i putnička agencija, OIB 23459865369, Gornja Vala 80, 21333 Drvenik</izvorni_sadrzaj>
    <derivirana_varijabla naziv="DomainObject.Predmet.ProtustrankaIDrugiAdressOIB_1">ČIŽEK, društvo s ograničenom odgovornošću za turizam, ugostiteljstvo, trgovinu, usluge i putnička agencija, OIB 23459865369, Gornja Vala 80, 21333 Drvenik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ČIŽEK, društvo s ograničenom odgovornošću za turizam, ugostiteljstvo, trgovinu, usluge i putnička agencija</item>
      <item>FINANCIJSKA AGENCIJA, RC SPLIT</item>
    </izvorni_sadrzaj>
    <derivirana_varijabla naziv="DomainObject.Predmet.SudioniciListNaziv_1">
      <item>ČIŽEK, društvo s ograničenom odgovornošću za turizam, ugostiteljstvo, trgovinu, usluge i putnička agencija</item>
      <item>FINANCIJSKA AGENCIJA, RC SPLIT</item>
    </derivirana_varijabla>
  </DomainObject.Predmet.SudioniciListNaziv>
  <DomainObject.Predmet.SudioniciListAdressOIB>
    <izvorni_sadrzaj>
      <item>ČIŽEK, društvo s ograničenom odgovornošću za turizam, ugostiteljstvo, trgovinu, usluge i putnička agencija, OIB 23459865369, Gornja Vala 80,21333 Drvenik</item>
      <item>FINANCIJSKA AGENCIJA, RC SPLIT, OIB 85821130368, Mažuranićevo šetalište 24 b,21000 Split</item>
    </izvorni_sadrzaj>
    <derivirana_varijabla naziv="DomainObject.Predmet.SudioniciListAdressOIB_1">
      <item>ČIŽEK, društvo s ograničenom odgovornošću za turizam, ugostiteljstvo, trgovinu, usluge i putnička agencija, OIB 23459865369, Gornja Vala 80,21333 Drvenik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23459865369</item>
      <item>, OIB 85821130368</item>
    </izvorni_sadrzaj>
    <derivirana_varijabla naziv="DomainObject.Predmet.SudioniciListNazivOIB_1">
      <item>, OIB 23459865369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1801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2016-04-28T06:13:00Z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2016-04-28T09:51:00Z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