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ca2c" w14:paraId="949ca2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</w:t>
      </w:r>
      <w:r w:rsidR="00FD147F">
        <w:rPr>
          <w:rFonts w:cs="Times New Roman" w:hAnsi="Times New Roman" w:ascii="Times New Roman"/>
          <w:b w:val="false"/>
          <w:sz w:val="24"/>
          <w:szCs w:val="24"/>
        </w:rPr>
        <w:t>33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>Financijska agencija, Regionalni centar Zagreb, Podružnica Zagreb, Zagreb, Trg Svibanjskih žrtava 1995. 1,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FD147F">
        <w:t>BARI-TOP j.d.o.o., Šibice, Braće Bukovina 35/4, OIB: 38429276324</w:t>
      </w:r>
      <w:r w:rsidR="004702FA">
        <w:t xml:space="preserve">,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D147F">
        <w:t>BARI-TOP j.d.o.o., Šibice, Braće Bukovina 35/4, OIB: 38429276324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FD147F">
        <w:t>BARI-TOP j.d.o.o., Šibice, Braće Bukovina 35/4, OIB: 38429276324</w:t>
      </w:r>
      <w:r w:rsidR="004702FA">
        <w:t>,</w:t>
      </w:r>
      <w:r w:rsidR="00740757">
        <w:t xml:space="preserve"> </w:t>
      </w:r>
      <w:r w:rsidR="00FD147F">
        <w:t>MATI BARIŠIĆU, Šibice, Ulica braće Bukovina 35/4, OIB: 58092610244</w:t>
      </w:r>
      <w:r w:rsidR="00CC4F74">
        <w:t>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FD147F">
        <w:rPr>
          <w:b/>
        </w:rPr>
        <w:t>9,2</w:t>
      </w:r>
      <w:r w:rsidR="004702FA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23.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D147F">
        <w:t>BARI-TOP j.d.o.o., Šibice, Braće Bukovina 35/4, OIB: 38429276324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1DF" w:rsidR="001811DF">
      <w:r>
        <w:separator/>
      </w:r>
    </w:p>
  </w:endnote>
  <w:endnote w:id="0" w:type="continuationSeparator">
    <w:p w:rsidRDefault="001811DF" w:rsidR="00181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1DF" w:rsidR="001811DF">
      <w:r>
        <w:separator/>
      </w:r>
    </w:p>
  </w:footnote>
  <w:footnote w:id="0" w:type="continuationSeparator">
    <w:p w:rsidRDefault="001811DF" w:rsidR="00181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B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C4F74">
      <w:rPr>
        <w:rFonts w:hAnsi="Verdana" w:ascii="Verdana"/>
        <w:b w:val="false"/>
        <w:sz w:val="24"/>
        <w:szCs w:val="24"/>
      </w:rPr>
      <w:t>45</w:t>
    </w:r>
    <w:r w:rsidR="00FD147F">
      <w:rPr>
        <w:rFonts w:hAnsi="Verdana" w:ascii="Verdana"/>
        <w:b w:val="false"/>
        <w:sz w:val="24"/>
        <w:szCs w:val="24"/>
      </w:rPr>
      <w:t>33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1911"/>
    <w:rsid w:val="00C12A9F"/>
    <w:rsid w:val="00C20B77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B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0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B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4533</izvorni_sadrzaj>
    <derivirana_varijabla naziv="DomainObject.Predmet.Broj_1">4533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St-4533/2016</izvorni_sadrzaj>
    <derivirana_varijabla naziv="DomainObject.Predmet.OznakaBroj_1">St-4533/2016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BARI-TOP j.d.o.o. za trgovinu i usluge zastupanog po punomoćniku Mato Barišić</izvorni_sadrzaj>
    <derivirana_varijabla naziv="DomainObject.Predmet.ProtustrankaFormated_1">  BARI-TOP j.d.o.o. za trgovinu i usluge zastupanog po punomoćniku Mato Barišić</derivirana_varijabla>
  </DomainObject.Predmet.ProtustrankaFormated>
  <DomainObject.Predmet.ProtustrankaFormatedOIB>
    <izvorni_sadrzaj>  BARI-TOP j.d.o.o. za trgovinu i usluge, OIB 38429276324 zastupanog po punomoćniku Mato Barišić</izvorni_sadrzaj>
    <derivirana_varijabla naziv="DomainObject.Predmet.ProtustrankaFormatedOIB_1">  BARI-TOP j.d.o.o. za trgovinu i usluge, OIB 38429276324 zastupanog po punomoćniku Mato Barišić</derivirana_varijabla>
  </DomainObject.Predmet.ProtustrankaFormatedOIB>
  <DomainObject.Predmet.ProtustrankaFormatedWithAdress>
    <izvorni_sadrzaj> BARI-TOP j.d.o.o. za trgovinu i usluge, Braže Bukovina 35   4, 10290 Šibice zastupanog po punomoćniku Mato Barišić</izvorni_sadrzaj>
    <derivirana_varijabla naziv="DomainObject.Predmet.ProtustrankaFormatedWithAdress_1"> BARI-TOP j.d.o.o. za trgovinu i usluge, Braže Bukovina 35   4, 10290 Šibice zastupanog po punomoćniku Mato Barišić</derivirana_varijabla>
  </DomainObject.Predmet.ProtustrankaFormatedWithAdress>
  <DomainObject.Predmet.ProtustrankaFormatedWithAdressOIB>
    <izvorni_sadrzaj> BARI-TOP j.d.o.o. za trgovinu i usluge, OIB 38429276324, Braže Bukovina 35   4, 10290 Šibice zastupanog po punomoćniku Mato Barišić</izvorni_sadrzaj>
    <derivirana_varijabla naziv="DomainObject.Predmet.ProtustrankaFormatedWithAdressOIB_1"> BARI-TOP j.d.o.o. za trgovinu i usluge, OIB 38429276324, Braže Bukovina 35   4, 10290 Šibice zastupanog po punomoćniku Mato Barišić</derivirana_varijabla>
  </DomainObject.Predmet.ProtustrankaFormatedWithAdressOIB>
  <DomainObject.Predmet.ProtustrankaWithAdress>
    <izvorni_sadrzaj>BARI-TOP j.d.o.o. za trgovinu i usluge Braže Bukovina 35   4, 10290 Šibice</izvorni_sadrzaj>
    <derivirana_varijabla naziv="DomainObject.Predmet.ProtustrankaWithAdress_1">BARI-TOP j.d.o.o. za trgovinu i usluge Braže Bukovina 35   4, 10290 Šibice</derivirana_varijabla>
  </DomainObject.Predmet.ProtustrankaWithAdress>
  <DomainObject.Predmet.ProtustrankaWithAdressOIB>
    <izvorni_sadrzaj>BARI-TOP j.d.o.o. za trgovinu i usluge, OIB 38429276324, Braže Bukovina 35   4, 10290 Šibice</izvorni_sadrzaj>
    <derivirana_varijabla naziv="DomainObject.Predmet.ProtustrankaWithAdressOIB_1">BARI-TOP j.d.o.o. za trgovinu i usluge, OIB 38429276324, Braže Bukovina 35   4, 10290 Šibice</derivirana_varijabla>
  </DomainObject.Predmet.ProtustrankaWithAdressOIB>
  <DomainObject.Predmet.ProtustrankaNazivFormated>
    <izvorni_sadrzaj>BARI-TOP j.d.o.o. za trgovinu i usluge</izvorni_sadrzaj>
    <derivirana_varijabla naziv="DomainObject.Predmet.ProtustrankaNazivFormated_1">BARI-TOP j.d.o.o. za trgovinu i usluge</derivirana_varijabla>
  </DomainObject.Predmet.ProtustrankaNazivFormated>
  <DomainObject.Predmet.ProtustrankaNazivFormatedOIB>
    <izvorni_sadrzaj>BARI-TOP j.d.o.o. za trgovinu i usluge, OIB 38429276324</izvorni_sadrzaj>
    <derivirana_varijabla naziv="DomainObject.Predmet.ProtustrankaNazivFormatedOIB_1">BARI-TOP j.d.o.o. za trgovinu i usluge, OIB 38429276324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BARI-TOP j.d.o.o. za trgovinu i usluge zastupanog po punomoćniku Mato Barišić</item>
    </izvorni_sadrzaj>
    <derivirana_varijabla naziv="DomainObject.Predmet.ProtuStrankaListFormated_1">
      <item>BARI-TOP j.d.o.o. za trgovinu i usluge zastupanog po punomoćniku Mato Barišić</item>
    </derivirana_varijabla>
  </DomainObject.Predmet.ProtuStrankaListFormated>
  <DomainObject.Predmet.ProtuStrankaListFormatedOIB>
    <izvorni_sadrzaj>
      <item>BARI-TOP j.d.o.o. za trgovinu i usluge, OIB 38429276324 zastupanog po punomoćniku Mato Barišić</item>
    </izvorni_sadrzaj>
    <derivirana_varijabla naziv="DomainObject.Predmet.ProtuStrankaListFormatedOIB_1">
      <item>BARI-TOP j.d.o.o. za trgovinu i usluge, OIB 38429276324 zastupanog po punomoćniku Mato Barišić</item>
    </derivirana_varijabla>
  </DomainObject.Predmet.ProtuStrankaListFormatedOIB>
  <DomainObject.Predmet.ProtuStrankaListFormatedWithAdress>
    <izvorni_sadrzaj>
      <item>BARI-TOP j.d.o.o. za trgovinu i usluge, Braže Bukovina 35   4, 10290 Šibice zastupanog po punomoćniku Mato Barišić</item>
    </izvorni_sadrzaj>
    <derivirana_varijabla naziv="DomainObject.Predmet.ProtuStrankaListFormatedWithAdress_1">
      <item>BARI-TOP j.d.o.o. za trgovinu i usluge, Braže Bukovina 35   4, 10290 Šibice zastupanog po punomoćniku Mato Barišić</item>
    </derivirana_varijabla>
  </DomainObject.Predmet.ProtuStrankaListFormatedWithAdress>
  <DomainObject.Predmet.ProtuStrankaListFormatedWithAdressOIB>
    <izvorni_sadrzaj>
      <item>BARI-TOP j.d.o.o. za trgovinu i usluge, OIB 38429276324, Braže Bukovina 35   4, 10290 Šibice zastupanog po punomoćniku Mato Barišić</item>
    </izvorni_sadrzaj>
    <derivirana_varijabla naziv="DomainObject.Predmet.ProtuStrankaListFormatedWithAdressOIB_1">
      <item>BARI-TOP j.d.o.o. za trgovinu i usluge, OIB 38429276324, Braže Bukovina 35   4, 10290 Šibice zastupanog po punomoćniku Mato Barišić</item>
    </derivirana_varijabla>
  </DomainObject.Predmet.ProtuStrankaListFormatedWithAdressOIB>
  <DomainObject.Predmet.ProtuStrankaListNazivFormated>
    <izvorni_sadrzaj>
      <item>BARI-TOP j.d.o.o. za trgovinu i usluge</item>
    </izvorni_sadrzaj>
    <derivirana_varijabla naziv="DomainObject.Predmet.ProtuStrankaListNazivFormated_1">
      <item>BARI-TOP j.d.o.o. za trgovinu i usluge</item>
    </derivirana_varijabla>
  </DomainObject.Predmet.ProtuStrankaListNazivFormated>
  <DomainObject.Predmet.ProtuStrankaListNazivFormatedOIB>
    <izvorni_sadrzaj>
      <item>BARI-TOP j.d.o.o. za trgovinu i usluge, OIB 38429276324</item>
    </izvorni_sadrzaj>
    <derivirana_varijabla naziv="DomainObject.Predmet.ProtuStrankaListNazivFormatedOIB_1">
      <item>BARI-TOP j.d.o.o. za trgovinu i usluge, OIB 38429276324</item>
    </derivirana_varijabla>
  </DomainObject.Predmet.ProtuStrankaListNazivFormatedOIB>
  <DomainObject.Predmet.OstaliListFormated>
    <izvorni_sadrzaj>
      <item>Mato Barišić punomoćnik sudionika u postupku BARI-TOP j.d.o.o. za trgovinu i usluge</item>
    </izvorni_sadrzaj>
    <derivirana_varijabla naziv="DomainObject.Predmet.OstaliListFormated_1">
      <item>Mato Barišić punomoćnik sudionika u postupku BARI-TOP j.d.o.o. za trgovinu i usluge</item>
    </derivirana_varijabla>
  </DomainObject.Predmet.OstaliListFormated>
  <DomainObject.Predmet.OstaliListFormatedOIB>
    <izvorni_sadrzaj>
      <item>Mato Barišić, OIB 58092610244 punomoćnik sudionika u postupku BARI-TOP j.d.o.o. za trgovinu i usluge</item>
    </izvorni_sadrzaj>
    <derivirana_varijabla naziv="DomainObject.Predmet.OstaliListFormatedOIB_1">
      <item>Mato Barišić, OIB 58092610244 punomoćnik sudionika u postupku BARI-TOP j.d.o.o. za trgovinu i usluge</item>
    </derivirana_varijabla>
  </DomainObject.Predmet.OstaliListFormatedOIB>
  <DomainObject.Predmet.OstaliListFormatedWithAdress>
    <izvorni_sadrzaj>
      <item>Mato Barišić, Ulica Braće Bukovina 35/4, 10290 Šibice punomoćnik sudionika u postupku BARI-TOP j.d.o.o. za trgovinu i usluge</item>
    </izvorni_sadrzaj>
    <derivirana_varijabla naziv="DomainObject.Predmet.OstaliListFormatedWithAdress_1">
      <item>Mato Barišić, Ulica Braće Bukovina 35/4, 10290 Šibice punomoćnik sudionika u postupku BARI-TOP j.d.o.o. za trgovinu i usluge</item>
    </derivirana_varijabla>
  </DomainObject.Predmet.OstaliListFormatedWithAdress>
  <DomainObject.Predmet.OstaliListFormatedWithAdressOIB>
    <izvorni_sadrzaj>
      <item>Mato Barišić, OIB 58092610244, Ulica Braće Bukovina 35/4, 10290 Šibice punomoćnik sudionika u postupku BARI-TOP j.d.o.o. za trgovinu i usluge</item>
    </izvorni_sadrzaj>
    <derivirana_varijabla naziv="DomainObject.Predmet.OstaliListFormatedWithAdressOIB_1">
      <item>Mato Barišić, OIB 58092610244, Ulica Braće Bukovina 35/4, 10290 Šibice punomoćnik sudionika u postupku BARI-TOP j.d.o.o. za trgovinu i usluge</item>
    </derivirana_varijabla>
  </DomainObject.Predmet.OstaliListFormatedWithAdressOIB>
  <DomainObject.Predmet.OstaliListNazivFormated>
    <izvorni_sadrzaj>
      <item>Mato Barišić</item>
    </izvorni_sadrzaj>
    <derivirana_varijabla naziv="DomainObject.Predmet.OstaliListNazivFormated_1">
      <item>Mato Barišić</item>
    </derivirana_varijabla>
  </DomainObject.Predmet.OstaliListNazivFormated>
  <DomainObject.Predmet.OstaliListNazivFormatedOIB>
    <izvorni_sadrzaj>
      <item>Mato Barišić, OIB 58092610244</item>
    </izvorni_sadrzaj>
    <derivirana_varijabla naziv="DomainObject.Predmet.OstaliListNazivFormatedOIB_1">
      <item>Mato Barišić, OIB 58092610244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BARI-TOP j.d.o.o. za trgovinu i usluge</izvorni_sadrzaj>
    <derivirana_varijabla naziv="DomainObject.Predmet.ProtustrankaIDrugi_1">BARI-TOP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BARI-TOP j.d.o.o. za trgovinu i usluge, OIB 38429276324, Braže Bukovina 35   4, 10290 Šibice</izvorni_sadrzaj>
    <derivirana_varijabla naziv="DomainObject.Predmet.ProtustrankaIDrugiAdressOIB_1">BARI-TOP j.d.o.o. za trgovinu i usluge, OIB 38429276324, Braže Bukovina 35   4,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BARI-TOP j.d.o.o. za trgovinu i usluge</item>
      <item>FINA Regionalni centar Zagreb</item>
      <item>Mato Barišić</item>
    </izvorni_sadrzaj>
    <derivirana_varijabla naziv="DomainObject.Predmet.SudioniciListNaziv_1">
      <item>BARI-TOP j.d.o.o. za trgovinu i usluge</item>
      <item>FINA Regionalni centar Zagreb</item>
      <item>Mato Barišić</item>
    </derivirana_varijabla>
  </DomainObject.Predmet.SudioniciListNaziv>
  <DomainObject.Predmet.SudioniciListAdressOIB>
    <izvorni_sadrzaj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</izvorni_sadrzaj>
    <derivirana_varijabla naziv="DomainObject.Predmet.SudioniciListAdressOIB_1">
      <item>BARI-TOP j.d.o.o. za trgovinu i usluge, OIB 38429276324, Braže Bukovina 35   4,10290 Šibice</item>
      <item>FINA Regionalni centar Zagreb, OIB 85821130368, Trg svibanjskih žrtava 1995. br. 1,10000 Zagreb</item>
      <item>Mato Barišić, OIB 58092610244, Ulica Braće Bukovina 35/4,10290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38429276324</item>
      <item>, OIB 85821130368</item>
      <item>, OIB 58092610244</item>
    </izvorni_sadrzaj>
    <derivirana_varijabla naziv="DomainObject.Predmet.SudioniciListNazivOIB_1">
      <item>, OIB 38429276324</item>
      <item>, OIB 85821130368</item>
      <item>, OIB 58092610244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6D6FD-2D44-4B9E-8F51-759D86B90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4628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2017-09-26T12:40:00Z</dcterms:created>
  <dc:creator>Korisnik</dc:creator>
  <cp:lastModifiedBy>Draženka Prpić</cp:lastModifiedBy>
  <cp:lastPrinted>2017-09-26T12:40:00Z</cp:lastPrinted>
  <dcterms:modified xmlns:xsi="http://www.w3.org/2001/XMLSchema-instance" xsi:type="dcterms:W3CDTF">2017-09-26T12:40:00Z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