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7a5a" w14:paraId="8977a5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2E26C3">
        <w:rPr>
          <w:rFonts w:cs="Times New Roman" w:hAnsi="Times New Roman" w:ascii="Times New Roman"/>
        </w:rPr>
        <w:t>5084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893DBB">
        <w:rPr>
          <w:rFonts w:cs="Times New Roman" w:hAnsi="Times New Roman" w:ascii="Times New Roman"/>
        </w:rPr>
        <w:t xml:space="preserve"> PROMOCOM d.o.o. iz Zagreba, Jelenovac 52, </w:t>
      </w:r>
      <w:r w:rsidR="002D4EF9">
        <w:rPr>
          <w:rFonts w:cs="Times New Roman" w:hAnsi="Times New Roman" w:ascii="Times New Roman"/>
        </w:rPr>
        <w:t xml:space="preserve"> </w:t>
      </w:r>
      <w:r w:rsidR="00893DBB">
        <w:rPr>
          <w:rFonts w:cs="Times New Roman" w:hAnsi="Times New Roman" w:ascii="Times New Roman"/>
        </w:rPr>
        <w:t xml:space="preserve">OIB: </w:t>
      </w:r>
      <w:r w:rsidR="00893DBB" w:rsidRPr="00893DBB">
        <w:rPr>
          <w:rFonts w:cs="Times New Roman" w:hAnsi="Times New Roman" w:ascii="Times New Roman"/>
        </w:rPr>
        <w:t>91451492772</w:t>
      </w:r>
      <w:r w:rsidR="00893DBB">
        <w:rPr>
          <w:rFonts w:cs="Times New Roman" w:hAnsi="Times New Roman" w:ascii="Times New Roman"/>
        </w:rPr>
        <w:t xml:space="preserve">, MBS: </w:t>
      </w:r>
      <w:r w:rsidR="00893DBB" w:rsidRPr="00893DBB">
        <w:rPr>
          <w:rFonts w:cs="Times New Roman" w:hAnsi="Times New Roman" w:ascii="Times New Roman"/>
        </w:rPr>
        <w:t>080481382</w:t>
      </w:r>
      <w:r w:rsidR="00893DBB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E26C3">
        <w:rPr>
          <w:rFonts w:cs="Times New Roman" w:hAnsi="Times New Roman" w:ascii="Times New Roman"/>
        </w:rPr>
        <w:t xml:space="preserve">14.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E26C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893DBB">
        <w:rPr>
          <w:rFonts w:cs="Times New Roman" w:hAnsi="Times New Roman" w:ascii="Times New Roman"/>
        </w:rPr>
        <w:t xml:space="preserve"> PROMOCOM d.o.o. iz Zagreba, Jelenovac 52,  OIB: </w:t>
      </w:r>
      <w:r w:rsidR="00893DBB" w:rsidRPr="00893DBB">
        <w:rPr>
          <w:rFonts w:cs="Times New Roman" w:hAnsi="Times New Roman" w:ascii="Times New Roman"/>
        </w:rPr>
        <w:t>91451492772</w:t>
      </w:r>
      <w:r w:rsidR="00893DBB">
        <w:rPr>
          <w:rFonts w:cs="Times New Roman" w:hAnsi="Times New Roman" w:ascii="Times New Roman"/>
        </w:rPr>
        <w:t xml:space="preserve">, MBS: </w:t>
      </w:r>
      <w:r w:rsidR="00893DBB" w:rsidRPr="00893DBB">
        <w:rPr>
          <w:rFonts w:cs="Times New Roman" w:hAnsi="Times New Roman" w:ascii="Times New Roman"/>
        </w:rPr>
        <w:t>080481382</w:t>
      </w:r>
      <w:r w:rsidR="00893DBB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893DBB">
        <w:rPr>
          <w:rFonts w:cs="Times New Roman" w:hAnsi="Times New Roman" w:ascii="Times New Roman"/>
        </w:rPr>
        <w:t xml:space="preserve"> Rolandu Damjanoviću iz Zagreba, Jelenovac 52, OIB: 50216127214, </w:t>
      </w:r>
      <w:r w:rsidR="00700421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E26C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04. svibnja  2017. g. u  09:30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0042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87BC8">
        <w:rPr>
          <w:rFonts w:cs="Times New Roman" w:hAnsi="Times New Roman" w:ascii="Times New Roman"/>
        </w:rPr>
        <w:t xml:space="preserve"> </w:t>
      </w:r>
      <w:r w:rsidR="002E26C3">
        <w:rPr>
          <w:rFonts w:cs="Times New Roman" w:hAnsi="Times New Roman" w:ascii="Times New Roman"/>
        </w:rPr>
        <w:t>771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2E26C3">
        <w:rPr>
          <w:rFonts w:cs="Times New Roman" w:hAnsi="Times New Roman" w:ascii="Times New Roman"/>
        </w:rPr>
        <w:t>četvero</w:t>
      </w:r>
      <w:r w:rsidR="00EC7BD6">
        <w:rPr>
          <w:rFonts w:cs="Times New Roman" w:hAnsi="Times New Roman" w:ascii="Times New Roman"/>
        </w:rPr>
        <w:t xml:space="preserve"> zaposlenih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E26C3">
        <w:rPr>
          <w:rFonts w:cs="Times New Roman" w:hAnsi="Times New Roman" w:ascii="Times New Roman"/>
        </w:rPr>
        <w:t>14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AC5FAB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AC5FAB" w:rsidP="00AC5FAB" w:rsidR="00BE46B9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AC5FAB" w:rsidP="00AC5FAB" w:rsidR="00AC5FAB" w:rsidRPr="00947923">
      <w:pPr>
        <w:jc w:val="right"/>
        <w:rPr>
          <w:rFonts w:cs="Times New Roman" w:hAnsi="Times New Roman" w:ascii="Times New Roman"/>
        </w:rPr>
      </w:pPr>
      <w:r w:rsidRPr="00AC5FAB">
        <w:rPr>
          <w:rFonts w:cs="Times New Roman" w:hAnsi="Times New Roman" w:ascii="Times New Roman"/>
        </w:rPr>
        <w:t>Zlatka Plivelić</w:t>
      </w:r>
    </w:p>
    <w:sectPr w:rsidSect="009B38CA" w:rsidR="00AC5FAB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9B0613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5084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C4C45"/>
    <w:rsid w:val="001D2C73"/>
    <w:rsid w:val="001E0D47"/>
    <w:rsid w:val="0021305C"/>
    <w:rsid w:val="00245FC5"/>
    <w:rsid w:val="00260847"/>
    <w:rsid w:val="002D4EF9"/>
    <w:rsid w:val="002E26C3"/>
    <w:rsid w:val="002E3B85"/>
    <w:rsid w:val="00310E11"/>
    <w:rsid w:val="003262E9"/>
    <w:rsid w:val="0036711B"/>
    <w:rsid w:val="003827FA"/>
    <w:rsid w:val="003E40A4"/>
    <w:rsid w:val="004259A7"/>
    <w:rsid w:val="00474F1E"/>
    <w:rsid w:val="004A5CC8"/>
    <w:rsid w:val="004B2C43"/>
    <w:rsid w:val="004C6DD2"/>
    <w:rsid w:val="004D5055"/>
    <w:rsid w:val="004E54F5"/>
    <w:rsid w:val="00504853"/>
    <w:rsid w:val="00515F4B"/>
    <w:rsid w:val="00520846"/>
    <w:rsid w:val="00530459"/>
    <w:rsid w:val="00543109"/>
    <w:rsid w:val="005527E9"/>
    <w:rsid w:val="005529DD"/>
    <w:rsid w:val="00584E20"/>
    <w:rsid w:val="005E5B68"/>
    <w:rsid w:val="005F1595"/>
    <w:rsid w:val="005F7C4D"/>
    <w:rsid w:val="00604219"/>
    <w:rsid w:val="0062397E"/>
    <w:rsid w:val="00631D91"/>
    <w:rsid w:val="0064234C"/>
    <w:rsid w:val="00653B08"/>
    <w:rsid w:val="0066188B"/>
    <w:rsid w:val="006A47EC"/>
    <w:rsid w:val="006E60B8"/>
    <w:rsid w:val="006E7BAA"/>
    <w:rsid w:val="006F7797"/>
    <w:rsid w:val="00700421"/>
    <w:rsid w:val="007211FF"/>
    <w:rsid w:val="00741F42"/>
    <w:rsid w:val="00773DD6"/>
    <w:rsid w:val="0077519A"/>
    <w:rsid w:val="00775A37"/>
    <w:rsid w:val="007F7106"/>
    <w:rsid w:val="00893DBB"/>
    <w:rsid w:val="008D4645"/>
    <w:rsid w:val="008E3153"/>
    <w:rsid w:val="00900D13"/>
    <w:rsid w:val="00947923"/>
    <w:rsid w:val="00956880"/>
    <w:rsid w:val="00961707"/>
    <w:rsid w:val="00981297"/>
    <w:rsid w:val="00992385"/>
    <w:rsid w:val="009B0613"/>
    <w:rsid w:val="009B38CA"/>
    <w:rsid w:val="009D5937"/>
    <w:rsid w:val="009F06AA"/>
    <w:rsid w:val="009F313C"/>
    <w:rsid w:val="00A21622"/>
    <w:rsid w:val="00AB291F"/>
    <w:rsid w:val="00AB7766"/>
    <w:rsid w:val="00AC5FAB"/>
    <w:rsid w:val="00AD0DB4"/>
    <w:rsid w:val="00AF11F7"/>
    <w:rsid w:val="00B560C9"/>
    <w:rsid w:val="00BA4F62"/>
    <w:rsid w:val="00BE46B9"/>
    <w:rsid w:val="00BE71E0"/>
    <w:rsid w:val="00C569DF"/>
    <w:rsid w:val="00C67885"/>
    <w:rsid w:val="00C87BC8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909FD"/>
    <w:rsid w:val="00EA4E81"/>
    <w:rsid w:val="00EB1CF8"/>
    <w:rsid w:val="00EC1A99"/>
    <w:rsid w:val="00EC7BD6"/>
    <w:rsid w:val="00EE66B4"/>
    <w:rsid w:val="00F107F8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5084</izvorni_sadrzaj>
    <derivirana_varijabla naziv="DomainObject.Predmet.Broj_1">5084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St-5084/2016</izvorni_sadrzaj>
    <derivirana_varijabla naziv="DomainObject.Predmet.OznakaBroj_1">St-5084/2016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PROMOCOM d.o.o. zastupanog po punomoćniku ROLAND DAMJANOVIĆ</izvorni_sadrzaj>
    <derivirana_varijabla naziv="DomainObject.Predmet.ProtustrankaFormated_1">  PROMOCOM d.o.o. zastupanog po punomoćniku ROLAND DAMJANOVIĆ</derivirana_varijabla>
  </DomainObject.Predmet.ProtustrankaFormated>
  <DomainObject.Predmet.ProtustrankaFormatedOIB>
    <izvorni_sadrzaj>  PROMOCOM d.o.o., OIB 91451492772 zastupanog po punomoćniku ROLAND DAMJANOVIĆ</izvorni_sadrzaj>
    <derivirana_varijabla naziv="DomainObject.Predmet.ProtustrankaFormatedOIB_1">  PROMOCOM d.o.o., OIB 91451492772 zastupanog po punomoćniku ROLAND DAMJANOVIĆ</derivirana_varijabla>
  </DomainObject.Predmet.ProtustrankaFormatedOIB>
  <DomainObject.Predmet.ProtustrankaFormatedWithAdress>
    <izvorni_sadrzaj> PROMOCOM d.o.o., Jelenovac 52, 10000 Zagreb zastupanog po punomoćniku ROLAND DAMJANOVIĆ</izvorni_sadrzaj>
    <derivirana_varijabla naziv="DomainObject.Predmet.ProtustrankaFormatedWithAdress_1"> PROMOCOM d.o.o., Jelenovac 52, 10000 Zagreb zastupanog po punomoćniku ROLAND DAMJANOVIĆ</derivirana_varijabla>
  </DomainObject.Predmet.ProtustrankaFormatedWithAdress>
  <DomainObject.Predmet.ProtustrankaFormatedWithAdressOIB>
    <izvorni_sadrzaj> PROMOCOM d.o.o., OIB 91451492772, Jelenovac 52, 10000 Zagreb zastupanog po punomoćniku ROLAND DAMJANOVIĆ</izvorni_sadrzaj>
    <derivirana_varijabla naziv="DomainObject.Predmet.ProtustrankaFormatedWithAdressOIB_1"> PROMOCOM d.o.o., OIB 91451492772, Jelenovac 52, 10000 Zagreb zastupanog po punomoćniku ROLAND DAMJANOVIĆ</derivirana_varijabla>
  </DomainObject.Predmet.ProtustrankaFormatedWithAdressOIB>
  <DomainObject.Predmet.ProtustrankaWithAdress>
    <izvorni_sadrzaj>PROMOCOM d.o.o. Jelenovac 52, 10000 Zagreb</izvorni_sadrzaj>
    <derivirana_varijabla naziv="DomainObject.Predmet.ProtustrankaWithAdress_1">PROMOCOM d.o.o. Jelenovac 52, 10000 Zagreb</derivirana_varijabla>
  </DomainObject.Predmet.ProtustrankaWithAdress>
  <DomainObject.Predmet.ProtustrankaWithAdressOIB>
    <izvorni_sadrzaj>PROMOCOM d.o.o., OIB 91451492772, Jelenovac 52, 10000 Zagreb</izvorni_sadrzaj>
    <derivirana_varijabla naziv="DomainObject.Predmet.ProtustrankaWithAdressOIB_1">PROMOCOM d.o.o., OIB 91451492772, Jelenovac 52, 10000 Zagreb</derivirana_varijabla>
  </DomainObject.Predmet.ProtustrankaWithAdressOIB>
  <DomainObject.Predmet.ProtustrankaNazivFormated>
    <izvorni_sadrzaj>PROMOCOM d.o.o.</izvorni_sadrzaj>
    <derivirana_varijabla naziv="DomainObject.Predmet.ProtustrankaNazivFormated_1">PROMOCOM d.o.o.</derivirana_varijabla>
  </DomainObject.Predmet.ProtustrankaNazivFormated>
  <DomainObject.Predmet.ProtustrankaNazivFormatedOIB>
    <izvorni_sadrzaj>PROMOCOM d.o.o., OIB 91451492772</izvorni_sadrzaj>
    <derivirana_varijabla naziv="DomainObject.Predmet.ProtustrankaNazivFormatedOIB_1">PROMOCOM d.o.o., OIB 91451492772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PROMOCOM d.o.o. zastupanog po punomoćniku ROLAND DAMJANOVIĆ</item>
    </izvorni_sadrzaj>
    <derivirana_varijabla naziv="DomainObject.Predmet.ProtuStrankaListFormated_1">
      <item>PROMOCOM d.o.o. zastupanog po punomoćniku ROLAND DAMJANOVIĆ</item>
    </derivirana_varijabla>
  </DomainObject.Predmet.ProtuStrankaListFormated>
  <DomainObject.Predmet.ProtuStrankaListFormatedOIB>
    <izvorni_sadrzaj>
      <item>PROMOCOM d.o.o., OIB 91451492772 zastupanog po punomoćniku ROLAND DAMJANOVIĆ</item>
    </izvorni_sadrzaj>
    <derivirana_varijabla naziv="DomainObject.Predmet.ProtuStrankaListFormatedOIB_1">
      <item>PROMOCOM d.o.o., OIB 91451492772 zastupanog po punomoćniku ROLAND DAMJANOVIĆ</item>
    </derivirana_varijabla>
  </DomainObject.Predmet.ProtuStrankaListFormatedOIB>
  <DomainObject.Predmet.ProtuStrankaListFormatedWithAdress>
    <izvorni_sadrzaj>
      <item>PROMOCOM d.o.o., Jelenovac 52, 10000 Zagreb zastupanog po punomoćniku ROLAND DAMJANOVIĆ</item>
    </izvorni_sadrzaj>
    <derivirana_varijabla naziv="DomainObject.Predmet.ProtuStrankaListFormatedWithAdress_1">
      <item>PROMOCOM d.o.o., Jelenovac 52, 10000 Zagreb zastupanog po punomoćniku ROLAND DAMJANOVIĆ</item>
    </derivirana_varijabla>
  </DomainObject.Predmet.ProtuStrankaListFormatedWithAdress>
  <DomainObject.Predmet.ProtuStrankaListFormatedWithAdressOIB>
    <izvorni_sadrzaj>
      <item>PROMOCOM d.o.o., OIB 91451492772, Jelenovac 52, 10000 Zagreb zastupanog po punomoćniku ROLAND DAMJANOVIĆ</item>
    </izvorni_sadrzaj>
    <derivirana_varijabla naziv="DomainObject.Predmet.ProtuStrankaListFormatedWithAdressOIB_1">
      <item>PROMOCOM d.o.o., OIB 91451492772, Jelenovac 52, 10000 Zagreb zastupanog po punomoćniku ROLAND DAMJANOVIĆ</item>
    </derivirana_varijabla>
  </DomainObject.Predmet.ProtuStrankaListFormatedWithAdressOIB>
  <DomainObject.Predmet.ProtuStrankaListNazivFormated>
    <izvorni_sadrzaj>
      <item>PROMOCOM d.o.o.</item>
    </izvorni_sadrzaj>
    <derivirana_varijabla naziv="DomainObject.Predmet.ProtuStrankaListNazivFormated_1">
      <item>PROMOCOM d.o.o.</item>
    </derivirana_varijabla>
  </DomainObject.Predmet.ProtuStrankaListNazivFormated>
  <DomainObject.Predmet.ProtuStrankaListNazivFormatedOIB>
    <izvorni_sadrzaj>
      <item>PROMOCOM d.o.o., OIB 91451492772</item>
    </izvorni_sadrzaj>
    <derivirana_varijabla naziv="DomainObject.Predmet.ProtuStrankaListNazivFormatedOIB_1">
      <item>PROMOCOM d.o.o., OIB 91451492772</item>
    </derivirana_varijabla>
  </DomainObject.Predmet.ProtuStrankaListNazivFormatedOIB>
  <DomainObject.Predmet.OstaliListFormated>
    <izvorni_sadrzaj>
      <item>ROLAND DAMJANOVIĆ punomoćnik sudionika u postupku PROMOCOM d.o.o.</item>
    </izvorni_sadrzaj>
    <derivirana_varijabla naziv="DomainObject.Predmet.OstaliListFormated_1">
      <item>ROLAND DAMJANOVIĆ punomoćnik sudionika u postupku PROMOCOM d.o.o.</item>
    </derivirana_varijabla>
  </DomainObject.Predmet.OstaliListFormated>
  <DomainObject.Predmet.OstaliListFormatedOIB>
    <izvorni_sadrzaj>
      <item>ROLAND DAMJANOVIĆ, OIB 50216127214 punomoćnik sudionika u postupku PROMOCOM d.o.o.</item>
    </izvorni_sadrzaj>
    <derivirana_varijabla naziv="DomainObject.Predmet.OstaliListFormatedOIB_1">
      <item>ROLAND DAMJANOVIĆ, OIB 50216127214 punomoćnik sudionika u postupku PROMOCOM d.o.o.</item>
    </derivirana_varijabla>
  </DomainObject.Predmet.OstaliListFormatedOIB>
  <DomainObject.Predmet.OstaliListFormatedWithAdress>
    <izvorni_sadrzaj>
      <item>ROLAND DAMJANOVIĆ, Jelenovac 52, 10000 Zagreb punomoćnik sudionika u postupku PROMOCOM d.o.o.</item>
    </izvorni_sadrzaj>
    <derivirana_varijabla naziv="DomainObject.Predmet.OstaliListFormatedWithAdress_1">
      <item>ROLAND DAMJANOVIĆ, Jelenovac 52, 10000 Zagreb punomoćnik sudionika u postupku PROMOCOM d.o.o.</item>
    </derivirana_varijabla>
  </DomainObject.Predmet.OstaliListFormatedWithAdress>
  <DomainObject.Predmet.OstaliListFormatedWithAdressOIB>
    <izvorni_sadrzaj>
      <item>ROLAND DAMJANOVIĆ, OIB 50216127214, Jelenovac 52, 10000 Zagreb punomoćnik sudionika u postupku PROMOCOM d.o.o.</item>
    </izvorni_sadrzaj>
    <derivirana_varijabla naziv="DomainObject.Predmet.OstaliListFormatedWithAdressOIB_1">
      <item>ROLAND DAMJANOVIĆ, OIB 50216127214, Jelenovac 52, 10000 Zagreb punomoćnik sudionika u postupku PROMOCOM d.o.o.</item>
    </derivirana_varijabla>
  </DomainObject.Predmet.OstaliListFormatedWithAdressOIB>
  <DomainObject.Predmet.OstaliListNazivFormated>
    <izvorni_sadrzaj>
      <item>ROLAND DAMJANOVIĆ</item>
    </izvorni_sadrzaj>
    <derivirana_varijabla naziv="DomainObject.Predmet.OstaliListNazivFormated_1">
      <item>ROLAND DAMJANOVIĆ</item>
    </derivirana_varijabla>
  </DomainObject.Predmet.OstaliListNazivFormated>
  <DomainObject.Predmet.OstaliListNazivFormatedOIB>
    <izvorni_sadrzaj>
      <item>ROLAND DAMJANOVIĆ, OIB 50216127214</item>
    </izvorni_sadrzaj>
    <derivirana_varijabla naziv="DomainObject.Predmet.OstaliListNazivFormatedOIB_1">
      <item>ROLAND DAMJANOVIĆ, OIB 50216127214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PROMOCOM d.o.o.</izvorni_sadrzaj>
    <derivirana_varijabla naziv="DomainObject.Predmet.ProtustrankaIDrugi_1">PROMOCOM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PROMOCOM d.o.o., OIB 91451492772, Jelenovac 52, 10000 Zagreb</izvorni_sadrzaj>
    <derivirana_varijabla naziv="DomainObject.Predmet.ProtustrankaIDrugiAdressOIB_1">PROMOCOM d.o.o., OIB 91451492772, Jelenovac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PROMOCOM d.o.o.</item>
      <item>ROLAND DAMJANOVIĆ</item>
    </izvorni_sadrzaj>
    <derivirana_varijabla naziv="DomainObject.Predmet.SudioniciListNaziv_1">
      <item>FINA Regionalni centar Zagreb</item>
      <item>PROMOCOM d.o.o.</item>
      <item>ROLAND DAMJANOVIĆ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PROMOCOM d.o.o., OIB 91451492772, Jelenovac 52,10000 Zagreb</item>
      <item>ROLAND DAMJANOVIĆ, OIB 50216127214, Jelenovac 52,10000 Zagreb</item>
    </izvorni_sadrzaj>
    <derivirana_varijabla naziv="DomainObject.Predmet.SudioniciListAdressOIB_1">
      <item>FINA Regionalni centar Zagreb, OIB 85821130368, Trg svibanjskih žrtava 1995. br. 1,10000 Zagreb</item>
      <item>PROMOCOM d.o.o., OIB 91451492772, Jelenovac 52,10000 Zagreb</item>
      <item>ROLAND DAMJANOVIĆ, OIB 50216127214, Jelenovac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91451492772</item>
      <item>, OIB 50216127214</item>
    </izvorni_sadrzaj>
    <derivirana_varijabla naziv="DomainObject.Predmet.SudioniciListNazivOIB_1">
      <item>, OIB 85821130368</item>
      <item>, OIB 91451492772</item>
      <item>, OIB 50216127214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27956-7FA8-4849-87E0-DEBE9263D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3274</properties:Characters>
  <properties:Lines>83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2017-04-14T07:30:00Z</dcterms:created>
  <dc:creator>vmihalincic</dc:creator>
  <cp:lastModifiedBy>Zlatka Plivelić</cp:lastModifiedBy>
  <cp:lastPrinted>2017-04-14T07:38:00Z</cp:lastPrinted>
  <dcterms:modified xmlns:xsi="http://www.w3.org/2001/XMLSchema-instance" xsi:type="dcterms:W3CDTF">2017-04-14T09:11:00Z</dcterms:modified>
  <cp:revision>16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