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3a9a" w14:paraId="7f73a9a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440857" w:rsidP="00440857" w:rsidR="00440857">
      <w:pPr>
        <w:ind w:firstLine="720"/>
        <w:jc w:val="both"/>
      </w:pPr>
      <w:r w:rsidRPr="00EE2AB0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Pr="00BA32E8">
        <w:t>PITUR j.d.o.o.</w:t>
      </w:r>
      <w:r>
        <w:t>, Vladimira Nazora 47, Lopatinec</w:t>
      </w:r>
      <w:r w:rsidRPr="00EE2AB0">
        <w:t xml:space="preserve">, OIB: </w:t>
      </w:r>
      <w:r w:rsidRPr="00BA32E8">
        <w:t>50531349011</w:t>
      </w:r>
      <w:r w:rsidRPr="00EE2AB0">
        <w:t>, 5. srpnja 2018.</w:t>
      </w:r>
    </w:p>
    <w:p w:rsidRDefault="00CA76AC" w:rsidP="006E4E06" w:rsidR="00CA76AC">
      <w:pPr>
        <w:ind w:firstLine="708"/>
        <w:jc w:val="both"/>
      </w:pPr>
    </w:p>
    <w:p w:rsidRDefault="006E4E06" w:rsidP="008F4451" w:rsidR="006E4E06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440857" w:rsidRPr="00EE2AB0">
        <w:t xml:space="preserve">Nalaže se direktoru dužnika </w:t>
      </w:r>
      <w:r w:rsidR="00440857" w:rsidRPr="00BA32E8">
        <w:t>PITUR j.d.o.o.</w:t>
      </w:r>
      <w:r w:rsidR="00440857">
        <w:t xml:space="preserve">, </w:t>
      </w:r>
      <w:r w:rsidR="00440857" w:rsidRPr="00BA32E8">
        <w:rPr>
          <w:u w:val="single"/>
        </w:rPr>
        <w:t>Daliboru Karlovčecu iz Lopatinca, Vladimira Nazora 47, OIB: 73538829904</w:t>
      </w:r>
      <w:r w:rsidR="00440857" w:rsidRPr="00EE2AB0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6E4E06">
        <w:t>1</w:t>
      </w:r>
      <w:r w:rsidR="00440857">
        <w:t>66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440857" w:rsidRPr="00EE2AB0">
        <w:t xml:space="preserve">Nalaže se direktoru dužnika </w:t>
      </w:r>
      <w:r w:rsidR="00440857" w:rsidRPr="00BA32E8">
        <w:t>PITUR j.d.o.o.</w:t>
      </w:r>
      <w:r w:rsidR="00440857">
        <w:t xml:space="preserve">, </w:t>
      </w:r>
      <w:r w:rsidR="00440857" w:rsidRPr="00BA32E8">
        <w:rPr>
          <w:u w:val="single"/>
        </w:rPr>
        <w:t>Daliboru Karlovčecu iz Lopatinca, Vladimira Nazora 47, OIB: 73538829904</w:t>
      </w:r>
      <w:r w:rsidR="00440857" w:rsidRPr="00EE2AB0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6E4E06">
        <w:t>1</w:t>
      </w:r>
      <w:r w:rsidR="00440857">
        <w:t>66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440857" w:rsidP="000E1BF7" w:rsidR="00440857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440857">
        <w:t>Dalibor Karlovčec</w:t>
      </w:r>
      <w:r w:rsidR="003F663D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440857">
        <w:t>8. svibnja</w:t>
      </w:r>
      <w:r w:rsidR="00440857" w:rsidRPr="00EE2AB0">
        <w:t xml:space="preserve"> 2018. u Očevidniku redoslijeda osnova za plaćanje ima evidentirane neizvršene osnove za plaćanje u neprekinutom razdoblju od 120 dana u ukupnom iznosu od </w:t>
      </w:r>
      <w:r w:rsidR="00440857">
        <w:t xml:space="preserve">118.837,40 </w:t>
      </w:r>
      <w:r w:rsidR="00440857" w:rsidRPr="00EE2AB0">
        <w:t xml:space="preserve">kn te da dužnik ima </w:t>
      </w:r>
      <w:r w:rsidR="00440857">
        <w:t>3 zaposlena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 xml:space="preserve">000,00 kuna u Fond za namirenje troškova stečajnoga </w:t>
      </w:r>
      <w:r w:rsidRPr="005B1E9A">
        <w:lastRenderedPageBreak/>
        <w:t>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6E4E06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5F2C6C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440857" w:rsidR="00440857" w:rsidRPr="00854BDB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440857" w:rsidRPr="00BA32E8">
        <w:t>Dalibor Karlovčec iz Lopatinca, Vladimira Nazora 47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C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</w:t>
    </w:r>
    <w:r w:rsidR="00440857">
      <w:t>166</w:t>
    </w:r>
    <w:r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C6C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440857">
      <w:t>166</w:t>
    </w:r>
    <w:r w:rsidR="008F4451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40857"/>
    <w:rsid w:val="004D2BF3"/>
    <w:rsid w:val="00513515"/>
    <w:rsid w:val="0054233E"/>
    <w:rsid w:val="005547A1"/>
    <w:rsid w:val="005825F5"/>
    <w:rsid w:val="005B1E9A"/>
    <w:rsid w:val="005C3331"/>
    <w:rsid w:val="005F2C6C"/>
    <w:rsid w:val="0061490D"/>
    <w:rsid w:val="006319A8"/>
    <w:rsid w:val="00642814"/>
    <w:rsid w:val="00643ECC"/>
    <w:rsid w:val="00652620"/>
    <w:rsid w:val="006836B4"/>
    <w:rsid w:val="006A4441"/>
    <w:rsid w:val="006C6EAC"/>
    <w:rsid w:val="006E4E06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B02FF"/>
    <w:rsid w:val="008F4451"/>
    <w:rsid w:val="009D2EBA"/>
    <w:rsid w:val="00A00ADE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5F2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C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C6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C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C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5F2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C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C6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C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C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jednostavno društvo s ograničenom odgovornošću za građevinarstvo i trgovinu zastupanog po punomoćniku Dalibor Karlovčec, direktor</izvorni_sadrzaj>
    <derivirana_varijabla naziv="DomainObject.Predmet.ProtustrankaFormated_1">  PITUR jednostavno društvo s ograničenom odgovornošću za građevinarstvo i trgovinu zastupanog po punomoćniku Dalibor Karlovčec, direktor</derivirana_varijabla>
  </DomainObject.Predmet.ProtustrankaFormated>
  <DomainObject.Predmet.ProtustrankaFormatedOIB>
    <izvorni_sadrzaj>  PITUR jednostavno društvo s ograničenom odgovornošću za građevinarstvo i trgovinu, OIB 50531349011 zastupanog po punomoćniku Dalibor Karlovčec, direktor</izvorni_sadrzaj>
    <derivirana_varijabla naziv="DomainObject.Predmet.ProtustrankaFormatedOIB_1">  PITUR jednostavno društvo s ograničenom odgovornošću za građevinarstvo i trgovinu, OIB 50531349011 zastupanog po punomoćniku Dalibor Karlovčec, direktor</derivirana_varijabla>
  </DomainObject.Predmet.ProtustrankaFormatedOIB>
  <DomainObject.Predmet.ProtustrankaFormatedWithAdress>
    <izvorni_sadrzaj> PITUR jednostavno društvo s ograničenom odgovornošću za građevinarstvo i trgovinu, Vladimira Nazora 47, 40000 Lopatinec zastupanog po punomoćniku Dalibor Karlovčec, direktor</izvorni_sadrzaj>
    <derivirana_varijabla naziv="DomainObject.Predmet.ProtustrankaFormatedWithAdress_1"> PITUR jednostavno društvo s ograničenom odgovornošću za građevinarstvo i trgovinu, Vladimira Nazora 47, 40000 Lopatinec zastupanog po punomoćniku Dalibor Karlovčec, direktor</derivirana_varijabla>
  </DomainObject.Predmet.ProtustrankaFormatedWithAdress>
  <DomainObject.Predmet.ProtustrankaFormatedWithAdressOIB>
    <izvorni_sadrzaj> PITUR jednostavno društvo s ograničenom odgovornošću za građevinarstvo i trgovinu, OIB 50531349011, Vladimira Nazora 47, 40000 Lopatinec zastupanog po punomoćniku Dalibor Karlovčec, direktor</izvorni_sadrzaj>
    <derivirana_varijabla naziv="DomainObject.Predmet.ProtustrankaFormatedWithAdressOIB_1"> PITUR jednostavno društvo s ograničenom odgovornošću za građevinarstvo i trgovinu, OIB 50531349011, Vladimira Nazora 47, 40000 Lopatinec zastupanog po punomoćniku Dalibor Karlovčec, direktor</derivirana_varijabla>
  </DomainObject.Predmet.ProtustrankaFormatedWithAdressOIB>
  <DomainObject.Predmet.ProtustrankaWithAdress>
    <izvorni_sadrzaj>PITUR jednostavno društvo s ograničenom odgovornošću za građevinarstvo i trgovinu Vladimira Nazora 47, 40000 Lopatinec</izvorni_sadrzaj>
    <derivirana_varijabla naziv="DomainObject.Predmet.ProtustrankaWithAdress_1">PITUR jednostavno društvo s ograničenom odgovornošću za građevinarstvo i trgovinu Vladimira Nazora 47, 40000 Lopatinec</derivirana_varijabla>
  </DomainObject.Predmet.ProtustrankaWithAdress>
  <DomainObject.Predmet.ProtustrankaWithAdressOIB>
    <izvorni_sadrzaj>PITUR jednostavno društvo s ograničenom odgovornošću za građevinarstvo i trgovinu, OIB 50531349011, Vladimira Nazora 47, 40000 Lopatinec</izvorni_sadrzaj>
    <derivirana_varijabla naziv="DomainObject.Predmet.ProtustrankaWithAdressOIB_1">PITUR jednostavno društvo s ograničenom odgovornošću za građevinarstvo i trgovinu, OIB 50531349011, Vladimira Nazora 47, 40000 Lopatinec</derivirana_varijabla>
  </DomainObject.Predmet.ProtustrankaWithAdressOIB>
  <DomainObject.Predmet.ProtustrankaNazivFormated>
    <izvorni_sadrzaj>PITUR jednostavno društvo s ograničenom odgovornošću za građevinarstvo i trgovinu</izvorni_sadrzaj>
    <derivirana_varijabla naziv="DomainObject.Predmet.ProtustrankaNazivFormated_1">PITUR jednostavno društvo s ograničenom odgovornošću za građevinarstvo i trgovinu</derivirana_varijabla>
  </DomainObject.Predmet.ProtustrankaNazivFormated>
  <DomainObject.Predmet.ProtustrankaNazivFormatedOIB>
    <izvorni_sadrzaj>PITUR jednostavno društvo s ograničenom odgovornošću za građevinarstvo i trgovinu, OIB 50531349011</izvorni_sadrzaj>
    <derivirana_varijabla naziv="DomainObject.Predmet.ProtustrankaNazivFormatedOIB_1">PITUR jednostavno društvo s ograničenom odgovornošću za građevinarstvo i trgovinu, OIB 50531349011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118837.40</izvorni_sadrzaj>
    <derivirana_varijabla naziv="DomainObject.Predmet.TrenutnaVrijednost_1">118837.40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PITUR jednostavno društvo s ograničenom odgovornošću za građevinarstvo i trgovinu zastupanog po punomoćniku Dalibor Karlovčec, direktor</item>
    </izvorni_sadrzaj>
    <derivirana_varijabla naziv="DomainObject.Predmet.ProtuStrankaListFormated_1">
      <item>PITUR jednostavno društvo s ograničenom odgovornošću za građevinarstvo i trgovinu zastupanog po punomoćniku Dalibor Karlovčec, direktor</item>
    </derivirana_varijabla>
  </DomainObject.Predmet.ProtuStrankaListFormated>
  <DomainObject.Predmet.ProtuStrankaListFormatedOIB>
    <izvorni_sadrzaj>
      <item>PITUR jednostavno društvo s ograničenom odgovornošću za građevinarstvo i trgovinu, OIB 50531349011 zastupanog po punomoćniku Dalibor Karlovčec, direktor</item>
    </izvorni_sadrzaj>
    <derivirana_varijabla naziv="DomainObject.Predmet.ProtuStrankaListFormatedOIB_1">
      <item>PITUR jednostavno društvo s ograničenom odgovornošću za građevinarstvo i trgovinu, OIB 50531349011 zastupanog po punomoćniku Dalibor Karlovčec, direktor</item>
    </derivirana_varijabla>
  </DomainObject.Predmet.ProtuStrankaListFormatedOIB>
  <DomainObject.Predmet.ProtuStrankaListFormatedWithAdress>
    <izvorni_sadrzaj>
      <item>PITUR jednostavno društvo s ograničenom odgovornošću za građevinarstvo i trgovinu, Vladimira Nazora 47, 40000 Lopatinec zastupanog po punomoćniku Dalibor Karlovčec, direktor</item>
    </izvorni_sadrzaj>
    <derivirana_varijabla naziv="DomainObject.Predmet.ProtuStrankaListFormatedWithAdress_1">
      <item>PITUR jednostavno društvo s ograničenom odgovornošću za građevinarstvo i trgovinu, Vladimira Nazora 47, 40000 Lopatinec zastupanog po punomoćniku Dalibor Karlovčec, direktor</item>
    </derivirana_varijabla>
  </DomainObject.Predmet.ProtuStrankaListFormatedWithAdress>
  <DomainObject.Predmet.ProtuStrankaListFormatedWithAdressOIB>
    <izvorni_sadrzaj>
      <item>PITUR jednostavno društvo s ograničenom odgovornošću za građevinarstvo i trgovinu, OIB 50531349011, Vladimira Nazora 47, 40000 Lopatinec zastupanog po punomoćniku Dalibor Karlovčec, direktor</item>
    </izvorni_sadrzaj>
    <derivirana_varijabla naziv="DomainObject.Predmet.ProtuStrankaListFormatedWithAdressOIB_1">
      <item>PITUR jednostavno društvo s ograničenom odgovornošću za građevinarstvo i trgovinu, OIB 50531349011, Vladimira Nazora 47, 40000 Lopatinec zastupanog po punomoćniku Dalibor Karlovčec, direktor</item>
    </derivirana_varijabla>
  </DomainObject.Predmet.ProtuStrankaListFormatedWithAdressOIB>
  <DomainObject.Predmet.ProtuStrankaListNazivFormated>
    <izvorni_sadrzaj>
      <item>PITUR jednostavno društvo s ograničenom odgovornošću za građevinarstvo i trgovinu</item>
    </izvorni_sadrzaj>
    <derivirana_varijabla naziv="DomainObject.Predmet.ProtuStrankaListNazivFormated_1">
      <item>PITUR jednostavno društvo s ograničenom odgovornošću za građevinarstvo i trgovinu</item>
    </derivirana_varijabla>
  </DomainObject.Predmet.ProtuStrankaListNazivFormated>
  <DomainObject.Predmet.ProtuStrankaListNazivFormatedOIB>
    <izvorni_sadrzaj>
      <item>PITUR jednostavno društvo s ograničenom odgovornošću za građevinarstvo i trgovinu, OIB 50531349011</item>
    </izvorni_sadrzaj>
    <derivirana_varijabla naziv="DomainObject.Predmet.ProtuStrankaListNazivFormatedOIB_1">
      <item>PITUR jednostavno društvo s ograničenom odgovornošću za građevinarstvo i trgovinu, OIB 50531349011</item>
    </derivirana_varijabla>
  </DomainObject.Predmet.ProtuStrankaListNazivFormatedOIB>
  <DomainObject.Predmet.OstaliListFormated>
    <izvorni_sadrzaj>
      <item>Sudski registar</item>
      <item>Dalibor Karlovčec, direktor punomoćnik sudionika u postupku PITUR jednostavno društvo s ograničenom odgovornošću za građevinarstvo i trgovinu</item>
    </izvorni_sadrzaj>
    <derivirana_varijabla naziv="DomainObject.Predmet.OstaliListFormated_1">
      <item>Sudski registar</item>
      <item>Dalibor Karlovčec, direktor punomoćnik sudionika u postupku PITUR jednostavno društvo s ograničenom odgovornošću za građevinarstvo i trgovinu</item>
    </derivirana_varijabla>
  </DomainObject.Predmet.OstaliListFormated>
  <DomainObject.Predmet.OstaliListFormatedOIB>
    <izvorni_sadrzaj>
      <item>Sudski registar</item>
      <item>Dalibor Karlovčec, direktor, OIB 73538829904 punomoćnik sudionika u postupku PITUR jednostavno društvo s ograničenom odgovornošću za građevinarstvo i trgovinu</item>
    </izvorni_sadrzaj>
    <derivirana_varijabla naziv="DomainObject.Predmet.OstaliListFormatedOIB_1">
      <item>Sudski registar</item>
      <item>Dalibor Karlovčec, direktor, OIB 73538829904 punomoćnik sudionika u postupku PITUR jednostavno društvo s ograničenom odgovornošću za građevinarstvo i trgovinu</item>
    </derivirana_varijabla>
  </DomainObject.Predmet.OstaliListFormatedOIB>
  <DomainObject.Predmet.OstaliListFormatedWithAdress>
    <izvorni_sadrzaj>
      <item>Sudski registar</item>
      <item>Dalibor Karlovčec, direktor, V.nazora 47, 40000 Lopatinec punomoćnik sudionika u postupku PITUR jednostavno društvo s ograničenom odgovornošću za građevinarstvo i trgovinu</item>
    </izvorni_sadrzaj>
    <derivirana_varijabla naziv="DomainObject.Predmet.OstaliListFormatedWithAdress_1">
      <item>Sudski registar</item>
      <item>Dalibor Karlovčec, direktor, V.nazora 47, 40000 Lopatinec punomoćnik sudionika u postupku PITUR jednostavno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Dalibor Karlovčec, direktor, OIB 73538829904, V.nazora 47, 40000 Lopatinec punomoćnik sudionika u postupku PITUR jednostavno društvo s ograničenom odgovornošću za građevinarstvo i trgovinu</item>
    </izvorni_sadrzaj>
    <derivirana_varijabla naziv="DomainObject.Predmet.OstaliListFormatedWithAdressOIB_1">
      <item>Sudski registar</item>
      <item>Dalibor Karlovčec, direktor, OIB 73538829904, V.nazora 47, 40000 Lopatinec punomoćnik sudionika u postupku PITUR jednostavno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Dalibor Karlovčec, direktor</item>
    </izvorni_sadrzaj>
    <derivirana_varijabla naziv="DomainObject.Predmet.OstaliListNazivFormated_1">
      <item>Sudski registar</item>
      <item>Dalibor Karlovčec, direktor</item>
    </derivirana_varijabla>
  </DomainObject.Predmet.OstaliListNazivFormated>
  <DomainObject.Predmet.OstaliListNazivFormatedOIB>
    <izvorni_sadrzaj>
      <item>Sudski registar</item>
      <item>Dalibor Karlovčec, direktor, OIB 73538829904</item>
    </izvorni_sadrzaj>
    <derivirana_varijabla naziv="DomainObject.Predmet.OstaliListNazivFormatedOIB_1">
      <item>Sudski registar</item>
      <item>Dalibor Karlovčec, direktor, OIB 73538829904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PITUR jednostavno društvo s ograničenom odgovornošću za građevinarstvo i trgovinu</izvorni_sadrzaj>
    <derivirana_varijabla naziv="DomainObject.Predmet.ProtustrankaIDrugi_1">PITUR jednostavno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PITUR jednostavno društvo s ograničenom odgovornošću za građevinarstvo i trgovinu, OIB 50531349011, Vladimira Nazora 47, 40000 Lopatinec</izvorni_sadrzaj>
    <derivirana_varijabla naziv="DomainObject.Predmet.ProtustrankaIDrugiAdressOIB_1">PITUR jednostavno društvo s ograničenom odgovornošću za građevinarstvo i trgovinu, OIB 50531349011, Vladimira Nazora 47,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PITUR jednostavno društvo s ograničenom odgovornošću za građevinarstvo i trgovinu</item>
      <item>Sudski registar</item>
      <item>Dalibor Karlovčec, direktor</item>
    </izvorni_sadrzaj>
    <derivirana_varijabla naziv="DomainObject.Predmet.SudioniciListNaziv_1">
      <item>Financijska agencija</item>
      <item>PITUR jednostavno društvo s ograničenom odgovornošću za građevinarstvo i trgovinu</item>
      <item>Sudski registar</item>
      <item>Dalibor Karlovčec, direktor</item>
    </derivirana_varijabla>
  </DomainObject.Predmet.SudioniciListNaziv>
  <DomainObject.Predmet.SudioniciListAdressOIB>
    <izvorni_sadrzaj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izvorni_sadrzaj>
    <derivirana_varijabla naziv="DomainObject.Predmet.SudioniciListAdressOIB_1">
      <item>Financijska agencija, OIB 85821130368, A. Cesarca 2,42000 Varaždin</item>
      <item>PITUR jednostavno društvo s ograničenom odgovornošću za građevinarstvo i trgovinu, OIB 50531349011, Vladimira Nazora 47,40000 Lopatinec</item>
      <item>Sudski registar</item>
      <item>Dalibor Karlovčec, direktor, OIB 73538829904, V.nazora 47,40000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50531349011</item>
      <item>, OIB null</item>
      <item>, OIB 73538829904</item>
    </izvorni_sadrzaj>
    <derivirana_varijabla naziv="DomainObject.Predmet.SudioniciListNazivOIB_1">
      <item>, OIB 85821130368</item>
      <item>, OIB 50531349011</item>
      <item>, OIB null</item>
      <item>, OIB 73538829904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6EB31-B57E-4D67-90CA-F767CA0CA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3219</properties:Characters>
  <properties:Lines>92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2018-07-05T11:45:00Z</dcterms:modified>
  <cp:revision>6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(St-166-18-5 - Rješenje- nalog direktoru na uplatu predujma PITUR  j.d.o.-5.7.18..docx)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