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4728" w14:paraId="868472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C4661">
        <w:rPr>
          <w:b/>
        </w:rPr>
        <w:t>513</w:t>
      </w:r>
      <w:r w:rsidR="00A8252D">
        <w:rPr>
          <w:b/>
        </w:rPr>
        <w:t>/2017-3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A8252D">
        <w:t>Osijek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A8252D">
        <w:t>Slavonski Brod</w:t>
      </w:r>
      <w:r w:rsidR="00221452">
        <w:t>,</w:t>
      </w:r>
      <w:r w:rsidR="004A0D7B">
        <w:t xml:space="preserve"> za pokretanje skraćenog stečajnog postupka  nad dužnikom </w:t>
      </w:r>
      <w:r w:rsidR="008C4661">
        <w:rPr>
          <w:b/>
        </w:rPr>
        <w:t>Hrvatsko kulturno-umjetničko društvo "Vijenac", Požega, Stjepana Radića 3, OIB: 71694152060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C4661">
        <w:t>25</w:t>
      </w:r>
      <w:r w:rsidR="00A02C28">
        <w:t xml:space="preserve">. </w:t>
      </w:r>
      <w:r w:rsidR="008C4661">
        <w:t>travnja</w:t>
      </w:r>
      <w:r w:rsidR="00B91EFF">
        <w:t xml:space="preserve"> 201</w:t>
      </w:r>
      <w:r w:rsidR="00A8252D">
        <w:t>7</w:t>
      </w:r>
      <w:r w:rsidR="00B91EFF">
        <w:t>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8C4661">
        <w:rPr>
          <w:b/>
        </w:rPr>
        <w:t>Hrvatsko kulturno-umjetničko društvo "Vijenac", Požega, Stjepana Radića 3, OIB: 71694152060</w:t>
      </w:r>
      <w:r w:rsidR="00F7278D">
        <w:t xml:space="preserve">, iznosi </w:t>
      </w:r>
      <w:r w:rsidR="008C4661">
        <w:rPr>
          <w:b/>
        </w:rPr>
        <w:t>5.420,10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8C4661">
        <w:rPr>
          <w:b/>
        </w:rPr>
        <w:t>Anka Dorbić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8C4661" w:rsidRPr="008C4661">
        <w:rPr>
          <w:b/>
        </w:rPr>
        <w:t>513</w:t>
      </w:r>
      <w:r w:rsidR="000C26C6" w:rsidRPr="00D76AAC">
        <w:rPr>
          <w:b/>
        </w:rPr>
        <w:t>-1</w:t>
      </w:r>
      <w:r w:rsidR="00A8252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C4661">
        <w:t>25</w:t>
      </w:r>
      <w:r w:rsidR="00A02C28">
        <w:t xml:space="preserve">. </w:t>
      </w:r>
      <w:r w:rsidR="008C4661">
        <w:t>travnja</w:t>
      </w:r>
      <w:r w:rsidR="00B91EFF">
        <w:t xml:space="preserve"> 201</w:t>
      </w:r>
      <w:r w:rsidR="00A8252D">
        <w:t>7</w:t>
      </w:r>
      <w:r w:rsidR="00B91EFF">
        <w:t>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A5C" w:rsidR="00FE1A5C">
      <w:r>
        <w:separator/>
      </w:r>
    </w:p>
  </w:endnote>
  <w:endnote w:id="0" w:type="continuationSeparator">
    <w:p w:rsidRDefault="00FE1A5C" w:rsidR="00FE1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A5C" w:rsidR="00FE1A5C">
      <w:r>
        <w:separator/>
      </w:r>
    </w:p>
  </w:footnote>
  <w:footnote w:id="0" w:type="continuationSeparator">
    <w:p w:rsidRDefault="00FE1A5C" w:rsidR="00FE1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E7FD8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3A2C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90F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4661"/>
    <w:rsid w:val="008C7029"/>
    <w:rsid w:val="008E7CA2"/>
    <w:rsid w:val="00901EF5"/>
    <w:rsid w:val="00912CF5"/>
    <w:rsid w:val="009137B1"/>
    <w:rsid w:val="00914E49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252D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0954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E1A5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0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0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5420.10</izvorni_sadrzaj>
    <derivirana_varijabla naziv="DomainObject.Predmet.InicijalnaVrijednost_1">5420.10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Hrvatsko kulturno-umjetničko društvo "Vijenac"</izvorni_sadrzaj>
    <derivirana_varijabla naziv="DomainObject.Predmet.ProtustrankaFormated_1">  Hrvatsko kulturno-umjetničko društvo "Vijenac"</derivirana_varijabla>
  </DomainObject.Predmet.ProtustrankaFormated>
  <DomainObject.Predmet.ProtustrankaFormatedOIB>
    <izvorni_sadrzaj>  Hrvatsko kulturno-umjetničko društvo "Vijenac", OIB 71694152060</izvorni_sadrzaj>
    <derivirana_varijabla naziv="DomainObject.Predmet.ProtustrankaFormatedOIB_1">  Hrvatsko kulturno-umjetničko društvo "Vijenac", OIB 71694152060</derivirana_varijabla>
  </DomainObject.Predmet.ProtustrankaFormatedOIB>
  <DomainObject.Predmet.ProtustrankaFormatedWithAdress>
    <izvorni_sadrzaj> Hrvatsko kulturno-umjetničko društvo "Vijenac", Stjepana Radića 3, 34000 Požega</izvorni_sadrzaj>
    <derivirana_varijabla naziv="DomainObject.Predmet.ProtustrankaFormatedWithAdress_1"> Hrvatsko kulturno-umjetničko društvo "Vijenac", Stjepana Radića 3, 34000 Požega</derivirana_varijabla>
  </DomainObject.Predmet.ProtustrankaFormatedWithAdress>
  <DomainObject.Predmet.ProtustrankaFormatedWithAdressOIB>
    <izvorni_sadrzaj> Hrvatsko kulturno-umjetničko društvo "Vijenac", OIB 71694152060, Stjepana Radića 3, 34000 Požega</izvorni_sadrzaj>
    <derivirana_varijabla naziv="DomainObject.Predmet.ProtustrankaFormatedWithAdressOIB_1"> Hrvatsko kulturno-umjetničko društvo "Vijenac", OIB 71694152060, Stjepana Radića 3, 34000 Požega</derivirana_varijabla>
  </DomainObject.Predmet.ProtustrankaFormatedWithAdressOIB>
  <DomainObject.Predmet.ProtustrankaWithAdress>
    <izvorni_sadrzaj>Hrvatsko kulturno-umjetničko društvo "Vijenac" Stjepana Radića 3, 34000 Požega</izvorni_sadrzaj>
    <derivirana_varijabla naziv="DomainObject.Predmet.ProtustrankaWithAdress_1">Hrvatsko kulturno-umjetničko društvo "Vijenac" Stjepana Radića 3, 34000 Požega</derivirana_varijabla>
  </DomainObject.Predmet.ProtustrankaWithAdress>
  <DomainObject.Predmet.ProtustrankaWithAdressOIB>
    <izvorni_sadrzaj>Hrvatsko kulturno-umjetničko društvo "Vijenac", OIB 71694152060, Stjepana Radića 3, 34000 Požega</izvorni_sadrzaj>
    <derivirana_varijabla naziv="DomainObject.Predmet.ProtustrankaWithAdressOIB_1">Hrvatsko kulturno-umjetničko društvo "Vijenac", OIB 71694152060, Stjepana Radića 3, 34000 Požega</derivirana_varijabla>
  </DomainObject.Predmet.ProtustrankaWithAdressOIB>
  <DomainObject.Predmet.ProtustrankaNazivFormated>
    <izvorni_sadrzaj>Hrvatsko kulturno-umjetničko društvo "Vijenac"</izvorni_sadrzaj>
    <derivirana_varijabla naziv="DomainObject.Predmet.ProtustrankaNazivFormated_1">Hrvatsko kulturno-umjetničko društvo "Vijenac"</derivirana_varijabla>
  </DomainObject.Predmet.ProtustrankaNazivFormated>
  <DomainObject.Predmet.ProtustrankaNazivFormatedOIB>
    <izvorni_sadrzaj>Hrvatsko kulturno-umjetničko društvo "Vijenac", OIB 71694152060</izvorni_sadrzaj>
    <derivirana_varijabla naziv="DomainObject.Predmet.ProtustrankaNazivFormatedOIB_1">Hrvatsko kulturno-umjetničko društvo "Vijenac", OIB 71694152060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 kulturno-umjetničko društvo "Vijenac"</item>
    </izvorni_sadrzaj>
    <derivirana_varijabla naziv="DomainObject.Predmet.ProtuStrankaListFormated_1">
      <item>Hrvatsko kulturno-umjetničko društvo "Vijenac"</item>
    </derivirana_varijabla>
  </DomainObject.Predmet.ProtuStrankaListFormated>
  <DomainObject.Predmet.ProtuStrankaListFormatedOIB>
    <izvorni_sadrzaj>
      <item>Hrvatsko kulturno-umjetničko društvo "Vijenac", OIB 71694152060</item>
    </izvorni_sadrzaj>
    <derivirana_varijabla naziv="DomainObject.Predmet.ProtuStrankaListFormatedOIB_1">
      <item>Hrvatsko kulturno-umjetničko društvo "Vijenac", OIB 71694152060</item>
    </derivirana_varijabla>
  </DomainObject.Predmet.ProtuStrankaListFormatedOIB>
  <DomainObject.Predmet.ProtuStrankaListFormatedWithAdress>
    <izvorni_sadrzaj>
      <item>Hrvatsko kulturno-umjetničko društvo "Vijenac", Stjepana Radića 3, 34000 Požega</item>
    </izvorni_sadrzaj>
    <derivirana_varijabla naziv="DomainObject.Predmet.ProtuStrankaListFormatedWithAdress_1">
      <item>Hrvatsko kulturno-umjetničko društvo "Vijenac", Stjepana Radića 3, 34000 Požega</item>
    </derivirana_varijabla>
  </DomainObject.Predmet.ProtuStrankaListFormatedWithAdress>
  <DomainObject.Predmet.ProtuStrankaListFormatedWithAdressOIB>
    <izvorni_sadrzaj>
      <item>Hrvatsko kulturno-umjetničko društvo "Vijenac", OIB 71694152060, Stjepana Radića 3, 34000 Požega</item>
    </izvorni_sadrzaj>
    <derivirana_varijabla naziv="DomainObject.Predmet.ProtuStrankaListFormatedWithAdressOIB_1">
      <item>Hrvatsko kulturno-umjetničko društvo "Vijenac", OIB 71694152060, Stjepana Radića 3, 34000 Požega</item>
    </derivirana_varijabla>
  </DomainObject.Predmet.ProtuStrankaListFormatedWithAdressOIB>
  <DomainObject.Predmet.ProtuStrankaListNazivFormated>
    <izvorni_sadrzaj>
      <item>Hrvatsko kulturno-umjetničko društvo "Vijenac"</item>
    </izvorni_sadrzaj>
    <derivirana_varijabla naziv="DomainObject.Predmet.ProtuStrankaListNazivFormated_1">
      <item>Hrvatsko kulturno-umjetničko društvo "Vijenac"</item>
    </derivirana_varijabla>
  </DomainObject.Predmet.ProtuStrankaListNazivFormated>
  <DomainObject.Predmet.ProtuStrankaListNazivFormatedOIB>
    <izvorni_sadrzaj>
      <item>Hrvatsko kulturno-umjetničko društvo "Vijenac", OIB 71694152060</item>
    </izvorni_sadrzaj>
    <derivirana_varijabla naziv="DomainObject.Predmet.ProtuStrankaListNazivFormatedOIB_1">
      <item>Hrvatsko kulturno-umjetničko društvo "Vijenac", OIB 71694152060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 kulturno-umjetničko društvo "Vijenac"</izvorni_sadrzaj>
    <derivirana_varijabla naziv="DomainObject.Predmet.ProtustrankaIDrugi_1">Hrvatsko kulturno-umjetničko društvo "Vijenac"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Hrvatsko kulturno-umjetničko društvo "Vijenac", OIB 71694152060, Stjepana Radića 3, 34000 Požega</izvorni_sadrzaj>
    <derivirana_varijabla naziv="DomainObject.Predmet.ProtustrankaIDrugiAdressOIB_1">Hrvatsko kulturno-umjetničko društvo "Vijenac", OIB 71694152060, Stjepana Radića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Hrvatsko kulturno-umjetničko društvo "Vijenac"</item>
    </izvorni_sadrzaj>
    <derivirana_varijabla naziv="DomainObject.Predmet.SudioniciListNaziv_1">
      <item>Financijska agencija</item>
      <item>Hrvatsko kulturno-umjetničko društvo "Vijenac"</item>
    </derivirana_varijabla>
  </DomainObject.Predmet.SudioniciListNaziv>
  <DomainObject.Predmet.SudioniciListAdressOIB>
    <izvorni_sadrzaj>
      <item>Financijska agencija, OIB 85821130368, Ulica grada Vukovara 70,10000 Zagreb</item>
      <item>Hrvatsko kulturno-umjetničko društvo "Vijenac", OIB 71694152060, Stjepana Radića 3,34000 Požega</item>
    </izvorni_sadrzaj>
    <derivirana_varijabla naziv="DomainObject.Predmet.SudioniciListAdressOIB_1">
      <item>Financijska agencija, OIB 85821130368, Ulica grada Vukovara 70,10000 Zagreb</item>
      <item>Hrvatsko kulturno-umjetničko društvo "Vijenac", OIB 71694152060, Stjepana Radića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71694152060</item>
    </izvorni_sadrzaj>
    <derivirana_varijabla naziv="DomainObject.Predmet.SudioniciListNazivOIB_1">
      <item>, OIB 85821130368</item>
      <item>, OIB 71694152060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F2633-512E-4AF8-81C7-B643CDE03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358</properties:Words>
  <properties:Characters>1982</properties:Characters>
  <properties:Lines>58</properties:Lines>
  <properties:Paragraphs>17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2017-01-17T10:39:00Z</cp:lastPrinted>
  <dcterms:modified xmlns:xsi="http://www.w3.org/2001/XMLSchema-instance" xsi:type="dcterms:W3CDTF">2017-04-25T06:59:00Z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