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d647" w14:paraId="0a5d647" w:rsidRDefault="00800C53" w:rsidP="00800C53" w:rsidR="00800C53" w:rsidRPr="00E20A1B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E20A1B">
      <w:pPr>
        <w:jc w:val="right"/>
      </w:pPr>
      <w:r w:rsidRPr="00E20A1B">
        <w:t xml:space="preserve">                                                                                 </w:t>
      </w:r>
      <w:r w:rsidR="0070484E" w:rsidRPr="00E20A1B">
        <w:t xml:space="preserve">Poslovni </w:t>
      </w:r>
      <w:r w:rsidR="00800C53" w:rsidRPr="00E20A1B">
        <w:t>br</w:t>
      </w:r>
      <w:r w:rsidR="0070484E" w:rsidRPr="00E20A1B">
        <w:t>oj:</w:t>
      </w:r>
      <w:r w:rsidR="00800C53" w:rsidRPr="00E20A1B">
        <w:t xml:space="preserve"> </w:t>
      </w:r>
      <w:r w:rsidRPr="00E20A1B">
        <w:t>1</w:t>
      </w:r>
      <w:r w:rsidR="00800C53" w:rsidRPr="00E20A1B">
        <w:t xml:space="preserve"> St-</w:t>
      </w:r>
      <w:r w:rsidR="00E20A1B" w:rsidRPr="00E20A1B">
        <w:t>718</w:t>
      </w:r>
      <w:r w:rsidR="00A73D9A" w:rsidRPr="00E20A1B">
        <w:t>/</w:t>
      </w:r>
      <w:r w:rsidR="00E20A1B" w:rsidRPr="00E20A1B">
        <w:t>2016-41</w:t>
      </w:r>
    </w:p>
    <w:p w:rsidRDefault="00290A67" w:rsidP="00290A67" w:rsidR="00290A67" w:rsidRPr="00E20A1B">
      <w:pPr>
        <w:jc w:val="center"/>
      </w:pPr>
    </w:p>
    <w:p w:rsidRDefault="0065719A" w:rsidP="00C435A4" w:rsidR="0065719A" w:rsidRPr="00E20A1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E20A1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E20A1B">
        <w:rPr>
          <w:rFonts w:cs="Times New Roman" w:hAnsi="Times New Roman" w:ascii="Times New Roman"/>
          <w:b w:val="false"/>
          <w:sz w:val="24"/>
        </w:rPr>
        <w:t>R</w:t>
      </w:r>
      <w:r w:rsidR="007557FD" w:rsidRPr="00E20A1B">
        <w:rPr>
          <w:rFonts w:cs="Times New Roman" w:hAnsi="Times New Roman" w:ascii="Times New Roman"/>
          <w:b w:val="false"/>
          <w:sz w:val="24"/>
        </w:rPr>
        <w:t>E</w:t>
      </w:r>
      <w:r w:rsidR="00863BE5" w:rsidRPr="00E20A1B">
        <w:rPr>
          <w:rFonts w:cs="Times New Roman" w:hAnsi="Times New Roman" w:ascii="Times New Roman"/>
          <w:b w:val="false"/>
          <w:sz w:val="24"/>
        </w:rPr>
        <w:t>P</w:t>
      </w:r>
      <w:r w:rsidR="007557FD" w:rsidRPr="00E20A1B">
        <w:rPr>
          <w:rFonts w:cs="Times New Roman" w:hAnsi="Times New Roman" w:ascii="Times New Roman"/>
          <w:b w:val="false"/>
          <w:sz w:val="24"/>
        </w:rPr>
        <w:t>UBLIKA  HRVATSK</w:t>
      </w:r>
      <w:r w:rsidRPr="00E20A1B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E20A1B">
      <w:pPr>
        <w:jc w:val="both"/>
        <w:rPr>
          <w:bCs/>
        </w:rPr>
      </w:pPr>
      <w:r w:rsidRPr="00E20A1B">
        <w:rPr>
          <w:bCs/>
        </w:rPr>
        <w:t>TRGOVAČKI SUD U ZADRU</w:t>
      </w:r>
    </w:p>
    <w:p w:rsidRDefault="009C5789" w:rsidP="00C435A4" w:rsidR="009C5789" w:rsidRPr="00E20A1B">
      <w:pPr>
        <w:jc w:val="both"/>
        <w:rPr>
          <w:bCs/>
        </w:rPr>
      </w:pPr>
      <w:r w:rsidRPr="00E20A1B">
        <w:rPr>
          <w:bCs/>
        </w:rPr>
        <w:t>Dr. Franje Tuđmana 35</w:t>
      </w:r>
      <w:r w:rsidR="0070484E" w:rsidRPr="00E20A1B">
        <w:rPr>
          <w:bCs/>
        </w:rPr>
        <w:t>.</w:t>
      </w:r>
    </w:p>
    <w:p w:rsidRDefault="00C435A4" w:rsidP="00800C53" w:rsidR="00C435A4" w:rsidRPr="00E20A1B">
      <w:pPr>
        <w:jc w:val="center"/>
        <w:rPr>
          <w:bCs/>
        </w:rPr>
      </w:pPr>
    </w:p>
    <w:p w:rsidRDefault="008A50E3" w:rsidP="00800C53" w:rsidR="008A50E3" w:rsidRPr="00E20A1B">
      <w:pPr>
        <w:jc w:val="center"/>
        <w:rPr>
          <w:bCs/>
        </w:rPr>
      </w:pPr>
    </w:p>
    <w:p w:rsidRDefault="009C5789" w:rsidP="00800C53" w:rsidR="009C5789" w:rsidRPr="00E20A1B">
      <w:pPr>
        <w:jc w:val="center"/>
        <w:rPr>
          <w:bCs/>
        </w:rPr>
      </w:pPr>
      <w:r w:rsidRPr="00E20A1B">
        <w:rPr>
          <w:bCs/>
        </w:rPr>
        <w:t>R E P U B L I K A   H R V A T S K A</w:t>
      </w:r>
    </w:p>
    <w:p w:rsidRDefault="009C5789" w:rsidP="00800C53" w:rsidR="009C5789" w:rsidRPr="00E20A1B">
      <w:pPr>
        <w:jc w:val="center"/>
        <w:rPr>
          <w:bCs/>
        </w:rPr>
      </w:pPr>
    </w:p>
    <w:p w:rsidRDefault="00800C53" w:rsidP="00800C53" w:rsidR="00800C53" w:rsidRPr="00E20A1B">
      <w:pPr>
        <w:jc w:val="center"/>
        <w:rPr>
          <w:bCs/>
        </w:rPr>
      </w:pPr>
      <w:r w:rsidRPr="00E20A1B">
        <w:rPr>
          <w:bCs/>
        </w:rPr>
        <w:t xml:space="preserve">R J  E Š E N J E </w:t>
      </w:r>
    </w:p>
    <w:p w:rsidRDefault="00800C53" w:rsidP="00800C53" w:rsidR="00800C53" w:rsidRPr="00E20A1B">
      <w:pPr>
        <w:jc w:val="center"/>
      </w:pPr>
    </w:p>
    <w:p w:rsidRDefault="00800C53" w:rsidP="002E525E" w:rsidR="00800C53" w:rsidRPr="00E20A1B">
      <w:pPr>
        <w:pStyle w:val="Tijeloteksta2"/>
        <w:rPr>
          <w:rFonts w:cs="Times New Roman" w:hAnsi="Times New Roman" w:ascii="Times New Roman"/>
          <w:sz w:val="24"/>
        </w:rPr>
      </w:pPr>
      <w:r w:rsidRPr="00E20A1B">
        <w:rPr>
          <w:rFonts w:cs="Times New Roman" w:hAnsi="Times New Roman" w:ascii="Times New Roman"/>
          <w:sz w:val="24"/>
        </w:rPr>
        <w:tab/>
        <w:t>Trgovački sud u Zadru</w:t>
      </w:r>
      <w:r w:rsidR="009C5789" w:rsidRPr="00E20A1B">
        <w:rPr>
          <w:rFonts w:cs="Times New Roman" w:hAnsi="Times New Roman" w:ascii="Times New Roman"/>
          <w:sz w:val="24"/>
        </w:rPr>
        <w:t>, OIB: 39670464653,</w:t>
      </w:r>
      <w:r w:rsidR="008F257B" w:rsidRPr="00E20A1B">
        <w:rPr>
          <w:rFonts w:cs="Times New Roman" w:hAnsi="Times New Roman" w:ascii="Times New Roman"/>
          <w:sz w:val="24"/>
        </w:rPr>
        <w:t xml:space="preserve"> po sutkinji</w:t>
      </w:r>
      <w:r w:rsidRPr="00E20A1B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E20A1B">
        <w:rPr>
          <w:rFonts w:cs="Times New Roman" w:hAnsi="Times New Roman" w:ascii="Times New Roman"/>
          <w:sz w:val="24"/>
        </w:rPr>
        <w:t>stečajnim dužnikom</w:t>
      </w:r>
      <w:r w:rsidR="00DD3974" w:rsidRPr="00E20A1B">
        <w:rPr>
          <w:rFonts w:cs="Times New Roman" w:hAnsi="Times New Roman" w:ascii="Times New Roman"/>
          <w:sz w:val="24"/>
        </w:rPr>
        <w:t xml:space="preserve"> </w:t>
      </w:r>
      <w:r w:rsidR="00E20A1B" w:rsidRPr="00E20A1B">
        <w:rPr>
          <w:rFonts w:cs="Times New Roman" w:hAnsi="Times New Roman" w:ascii="Times New Roman"/>
          <w:sz w:val="24"/>
        </w:rPr>
        <w:t>DOMINIK INTERNATIONAL d.o.o. u stečaju Zadar, Ul. Slave Raškaj 14 A-A 10, OIB: 70950178353, zastupanom po stečajnoj upraviteljici Ivanki Bosotini</w:t>
      </w:r>
      <w:r w:rsidR="00850698" w:rsidRPr="00E20A1B">
        <w:rPr>
          <w:rFonts w:cs="Times New Roman" w:hAnsi="Times New Roman" w:ascii="Times New Roman"/>
          <w:sz w:val="24"/>
        </w:rPr>
        <w:t xml:space="preserve">, </w:t>
      </w:r>
      <w:r w:rsidR="00F9750E" w:rsidRPr="00E20A1B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836BA3">
        <w:rPr>
          <w:rFonts w:cs="Times New Roman" w:hAnsi="Times New Roman" w:ascii="Times New Roman"/>
          <w:sz w:val="24"/>
        </w:rPr>
        <w:t>1. lipnja</w:t>
      </w:r>
      <w:r w:rsidR="00F9750E" w:rsidRPr="00E20A1B">
        <w:rPr>
          <w:rFonts w:cs="Times New Roman" w:hAnsi="Times New Roman" w:ascii="Times New Roman"/>
          <w:sz w:val="24"/>
        </w:rPr>
        <w:t xml:space="preserve"> 2017.</w:t>
      </w:r>
      <w:r w:rsidR="00850698" w:rsidRPr="00E20A1B">
        <w:rPr>
          <w:rFonts w:cs="Times New Roman" w:hAnsi="Times New Roman" w:ascii="Times New Roman"/>
          <w:sz w:val="24"/>
        </w:rPr>
        <w:t>,</w:t>
      </w:r>
      <w:r w:rsidR="00736B96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E20A1B">
      <w:pPr>
        <w:jc w:val="both"/>
      </w:pPr>
    </w:p>
    <w:p w:rsidRDefault="00800C53" w:rsidP="00800C53" w:rsidR="00800C53" w:rsidRPr="00E20A1B">
      <w:pPr>
        <w:jc w:val="center"/>
        <w:rPr>
          <w:bCs/>
        </w:rPr>
      </w:pPr>
      <w:r w:rsidRPr="00E20A1B">
        <w:rPr>
          <w:bCs/>
        </w:rPr>
        <w:t xml:space="preserve">r i j e š i o     j e </w:t>
      </w:r>
    </w:p>
    <w:p w:rsidRDefault="00800C53" w:rsidP="00800C53" w:rsidR="00800C53" w:rsidRPr="00E20A1B">
      <w:pPr>
        <w:jc w:val="center"/>
      </w:pPr>
    </w:p>
    <w:p w:rsidRDefault="00F9750E" w:rsidP="00800C53" w:rsidR="00F9750E" w:rsidRPr="00E20A1B">
      <w:pPr>
        <w:jc w:val="center"/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E20A1B" w:rsidRPr="00E20A1B">
        <w:rPr>
          <w:rFonts w:cs="Times New Roman" w:hAnsi="Times New Roman" w:ascii="Times New Roman"/>
          <w:sz w:val="24"/>
          <w:szCs w:val="24"/>
        </w:rPr>
        <w:t>DOMINIK INTERNATIONAL d.o.o. u stečaju Zadar</w:t>
      </w:r>
      <w:r w:rsidRPr="00E20A1B">
        <w:rPr>
          <w:rFonts w:cs="Times New Roman" w:hAnsi="Times New Roman" w:ascii="Times New Roman"/>
          <w:sz w:val="24"/>
          <w:szCs w:val="24"/>
        </w:rPr>
        <w:t>, i to:</w:t>
      </w:r>
    </w:p>
    <w:p w:rsidRDefault="00E20A1B" w:rsidP="00E20A1B" w:rsidR="00F9750E" w:rsidRPr="00E20A1B">
      <w:pPr>
        <w:ind w:left="709"/>
        <w:jc w:val="both"/>
      </w:pPr>
      <w:r w:rsidRPr="00E20A1B">
        <w:t xml:space="preserve">- 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 1411 k.o. Zadar, zk. ul. 13297 </w:t>
      </w:r>
      <w:r w:rsidR="00F9750E" w:rsidRPr="00E20A1B">
        <w:t xml:space="preserve">dosuđuju se kupcu </w:t>
      </w:r>
      <w:r w:rsidRPr="00E20A1B">
        <w:t>CATHERINE GERMAINE MARGUERITE CHADIRAC DUBOIS RUE DU CHAMP DE L'ALOUETTE 15, 94490 Ormesson-sur-marne, Francuska, OIB: 88204626203</w:t>
      </w:r>
      <w:r w:rsidR="00F9750E" w:rsidRPr="00E20A1B">
        <w:t xml:space="preserve">, </w:t>
      </w:r>
      <w:r w:rsidRPr="00E20A1B">
        <w:t xml:space="preserve">zastupana po punomoćnici Višnji Ježić Sorić, odvjetnici iz Zagreba, Svačićeva trg 16, </w:t>
      </w:r>
      <w:r w:rsidR="00F9750E" w:rsidRPr="00E20A1B">
        <w:t>te se utvrđuje da je ovaj kupac ponudio najveću cijenu i da su ispunjene pretpostavke da mu se ova imovina stečajnog dužnika dosudi.</w:t>
      </w:r>
    </w:p>
    <w:p w:rsidRDefault="00E20A1B" w:rsidP="00F9750E" w:rsidR="00E20A1B" w:rsidRPr="00E20A1B">
      <w:pPr>
        <w:jc w:val="both"/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E20A1B" w:rsidRPr="00E20A1B">
        <w:rPr>
          <w:rFonts w:cs="Times New Roman" w:hAnsi="Times New Roman" w:ascii="Times New Roman"/>
          <w:sz w:val="24"/>
          <w:szCs w:val="24"/>
        </w:rPr>
        <w:t>CATHERINE GERMAINE MARGUERITE CHADIRAC DUBOIS RUE DU CHAMP DE L'ALOUETTE 15, 94490 Ormesson-sur-marne, Francuska, OIB: 88204626203</w:t>
      </w:r>
      <w:r w:rsidRPr="00E20A1B">
        <w:rPr>
          <w:rFonts w:cs="Times New Roman" w:hAnsi="Times New Roman" w:ascii="Times New Roman"/>
          <w:sz w:val="24"/>
          <w:szCs w:val="24"/>
        </w:rPr>
        <w:t>,</w:t>
      </w:r>
      <w:r w:rsidR="00E20A1B" w:rsidRPr="00E20A1B">
        <w:rPr>
          <w:rFonts w:cs="Times New Roman" w:hAnsi="Times New Roman" w:ascii="Times New Roman"/>
          <w:sz w:val="24"/>
          <w:szCs w:val="24"/>
        </w:rPr>
        <w:t xml:space="preserve"> zastupana po punomoćnici Višnji Ježić Sorić, odvjetnici iz Zagreba, Svačićeva trg 16, </w:t>
      </w:r>
      <w:r w:rsidRPr="00E20A1B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rješenja, uplati iznos preostale kupovnine od </w:t>
      </w:r>
      <w:r w:rsidR="00E20A1B" w:rsidRPr="00E20A1B">
        <w:rPr>
          <w:rFonts w:cs="Times New Roman" w:hAnsi="Times New Roman" w:ascii="Times New Roman"/>
          <w:sz w:val="24"/>
          <w:szCs w:val="24"/>
        </w:rPr>
        <w:t xml:space="preserve">1.670.283,75 </w:t>
      </w:r>
      <w:r w:rsidRPr="00E20A1B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23302, a kao podatak drugi broj P2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E20A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E20A1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E20A1B" w:rsidRPr="00E20A1B">
        <w:rPr>
          <w:rFonts w:cs="Times New Roman" w:hAnsi="Times New Roman" w:ascii="Times New Roman"/>
          <w:sz w:val="24"/>
          <w:szCs w:val="24"/>
        </w:rPr>
        <w:t>256.197,50</w:t>
      </w:r>
      <w:r w:rsidRPr="00E20A1B">
        <w:rPr>
          <w:rFonts w:cs="Times New Roman" w:hAnsi="Times New Roman" w:ascii="Times New Roman"/>
          <w:sz w:val="24"/>
          <w:szCs w:val="24"/>
        </w:rPr>
        <w:t xml:space="preserve"> kn namiriti će se </w:t>
      </w:r>
      <w:r w:rsidRPr="00E20A1B">
        <w:rPr>
          <w:rFonts w:cs="Times New Roman" w:hAnsi="Times New Roman" w:ascii="Times New Roman"/>
          <w:sz w:val="24"/>
          <w:szCs w:val="24"/>
        </w:rPr>
        <w:lastRenderedPageBreak/>
        <w:t>troškovi nove prodaje i naknaditi razlika između kupovnine postignute na prijašnjoj i novoj prodaji.</w:t>
      </w:r>
    </w:p>
    <w:p w:rsidRDefault="00F9750E" w:rsidP="00F9750E" w:rsidR="00F9750E" w:rsidRPr="00E20A1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E20A1B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E20A1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E20A1B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E20A1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20A1B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F9750E" w:rsidP="00F9750E" w:rsidR="00F9750E" w:rsidRPr="00E20A1B">
      <w:pPr>
        <w:jc w:val="both"/>
      </w:pPr>
    </w:p>
    <w:p w:rsidRDefault="00F9750E" w:rsidP="00F9750E" w:rsidR="00F9750E" w:rsidRPr="00E20A1B">
      <w:pPr>
        <w:jc w:val="center"/>
      </w:pPr>
      <w:r w:rsidRPr="00E20A1B">
        <w:t>Obrazloženje</w:t>
      </w:r>
    </w:p>
    <w:p w:rsidRDefault="00F9750E" w:rsidP="00F9750E" w:rsidR="00F9750E" w:rsidRPr="00E20A1B">
      <w:pPr>
        <w:jc w:val="center"/>
      </w:pPr>
    </w:p>
    <w:p w:rsidRDefault="00F9750E" w:rsidP="00F9750E" w:rsidR="00F9750E" w:rsidRPr="00E20A1B">
      <w:pPr>
        <w:jc w:val="both"/>
      </w:pPr>
      <w:r w:rsidRPr="00E20A1B">
        <w:tab/>
        <w:t xml:space="preserve">Financijska agencija je dostavila ovome sudu </w:t>
      </w:r>
      <w:r w:rsidR="00E20A1B" w:rsidRPr="00E20A1B">
        <w:t>28</w:t>
      </w:r>
      <w:r w:rsidRPr="00E20A1B">
        <w:t xml:space="preserve">. </w:t>
      </w:r>
      <w:r w:rsidR="00E20A1B" w:rsidRPr="00E20A1B">
        <w:t xml:space="preserve">travnja </w:t>
      </w:r>
      <w:r w:rsidRPr="00E20A1B">
        <w:t xml:space="preserve">2017. izvještaj o provedenoj elektroničkoj javnoj dražbi (identifikator nadmetanja </w:t>
      </w:r>
      <w:r w:rsidR="00E20A1B" w:rsidRPr="00E20A1B">
        <w:t>1480</w:t>
      </w:r>
      <w:r w:rsidRPr="00E20A1B">
        <w:t xml:space="preserve">) od </w:t>
      </w:r>
      <w:r w:rsidR="00E20A1B" w:rsidRPr="00E20A1B">
        <w:t xml:space="preserve">30. siječnja </w:t>
      </w:r>
      <w:r w:rsidRPr="00E20A1B">
        <w:t>2017., Klasa: O/110-10/</w:t>
      </w:r>
      <w:r w:rsidR="00E20A1B" w:rsidRPr="00E20A1B">
        <w:t>16</w:t>
      </w:r>
      <w:r w:rsidRPr="00E20A1B">
        <w:t>-01/</w:t>
      </w:r>
      <w:r w:rsidR="00E20A1B" w:rsidRPr="00E20A1B">
        <w:t>833</w:t>
      </w:r>
      <w:r w:rsidRPr="00E20A1B">
        <w:t>, Ur. br.: 04-09-17-</w:t>
      </w:r>
      <w:r w:rsidR="00E20A1B" w:rsidRPr="00E20A1B">
        <w:t>19</w:t>
      </w:r>
      <w:r w:rsidRPr="00E20A1B">
        <w:t xml:space="preserve">, kojim je obavijestila sud da je za nekretninu iz toč. I. izreke ovog rješenja nadmetanje završeno </w:t>
      </w:r>
      <w:r w:rsidR="00E20A1B" w:rsidRPr="00E20A1B">
        <w:t xml:space="preserve">25. travnja </w:t>
      </w:r>
      <w:r w:rsidR="008B41CC" w:rsidRPr="00E20A1B">
        <w:t>2017</w:t>
      </w:r>
      <w:r w:rsidRPr="00E20A1B">
        <w:t>. i da je najvišu ponudu na elektroničkoj j</w:t>
      </w:r>
      <w:r w:rsidR="00E20A1B" w:rsidRPr="00E20A1B">
        <w:t>avnoj dražbi za kupnju istih dala</w:t>
      </w:r>
      <w:r w:rsidRPr="00E20A1B">
        <w:t xml:space="preserve"> </w:t>
      </w:r>
      <w:r w:rsidR="00E20A1B" w:rsidRPr="00E20A1B">
        <w:t>CATHERINE GERMAINE MARGUERITE CHADIRAC DUBOIS RUE DU CHAMP DE L'ALOUETTE 15, 94490 Ormesson-sur-marne, Francuska, OIB: 88204626203</w:t>
      </w:r>
      <w:r w:rsidRPr="00E20A1B">
        <w:t>,</w:t>
      </w:r>
      <w:r w:rsidR="00E20A1B" w:rsidRPr="00E20A1B">
        <w:t xml:space="preserve"> zastupana po punomoćnici Višnji Ježić Sorić, odvjetnici iz Zagreba, Svačićeva trg 16,</w:t>
      </w:r>
      <w:r w:rsidRPr="00E20A1B">
        <w:t xml:space="preserve"> u iznosu od </w:t>
      </w:r>
      <w:r w:rsidR="00E20A1B" w:rsidRPr="00E20A1B">
        <w:t>1.926.481,25</w:t>
      </w:r>
      <w:r w:rsidRPr="00E20A1B">
        <w:t xml:space="preserve"> kn, čija je ponuda valjana.</w:t>
      </w:r>
    </w:p>
    <w:p w:rsidRDefault="00F9750E" w:rsidP="00F9750E" w:rsidR="00F9750E" w:rsidRPr="00E20A1B">
      <w:pPr>
        <w:jc w:val="both"/>
      </w:pPr>
      <w:r w:rsidRPr="00E20A1B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 w:rsidRPr="009A1D9D">
      <w:pPr>
        <w:ind w:firstLine="708"/>
        <w:jc w:val="both"/>
        <w:rPr>
          <w:lang w:eastAsia="hr-HR"/>
        </w:rPr>
      </w:pPr>
      <w:r w:rsidRPr="009A1D9D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9A1D9D">
        <w:rPr>
          <w:lang w:eastAsia="hr-HR"/>
        </w:rPr>
        <w:t>diti da će se nekretnina predati</w:t>
      </w:r>
      <w:r w:rsidRPr="009A1D9D">
        <w:rPr>
          <w:lang w:eastAsia="hr-HR"/>
        </w:rPr>
        <w:t xml:space="preserve"> kupcu nakon što isti plati preostalu kupovninu u propisanom roku, nakon čega će se brisati i založna prava.</w:t>
      </w:r>
      <w:r w:rsidR="009A1D9D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9A1D9D">
      <w:pPr>
        <w:pStyle w:val="Tijeloteksta2"/>
        <w:rPr>
          <w:rFonts w:cs="Times New Roman" w:hAnsi="Times New Roman" w:ascii="Times New Roman"/>
          <w:sz w:val="24"/>
        </w:rPr>
      </w:pPr>
      <w:r w:rsidRPr="009A1D9D">
        <w:rPr>
          <w:rFonts w:cs="Times New Roman" w:hAnsi="Times New Roman" w:ascii="Times New Roman"/>
          <w:sz w:val="24"/>
          <w:lang w:eastAsia="hr-HR"/>
        </w:rPr>
        <w:tab/>
      </w:r>
      <w:r w:rsidRPr="009A1D9D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9A1D9D">
      <w:pPr>
        <w:jc w:val="both"/>
      </w:pPr>
    </w:p>
    <w:p w:rsidRDefault="008B41CC" w:rsidP="008B41CC" w:rsidR="008B41CC" w:rsidRPr="00E20A1B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E20A1B">
        <w:rPr>
          <w:rFonts w:cs="Times New Roman" w:hAnsi="Times New Roman" w:ascii="Times New Roman"/>
          <w:sz w:val="24"/>
        </w:rPr>
        <w:t xml:space="preserve">U Zadru, </w:t>
      </w:r>
      <w:r w:rsidR="009A1D9D">
        <w:rPr>
          <w:rFonts w:cs="Times New Roman" w:hAnsi="Times New Roman" w:ascii="Times New Roman"/>
          <w:sz w:val="24"/>
        </w:rPr>
        <w:t>1. lipnja</w:t>
      </w:r>
      <w:r w:rsidRPr="00E20A1B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E20A1B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20A1B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E20A1B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20A1B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E20A1B">
      <w:pPr>
        <w:ind w:left="5664"/>
        <w:jc w:val="both"/>
      </w:pPr>
    </w:p>
    <w:p w:rsidRDefault="00F9750E" w:rsidP="00F9750E" w:rsidR="00F9750E" w:rsidRPr="00E20A1B">
      <w:pPr>
        <w:jc w:val="both"/>
      </w:pPr>
      <w:r w:rsidRPr="00E20A1B">
        <w:t>Pouka o pravnom lijeku:</w:t>
      </w:r>
    </w:p>
    <w:p w:rsidRDefault="00F9750E" w:rsidP="00F9750E" w:rsidR="00F9750E" w:rsidRPr="00E20A1B">
      <w:pPr>
        <w:jc w:val="both"/>
      </w:pPr>
      <w:r w:rsidRPr="00E20A1B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E20A1B">
      <w:pPr>
        <w:jc w:val="both"/>
      </w:pPr>
    </w:p>
    <w:p w:rsidRDefault="00F9750E" w:rsidP="00F9750E" w:rsidR="00F9750E" w:rsidRPr="00E20A1B">
      <w:pPr>
        <w:jc w:val="both"/>
      </w:pPr>
    </w:p>
    <w:p w:rsidRDefault="00F9750E" w:rsidP="00F9750E" w:rsidR="00F9750E" w:rsidRPr="00E20A1B">
      <w:r w:rsidRPr="00E20A1B">
        <w:lastRenderedPageBreak/>
        <w:t>DNA:</w:t>
      </w:r>
    </w:p>
    <w:p w:rsidRDefault="00F9750E" w:rsidP="00F9750E" w:rsidR="00F9750E" w:rsidRPr="00E20A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E20A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E20A1B">
        <w:rPr>
          <w:rFonts w:cs="Times New Roman" w:hAnsi="Times New Roman" w:ascii="Times New Roman"/>
          <w:sz w:val="24"/>
          <w:szCs w:val="24"/>
        </w:rPr>
        <w:t>Zadru</w:t>
      </w:r>
      <w:r w:rsidRPr="00E20A1B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E20A1B">
        <w:rPr>
          <w:rFonts w:cs="Times New Roman" w:hAnsi="Times New Roman" w:ascii="Times New Roman"/>
          <w:sz w:val="24"/>
          <w:szCs w:val="24"/>
        </w:rPr>
        <w:t>Zadar</w:t>
      </w:r>
      <w:r w:rsidRPr="00E20A1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E20A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9A7733">
        <w:rPr>
          <w:rFonts w:cs="Times New Roman" w:hAnsi="Times New Roman" w:ascii="Times New Roman"/>
          <w:sz w:val="24"/>
          <w:szCs w:val="24"/>
        </w:rPr>
        <w:t>RC Split, Mažuranićevo šetalište 24B</w:t>
      </w:r>
      <w:r w:rsidRPr="00E20A1B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8B41CC" w:rsidP="00F9750E" w:rsidR="00F9750E" w:rsidRPr="00E20A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20A1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E20A1B">
      <w:pPr>
        <w:jc w:val="both"/>
      </w:pPr>
    </w:p>
    <w:p w:rsidRDefault="00F9750E" w:rsidP="00F9750E" w:rsidR="00F9750E" w:rsidRPr="00E20A1B">
      <w:pPr>
        <w:jc w:val="both"/>
      </w:pPr>
    </w:p>
    <w:p w:rsidRDefault="00F9750E" w:rsidP="00800C53" w:rsidR="00F9750E" w:rsidRPr="00E20A1B">
      <w:pPr>
        <w:jc w:val="center"/>
      </w:pPr>
    </w:p>
    <w:p w:rsidRDefault="00F9750E" w:rsidP="00800C53" w:rsidR="00F9750E" w:rsidRPr="00E20A1B">
      <w:pPr>
        <w:jc w:val="center"/>
      </w:pPr>
    </w:p>
    <w:p w:rsidRDefault="00F9750E" w:rsidP="00800C53" w:rsidR="00F9750E" w:rsidRPr="00E20A1B">
      <w:pPr>
        <w:jc w:val="center"/>
      </w:pPr>
    </w:p>
    <w:p w:rsidRDefault="00F9750E" w:rsidP="00800C53" w:rsidR="00F9750E" w:rsidRPr="00E20A1B">
      <w:pPr>
        <w:jc w:val="center"/>
      </w:pPr>
    </w:p>
    <w:p w:rsidRDefault="00F9750E" w:rsidP="008B41CC" w:rsidR="00F9750E" w:rsidRPr="00E20A1B"/>
    <w:sectPr w:rsidSect="00F23DBF" w:rsidR="00F9750E" w:rsidRPr="00E20A1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BA3" w:rsidR="00836BA3">
      <w:r>
        <w:separator/>
      </w:r>
    </w:p>
  </w:endnote>
  <w:endnote w:id="0" w:type="continuationSeparator">
    <w:p w:rsidRDefault="00836BA3" w:rsidR="0083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BA3" w:rsidR="00836BA3">
      <w:r>
        <w:separator/>
      </w:r>
    </w:p>
  </w:footnote>
  <w:footnote w:id="0" w:type="continuationSeparator">
    <w:p w:rsidRDefault="00836BA3" w:rsidR="0083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BA3" w:rsidP="00D1059C" w:rsidR="00836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BA3" w:rsidR="00836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BA3" w:rsidP="00D1059C" w:rsidR="00836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0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6BA3" w:rsidR="00836BA3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>
      <w:t>718/2016-41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1008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63BE5"/>
    <w:rsid w:val="008A50E3"/>
    <w:rsid w:val="008B41CC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51E4"/>
    <w:rsid w:val="00A73D9A"/>
    <w:rsid w:val="00A97BCD"/>
    <w:rsid w:val="00AF4DFF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10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10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4492</properties:Characters>
  <properties:Lines>110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2017-05-29T12:37:00Z</dcterms:created>
  <dc:creator>Administrator</dc:creator>
  <cp:lastModifiedBy>Martina Kalmeta</cp:lastModifiedBy>
  <cp:lastPrinted>2015-11-16T10:29:00Z</cp:lastPrinted>
  <dcterms:modified xmlns:xsi="http://www.w3.org/2001/XMLSchema-instance" xsi:type="dcterms:W3CDTF">2017-06-02T05:47:00Z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