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03da" w14:paraId="86903da" w:rsidRDefault="00FD3C6C" w:rsidP="00FD3C6C" w:rsidR="00FD3C6C" w:rsidRPr="00246CFF">
      <w:pPr>
        <w:jc w:val="right"/>
        <w15:collapsed w:val="false"/>
      </w:pPr>
      <w:bookmarkStart w:name="_GoBack" w:id="0"/>
      <w:bookmarkEnd w:id="0"/>
      <w:r w:rsidRPr="00246CFF">
        <w:t>5 St-559</w:t>
      </w:r>
      <w:r w:rsidRPr="00246CFF">
        <w:rPr>
          <w:lang w:val="sl-SI"/>
        </w:rPr>
        <w:t>/13</w:t>
      </w:r>
      <w:r>
        <w:rPr>
          <w:lang w:val="sl-SI"/>
        </w:rPr>
        <w:t>-105</w:t>
      </w:r>
    </w:p>
    <w:p w:rsidRDefault="00FD3C6C" w:rsidP="00FD3C6C" w:rsidR="00FD3C6C" w:rsidRPr="00246CFF"/>
    <w:p w:rsidRDefault="00FD3C6C" w:rsidP="00FD3C6C" w:rsidR="00FD3C6C" w:rsidRPr="00246CFF">
      <w:r w:rsidRPr="00246CFF">
        <w:t xml:space="preserve">   </w:t>
      </w:r>
      <w:r>
        <w:t xml:space="preserve">  </w:t>
      </w:r>
      <w:r w:rsidRPr="00246CFF">
        <w:t xml:space="preserve"> REPUBLIKA HRVATSKA</w:t>
      </w:r>
    </w:p>
    <w:p w:rsidRDefault="00FD3C6C" w:rsidP="00FD3C6C" w:rsidR="00FD3C6C" w:rsidRPr="00246CFF">
      <w:r w:rsidRPr="00246CFF">
        <w:t>TRGOVAČKI SUD U ZAGREBU</w:t>
      </w:r>
    </w:p>
    <w:p w:rsidRDefault="00FD3C6C" w:rsidP="00FD3C6C" w:rsidR="00FD3C6C" w:rsidRPr="00246CFF">
      <w:r w:rsidRPr="00246CFF">
        <w:t xml:space="preserve">   </w:t>
      </w:r>
      <w:r>
        <w:t xml:space="preserve">       </w:t>
      </w:r>
      <w:r w:rsidRPr="00246CFF">
        <w:t>Zagreb, Amruševa 2/II</w:t>
      </w:r>
    </w:p>
    <w:p w:rsidRDefault="00FD3C6C" w:rsidP="00FD3C6C" w:rsidR="00FD3C6C" w:rsidRPr="00246CFF">
      <w:r w:rsidRPr="00246CFF">
        <w:tab/>
      </w:r>
      <w:r w:rsidRPr="00246CFF">
        <w:tab/>
      </w:r>
      <w:r w:rsidRPr="00246CFF">
        <w:tab/>
      </w:r>
      <w:r w:rsidRPr="00246CFF">
        <w:tab/>
      </w:r>
      <w:r w:rsidRPr="00246CFF">
        <w:tab/>
      </w:r>
    </w:p>
    <w:p w:rsidRDefault="00FD3C6C" w:rsidP="00FD3C6C" w:rsidR="00FD3C6C" w:rsidRPr="00246CFF"/>
    <w:p w:rsidRDefault="00FD3C6C" w:rsidP="009B42FF" w:rsidR="00FD3C6C">
      <w:pPr>
        <w:jc w:val="center"/>
      </w:pPr>
      <w:r>
        <w:t>R E P U B L I K A  H R V A T S K A</w:t>
      </w:r>
    </w:p>
    <w:p w:rsidRDefault="00FD3C6C" w:rsidP="00FD3C6C" w:rsidR="00FD3C6C" w:rsidRPr="00246CFF"/>
    <w:p w:rsidRDefault="00FD3C6C" w:rsidP="00FD3C6C" w:rsidR="00FD3C6C" w:rsidRPr="00246CFF">
      <w:pPr>
        <w:jc w:val="center"/>
      </w:pPr>
      <w:r w:rsidRPr="00246CFF">
        <w:t>O B A V I J E S T</w:t>
      </w:r>
    </w:p>
    <w:p w:rsidRDefault="00FD3C6C" w:rsidP="00FD3C6C" w:rsidR="00FD3C6C" w:rsidRPr="00246CFF"/>
    <w:p w:rsidRDefault="00FD3C6C" w:rsidP="00FD3C6C" w:rsidR="00FD3C6C" w:rsidRPr="00246CFF"/>
    <w:p w:rsidRDefault="00FD3C6C" w:rsidP="00FD3C6C" w:rsidR="00FD3C6C" w:rsidRPr="00246CFF">
      <w:pPr>
        <w:jc w:val="both"/>
      </w:pPr>
      <w:r w:rsidRPr="00246CFF">
        <w:tab/>
        <w:t>Rješenjem ovog suda broj St-559</w:t>
      </w:r>
      <w:r w:rsidRPr="00246CFF">
        <w:rPr>
          <w:lang w:val="sl-SI"/>
        </w:rPr>
        <w:t xml:space="preserve">/13 </w:t>
      </w:r>
      <w:r w:rsidRPr="00246CFF">
        <w:t>od 19. listopada 2015., u stečajnom postupku nad stečajnim dužnikom ANA I IVA-TON d.o.o. u stečaju Kupljenovo, Bregovita 5, MBS 080584357, OIB 16229567283</w:t>
      </w:r>
      <w:r w:rsidRPr="00246CFF">
        <w:rPr>
          <w:lang w:val="sl-SI"/>
        </w:rPr>
        <w:t xml:space="preserve">, </w:t>
      </w:r>
      <w:r w:rsidRPr="00246CFF">
        <w:t>određena je nagrada i naknada stečajnom upravitelju Mato Čičak,OIB 63670108668 Donja Lomnica.</w:t>
      </w:r>
    </w:p>
    <w:p w:rsidRDefault="00FD3C6C" w:rsidP="00FD3C6C" w:rsidR="00FD3C6C" w:rsidRPr="00246CFF">
      <w:r w:rsidRPr="00246CFF">
        <w:tab/>
        <w:t>Uvid u potpuni tekst rješenja može se izvršiti u sudskoj pisarnici.</w:t>
      </w:r>
    </w:p>
    <w:p w:rsidRDefault="00FD3C6C" w:rsidP="00FD3C6C" w:rsidR="00FD3C6C" w:rsidRPr="00246CFF"/>
    <w:p w:rsidRDefault="00FD3C6C" w:rsidP="00FD3C6C" w:rsidR="00FD3C6C" w:rsidRPr="00246CFF">
      <w:pPr>
        <w:jc w:val="center"/>
      </w:pPr>
      <w:r w:rsidRPr="00246CFF">
        <w:t>U Zagrebu,  19. listopada 2015.</w:t>
      </w:r>
      <w:r>
        <w:t xml:space="preserve"> </w:t>
      </w:r>
    </w:p>
    <w:p w:rsidRDefault="00FD3C6C" w:rsidP="00FD3C6C" w:rsidR="00FD3C6C" w:rsidRPr="00246CFF"/>
    <w:p w:rsidRDefault="00FD3C6C" w:rsidP="00FD3C6C" w:rsidR="00FD3C6C" w:rsidRPr="00246CFF"/>
    <w:p w:rsidRDefault="00FD3C6C" w:rsidP="00FD3C6C" w:rsidR="00FD3C6C" w:rsidRPr="00246CFF">
      <w:pPr>
        <w:ind w:left="4956"/>
        <w:jc w:val="right"/>
      </w:pPr>
      <w:r w:rsidRPr="00246CFF">
        <w:t xml:space="preserve">  STEČAJNI SUDAC:</w:t>
      </w:r>
    </w:p>
    <w:p w:rsidRDefault="00FD3C6C" w:rsidP="00FD3C6C" w:rsidR="00FD3C6C">
      <w:pPr>
        <w:ind w:left="4956"/>
        <w:jc w:val="right"/>
      </w:pPr>
      <w:r w:rsidRPr="00246CFF">
        <w:tab/>
      </w:r>
      <w:r w:rsidRPr="00246CFF">
        <w:tab/>
      </w:r>
      <w:r>
        <w:t xml:space="preserve"> dr. sc. Jelena Čuveljak</w:t>
      </w:r>
      <w:r w:rsidR="00DB56AB">
        <w:t>,v.r.</w:t>
      </w:r>
    </w:p>
    <w:p w:rsidRDefault="00DB56AB" w:rsidP="0083108A" w:rsidR="00DB56AB" w:rsidRPr="003528B2">
      <w:r w:rsidRPr="003528B2">
        <w:t>Za točnost otpravka-ovlašteni službenik:</w:t>
      </w:r>
    </w:p>
    <w:p w:rsidRDefault="00DB56AB" w:rsidP="003528B2" w:rsidR="00DB56AB" w:rsidRPr="003528B2">
      <w:r w:rsidRPr="003528B2">
        <w:t>Karmela Dolenc</w:t>
      </w:r>
    </w:p>
    <w:p w:rsidRDefault="00DB56AB" w:rsidP="00FD3C6C" w:rsidR="00DB56AB" w:rsidRPr="00246CFF">
      <w:pPr>
        <w:ind w:left="4956"/>
        <w:jc w:val="right"/>
      </w:pPr>
    </w:p>
    <w:p w:rsidRDefault="00FD3C6C" w:rsidP="00FD3C6C" w:rsidR="00FD3C6C" w:rsidRPr="00246CFF">
      <w:pPr>
        <w:ind w:left="4956"/>
        <w:jc w:val="both"/>
      </w:pPr>
      <w:r w:rsidRPr="00246CFF">
        <w:tab/>
      </w:r>
      <w:r w:rsidRPr="00246CFF">
        <w:tab/>
      </w:r>
      <w:r w:rsidRPr="00246CFF">
        <w:tab/>
      </w:r>
    </w:p>
    <w:p w:rsidRDefault="00FD3C6C" w:rsidP="00FD3C6C" w:rsidR="00FD3C6C" w:rsidRPr="00246CFF"/>
    <w:p w:rsidRDefault="00FD3C6C" w:rsidP="00FD3C6C" w:rsidR="00FD3C6C" w:rsidRPr="00246CFF">
      <w:r w:rsidRPr="00246CFF">
        <w:t>DN-a:</w:t>
      </w:r>
    </w:p>
    <w:p w:rsidRDefault="00FD3C6C" w:rsidP="00FD3C6C" w:rsidR="00FD3C6C" w:rsidRPr="00246CFF">
      <w:r w:rsidRPr="00246CFF">
        <w:t>1.eOglasna ploča/3 dana</w:t>
      </w:r>
    </w:p>
    <w:p w:rsidRDefault="00FD3C6C" w:rsidP="00FD3C6C" w:rsidR="00FD3C6C" w:rsidRPr="00246CFF">
      <w:pPr>
        <w:jc w:val="both"/>
      </w:pPr>
    </w:p>
    <w:p w:rsidRDefault="00FD3C6C" w:rsidP="00FD3C6C" w:rsidR="00FD3C6C" w:rsidRPr="00246CFF">
      <w:pPr>
        <w:jc w:val="both"/>
      </w:pPr>
    </w:p>
    <w:p w:rsidRDefault="00FD3C6C" w:rsidP="00FD3C6C" w:rsidR="00FD3C6C" w:rsidRPr="00246CFF">
      <w:pPr>
        <w:jc w:val="both"/>
      </w:pPr>
    </w:p>
    <w:p w:rsidRDefault="00FD3C6C" w:rsidP="00FD3C6C" w:rsidR="00FD3C6C" w:rsidRPr="00246CFF">
      <w:pPr>
        <w:jc w:val="both"/>
      </w:pPr>
    </w:p>
    <w:p w:rsidRDefault="00FD3C6C" w:rsidP="00FD3C6C" w:rsidR="00FD3C6C" w:rsidRPr="00246CFF">
      <w:pPr>
        <w:jc w:val="both"/>
      </w:pPr>
    </w:p>
    <w:p w:rsidRDefault="00FD3C6C" w:rsidP="00FD3C6C" w:rsidR="00FD3C6C" w:rsidRPr="00246CFF">
      <w:pPr>
        <w:jc w:val="both"/>
      </w:pPr>
    </w:p>
    <w:p w:rsidRDefault="00FD3C6C" w:rsidP="00FD3C6C" w:rsidR="00FD3C6C" w:rsidRPr="00246CFF">
      <w:pPr>
        <w:jc w:val="both"/>
      </w:pPr>
    </w:p>
    <w:p w:rsidRDefault="009A248B" w:rsidR="009A248B"/>
    <w:sectPr w:rsidSect="00D902A4" w:rsidR="009A248B">
      <w:headerReference w:type="even" r:id="rId8"/>
      <w:headerReference w:type="firs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432" w:rsidR="00000000">
      <w:r>
        <w:separator/>
      </w:r>
    </w:p>
  </w:endnote>
  <w:endnote w:id="0" w:type="continuationSeparator">
    <w:p w:rsidRDefault="0008243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432" w:rsidR="00000000">
      <w:r>
        <w:separator/>
      </w:r>
    </w:p>
  </w:footnote>
  <w:footnote w:id="0" w:type="continuationSeparator">
    <w:p w:rsidRDefault="0008243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6AB" w:rsidP="00EE0CED" w:rsidR="00F041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432" w:rsidR="00F041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6AB" w:rsidR="00246CFF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C6C"/>
    <w:rsid w:val="00082432"/>
    <w:rsid w:val="00101281"/>
    <w:rsid w:val="00215918"/>
    <w:rsid w:val="00524D3D"/>
    <w:rsid w:val="006156D0"/>
    <w:rsid w:val="0064498B"/>
    <w:rsid w:val="008C31DE"/>
    <w:rsid w:val="009A248B"/>
    <w:rsid w:val="00DB56AB"/>
    <w:rsid w:val="00EB6112"/>
    <w:rsid w:val="00FD3C6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3C6C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3C6C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FD3C6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D3C6C"/>
  </w:style>
  <w:style w:styleId="Tekstbalonia" w:type="paragraph">
    <w:name w:val="Balloon Text"/>
    <w:basedOn w:val="Normal"/>
    <w:link w:val="TekstbaloniaChar"/>
    <w:uiPriority w:val="99"/>
    <w:semiHidden/>
    <w:unhideWhenUsed/>
    <w:rsid w:val="00FD3C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3C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3C6C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3C6C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FD3C6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D3C6C"/>
  </w:style>
  <w:style w:styleId="Tekstbalonia" w:type="paragraph">
    <w:name w:val="Balloon Text"/>
    <w:basedOn w:val="Normal"/>
    <w:link w:val="TekstbaloniaChar"/>
    <w:uiPriority w:val="99"/>
    <w:semiHidden/>
    <w:unhideWhenUsed/>
    <w:rsid w:val="00FD3C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3C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I IVA-TON d.o.o. za usluge i trgovinu</izvorni_sadrzaj>
    <derivirana_varijabla naziv="DomainObject.Predmet.ProtustrankaFormated_1">  ANA I IVA-TON d.o.o. za usluge i trgovinu</derivirana_varijabla>
  </DomainObject.Predmet.ProtustrankaFormated>
  <DomainObject.Predmet.ProtustrankaFormatedOIB>
    <izvorni_sadrzaj>  ANA I IVA-TON d.o.o. za usluge i trgovinu, OIB 16229567283</izvorni_sadrzaj>
    <derivirana_varijabla naziv="DomainObject.Predmet.ProtustrankaFormatedOIB_1">  ANA I IVA-TON d.o.o. za usluge i trgovinu, OIB 16229567283</derivirana_varijabla>
  </DomainObject.Predmet.ProtustrankaFormatedOIB>
  <DomainObject.Predmet.ProtustrankaFormatedWithAdress>
    <izvorni_sadrzaj> ANA I IVA-TON d.o.o. za usluge i trgovinu, Bregovita 5, Kupljenovo</izvorni_sadrzaj>
    <derivirana_varijabla naziv="DomainObject.Predmet.ProtustrankaFormatedWithAdress_1"> ANA I IVA-TON d.o.o. za usluge i trgovinu, Bregovita 5, Kupljenovo</derivirana_varijabla>
  </DomainObject.Predmet.ProtustrankaFormatedWithAdress>
  <DomainObject.Predmet.ProtustrankaFormatedWithAdressOIB>
    <izvorni_sadrzaj> ANA I IVA-TON d.o.o. za usluge i trgovinu, OIB 16229567283, Bregovita 5, Kupljenovo</izvorni_sadrzaj>
    <derivirana_varijabla naziv="DomainObject.Predmet.ProtustrankaFormatedWithAdressOIB_1"> ANA I IVA-TON d.o.o. za usluge i trgovinu, OIB 16229567283, Bregovita 5, Kupljenovo</derivirana_varijabla>
  </DomainObject.Predmet.ProtustrankaFormatedWithAdressOIB>
  <DomainObject.Predmet.ProtustrankaWithAdress>
    <izvorni_sadrzaj>ANA I IVA-TON d.o.o. za usluge i trgovinu Bregovita 5, Kupljenovo</izvorni_sadrzaj>
    <derivirana_varijabla naziv="DomainObject.Predmet.ProtustrankaWithAdress_1">ANA I IVA-TON d.o.o. za usluge i trgovinu Bregovita 5, Kupljenovo</derivirana_varijabla>
  </DomainObject.Predmet.ProtustrankaWithAdress>
  <DomainObject.Predmet.ProtustrankaWithAdressOIB>
    <izvorni_sadrzaj>ANA I IVA-TON d.o.o. za usluge i trgovinu, OIB 16229567283, Bregovita 5, Kupljenovo</izvorni_sadrzaj>
    <derivirana_varijabla naziv="DomainObject.Predmet.ProtustrankaWithAdressOIB_1">ANA I IVA-TON d.o.o. za usluge i trgovinu, OIB 16229567283, Bregovita 5, Kupljenovo</derivirana_varijabla>
  </DomainObject.Predmet.ProtustrankaWithAdressOIB>
  <DomainObject.Predmet.ProtustrankaNazivFormated>
    <izvorni_sadrzaj>ANA I IVA-TON d.o.o. za usluge i trgovinu</izvorni_sadrzaj>
    <derivirana_varijabla naziv="DomainObject.Predmet.ProtustrankaNazivFormated_1">ANA I IVA-TON d.o.o. za usluge i trgovinu</derivirana_varijabla>
  </DomainObject.Predmet.ProtustrankaNazivFormated>
  <DomainObject.Predmet.ProtustrankaNazivFormatedOIB>
    <izvorni_sadrzaj>ANA I IVA-TON d.o.o. za usluge i trgovinu, OIB 16229567283</izvorni_sadrzaj>
    <derivirana_varijabla naziv="DomainObject.Predmet.ProtustrankaNazivFormatedOIB_1">ANA I IVA-TON d.o.o. za usluge i trgovinu, OIB 16229567283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PANNUS PRIMUS društvo s ograničenom odgovornošću za usluge, trgovinu i proizvodnju; NEDŽADA PEJIĆ; TUZLA jednostavno društvo s ograničenom odgovornošću za trgovinu i usluge; ŠIBENSKE DELICIJE d.o.o.; Marijana Kučak; DUBRAVKO KUČAK; MAJA MARJANOVIĆ; Neda Anđelić; Ivica Andrin; Denis Pastula; IRENA ŠTETIĆ ANDRIN</izvorni_sadrzaj>
    <derivirana_varijabla naziv="DomainObject.Predmet.StrankaFormated_1">  FINA; PANNUS PRIMUS društvo s ograničenom odgovornošću za usluge, trgovinu i proizvodnju; NEDŽADA PEJIĆ; TUZLA jednostavno društvo s ograničenom odgovornošću za trgovinu i usluge; ŠIBENSKE DELICIJE d.o.o.; Marijana Kučak; DUBRAVKO KUČAK; MAJA MARJANOVIĆ; Neda Anđelić; Ivica Andrin; Denis Pastula; IRENA ŠTETIĆ ANDRIN</derivirana_varijabla>
  </DomainObject.Predmet.StrankaFormated>
  <DomainObject.Predmet.StrankaFormatedOIB>
    <izvorni_sadrzaj>  FINA; PANNUS PRIMUS društvo s ograničenom odgovornošću za usluge, trgovinu i proizvodnju, OIB 53911995549; NEDŽADA PEJIĆ; TUZLA jednostavno društvo s ograničenom odgovornošću za trgovinu i usluge, OIB 98551860196; ŠIBENSKE DELICIJE d.o.o.; Marijana Kučak; DUBRAVKO KUČAK, OIB 60721769019; MAJA MARJANOVIĆ; Neda Anđelić; Ivica Andrin, OIB 21518671237; Denis Pastula; IRENA ŠTETIĆ ANDRIN</izvorni_sadrzaj>
    <derivirana_varijabla naziv="DomainObject.Predmet.StrankaFormatedOIB_1">  FINA; PANNUS PRIMUS društvo s ograničenom odgovornošću za usluge, trgovinu i proizvodnju, OIB 53911995549; NEDŽADA PEJIĆ; TUZLA jednostavno društvo s ograničenom odgovornošću za trgovinu i usluge, OIB 98551860196; ŠIBENSKE DELICIJE d.o.o.; Marijana Kučak; DUBRAVKO KUČAK, OIB 60721769019; MAJA MARJANOVIĆ; Neda Anđelić; Ivica Andrin, OIB 21518671237; Denis Pastula; IRENA ŠTETIĆ ANDRIN</derivirana_varijabla>
  </DomainObject.Predmet.StrankaFormatedOIB>
  <DomainObject.Predmet.StrankaFormatedWithAdress>
    <izvorni_sadrzaj> FINA, ALBRECHTOVA 42, 10000 Zagreb; PANNUS PRIMUS društvo s ograničenom odgovornošću za usluge, trgovinu i proizvodnju, Sljemenska 79, 10297 Kraljev Vrh; NEDŽADA PEJIĆ; TUZLA jednostavno društvo s ograničenom odgovornošću za trgovinu i usluge, I.B. Mažuranić 7, 10000 Zagreb; ŠIBENSKE DELICIJE d.o.o.; Marijana Kučak; DUBRAVKO KUČAK, Pavlenski put 5 N, 10000 Zagreb; MAJA MARJANOVIĆ; Neda Anđelić; Ivica Andrin, Pavlenski Put 7c, 10000 Zagreb; Denis Pastula; IRENA ŠTETIĆ ANDRIN</izvorni_sadrzaj>
    <derivirana_varijabla naziv="DomainObject.Predmet.StrankaFormatedWithAdress_1"> FINA, ALBRECHTOVA 42, 10000 Zagreb; PANNUS PRIMUS društvo s ograničenom odgovornošću za usluge, trgovinu i proizvodnju, Sljemenska 79, 10297 Kraljev Vrh; NEDŽADA PEJIĆ; TUZLA jednostavno društvo s ograničenom odgovornošću za trgovinu i usluge, I.B. Mažuranić 7, 10000 Zagreb; ŠIBENSKE DELICIJE d.o.o.; Marijana Kučak; DUBRAVKO KUČAK, Pavlenski put 5 N, 10000 Zagreb; MAJA MARJANOVIĆ; Neda Anđelić; Ivica Andrin, Pavlenski Put 7c, 10000 Zagreb; Denis Pastula; IRENA ŠTETIĆ ANDRIN</derivirana_varijabla>
  </DomainObject.Predmet.StrankaFormatedWithAdress>
  <DomainObject.Predmet.StrankaFormatedWithAdressOIB>
    <izvorni_sadrzaj> FINA, ALBRECHTOVA 42, 10000 Zagreb; PANNUS PRIMUS društvo s ograničenom odgovornošću za usluge, trgovinu i proizvodnju, OIB 53911995549, Sljemenska 79, 10297 Kraljev Vrh; NEDŽADA PEJIĆ; TUZLA jednostavno društvo s ograničenom odgovornošću za trgovinu i usluge, OIB 98551860196, I.B. Mažuranić 7, 10000 Zagreb; ŠIBENSKE DELICIJE d.o.o.; Marijana Kučak; DUBRAVKO KUČAK, OIB 60721769019, Pavlenski put 5 N, 10000 Zagreb; MAJA MARJANOVIĆ; Neda Anđelić; Ivica Andrin, OIB 21518671237, Pavlenski Put 7c, 10000 Zagreb; Denis Pastula; IRENA ŠTETIĆ ANDRIN</izvorni_sadrzaj>
    <derivirana_varijabla naziv="DomainObject.Predmet.StrankaFormatedWithAdressOIB_1"> FINA, ALBRECHTOVA 42, 10000 Zagreb; PANNUS PRIMUS društvo s ograničenom odgovornošću za usluge, trgovinu i proizvodnju, OIB 53911995549, Sljemenska 79, 10297 Kraljev Vrh; NEDŽADA PEJIĆ; TUZLA jednostavno društvo s ograničenom odgovornošću za trgovinu i usluge, OIB 98551860196, I.B. Mažuranić 7, 10000 Zagreb; ŠIBENSKE DELICIJE d.o.o.; Marijana Kučak; DUBRAVKO KUČAK, OIB 60721769019, Pavlenski put 5 N, 10000 Zagreb; MAJA MARJANOVIĆ; Neda Anđelić; Ivica Andrin, OIB 21518671237, Pavlenski Put 7c, 10000 Zagreb; Denis Pastula; IRENA ŠTETIĆ ANDRIN</derivirana_varijabla>
  </DomainObject.Predmet.StrankaFormatedWithAdressOIB>
  <DomainObject.Predmet.StrankaWithAdress>
    <izvorni_sadrzaj>FINA ALBRECHTOVA 42,10000 Zagreb,PANNUS PRIMUS društvo s ograničenom odgovornošću za usluge, trgovinu i proizvodnju Sljemenska 79,10297 Kraljev Vrh,NEDŽADA PEJIĆ ,TUZLA jednostavno društvo s ograničenom odgovornošću za trgovinu i usluge I.B. Mažuranić 7,10000 Zagreb,ŠIBENSKE DELICIJE d.o.o. ,Marijana Kučak ,DUBRAVKO KUČAK Pavlenski put 5 N,10000 Zagreb,MAJA MARJANOVIĆ ,Neda Anđelić ,Ivica Andrin Pavlenski Put 7c,10000 Zagreb,Denis Pastula ,IRENA ŠTETIĆ ANDRIN </izvorni_sadrzaj>
    <derivirana_varijabla naziv="DomainObject.Predmet.StrankaWithAdress_1">FINA ALBRECHTOVA 42,10000 Zagreb,PANNUS PRIMUS društvo s ograničenom odgovornošću za usluge, trgovinu i proizvodnju Sljemenska 79,10297 Kraljev Vrh,NEDŽADA PEJIĆ ,TUZLA jednostavno društvo s ograničenom odgovornošću za trgovinu i usluge I.B. Mažuranić 7,10000 Zagreb,ŠIBENSKE DELICIJE d.o.o. ,Marijana Kučak ,DUBRAVKO KUČAK Pavlenski put 5 N,10000 Zagreb,MAJA MARJANOVIĆ ,Neda Anđelić ,Ivica Andrin Pavlenski Put 7c,10000 Zagreb,Denis Pastula ,IRENA ŠTETIĆ ANDRIN </derivirana_varijabla>
  </DomainObject.Predmet.StrankaWithAdress>
  <DomainObject.Predmet.StrankaWithAdressOIB>
    <izvorni_sadrzaj>FINA, ALBRECHTOVA 42,10000 Zagreb,PANNUS PRIMUS društvo s ograničenom odgovornošću za usluge, trgovinu i proizvodnju, OIB 53911995549, Sljemenska 79,10297 Kraljev Vrh,NEDŽADA PEJIĆ,TUZLA jednostavno društvo s ograničenom odgovornošću za trgovinu i usluge, OIB 98551860196, I.B. Mažuranić 7,10000 Zagreb,ŠIBENSKE DELICIJE d.o.o.,Marijana Kučak,DUBRAVKO KUČAK, OIB 60721769019, Pavlenski put 5 N,10000 Zagreb,MAJA MARJANOVIĆ,Neda Anđelić,Ivica Andrin, OIB 21518671237, Pavlenski Put 7c,10000 Zagreb,Denis Pastula,IRENA ŠTETIĆ ANDRIN</izvorni_sadrzaj>
    <derivirana_varijabla naziv="DomainObject.Predmet.StrankaWithAdressOIB_1">FINA, ALBRECHTOVA 42,10000 Zagreb,PANNUS PRIMUS društvo s ograničenom odgovornošću za usluge, trgovinu i proizvodnju, OIB 53911995549, Sljemenska 79,10297 Kraljev Vrh,NEDŽADA PEJIĆ,TUZLA jednostavno društvo s ograničenom odgovornošću za trgovinu i usluge, OIB 98551860196, I.B. Mažuranić 7,10000 Zagreb,ŠIBENSKE DELICIJE d.o.o.,Marijana Kučak,DUBRAVKO KUČAK, OIB 60721769019, Pavlenski put 5 N,10000 Zagreb,MAJA MARJANOVIĆ,Neda Anđelić,Ivica Andrin, OIB 21518671237, Pavlenski Put 7c,10000 Zagreb,Denis Pastula,IRENA ŠTETIĆ ANDRIN</derivirana_varijabla>
  </DomainObject.Predmet.StrankaWithAdressOIB>
  <DomainObject.Predmet.StrankaNazivFormated>
    <izvorni_sadrzaj>FINA,PANNUS PRIMUS društvo s ograničenom odgovornošću za usluge, trgovinu i proizvodnju,NEDŽADA PEJIĆ,TUZLA jednostavno društvo s ograničenom odgovornošću za trgovinu i usluge,ŠIBENSKE DELICIJE d.o.o.,Marijana Kučak,DUBRAVKO KUČAK,MAJA MARJANOVIĆ,Neda Anđelić,Ivica Andrin,Denis Pastula,IRENA ŠTETIĆ ANDRIN</izvorni_sadrzaj>
    <derivirana_varijabla naziv="DomainObject.Predmet.StrankaNazivFormated_1">FINA,PANNUS PRIMUS društvo s ograničenom odgovornošću za usluge, trgovinu i proizvodnju,NEDŽADA PEJIĆ,TUZLA jednostavno društvo s ograničenom odgovornošću za trgovinu i usluge,ŠIBENSKE DELICIJE d.o.o.,Marijana Kučak,DUBRAVKO KUČAK,MAJA MARJANOVIĆ,Neda Anđelić,Ivica Andrin,Denis Pastula,IRENA ŠTETIĆ ANDRIN</derivirana_varijabla>
  </DomainObject.Predmet.StrankaNazivFormated>
  <DomainObject.Predmet.StrankaNazivFormatedOIB>
    <izvorni_sadrzaj>FINA,PANNUS PRIMUS društvo s ograničenom odgovornošću za usluge, trgovinu i proizvodnju, OIB 53911995549,NEDŽADA PEJIĆ,TUZLA jednostavno društvo s ograničenom odgovornošću za trgovinu i usluge, OIB 98551860196,ŠIBENSKE DELICIJE d.o.o.,Marijana Kučak,DUBRAVKO KUČAK, OIB 60721769019,MAJA MARJANOVIĆ,Neda Anđelić,Ivica Andrin, OIB 21518671237,Denis Pastula,IRENA ŠTETIĆ ANDRIN</izvorni_sadrzaj>
    <derivirana_varijabla naziv="DomainObject.Predmet.StrankaNazivFormatedOIB_1">FINA,PANNUS PRIMUS društvo s ograničenom odgovornošću za usluge, trgovinu i proizvodnju, OIB 53911995549,NEDŽADA PEJIĆ,TUZLA jednostavno društvo s ograničenom odgovornošću za trgovinu i usluge, OIB 98551860196,ŠIBENSKE DELICIJE d.o.o.,Marijana Kučak,DUBRAVKO KUČAK, OIB 60721769019,MAJA MARJANOVIĆ,Neda Anđelić,Ivica Andrin, OIB 21518671237,Denis Pastula,IRENA ŠTETIĆ ANDRIN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izvorni_sadrzaj>
    <derivirana_varijabla naziv="DomainObject.Predmet.StrankaListFormated_1"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derivirana_varijabla>
  </DomainObject.Predmet.StrankaListFormated>
  <DomainObject.Predmet.StrankaListFormatedOIB>
    <izvorni_sadrzaj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izvorni_sadrzaj>
    <derivirana_varijabla naziv="DomainObject.Predmet.StrankaListFormatedOIB_1"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derivirana_varijabla>
  </DomainObject.Predmet.StrankaListFormatedOIB>
  <DomainObject.Predmet.StrankaListFormatedWithAdress>
    <izvorni_sadrzaj>
      <item>FINA, ALBRECHTOVA 42, 10000 Zagreb</item>
      <item>PANNUS PRIMUS društvo s ograničenom odgovornošću za usluge, trgovinu i proizvodnju, Sljemenska 79, 10297 Kraljev Vrh</item>
      <item>NEDŽADA PEJIĆ</item>
      <item>TUZLA jednostavno društvo s ograničenom odgovornošću za trgovinu i usluge, I.B. Mažuranić 7, 10000 Zagreb</item>
      <item>ŠIBENSKE DELICIJE d.o.o.</item>
      <item>Marijana Kučak</item>
      <item>DUBRAVKO KUČAK, Pavlenski put 5 N, 10000 Zagreb</item>
      <item>MAJA MARJANOVIĆ</item>
      <item>Neda Anđelić</item>
      <item>Ivica Andrin, Pavlenski Put 7c, 10000 Zagreb</item>
      <item>Denis Pastula</item>
      <item>IRENA ŠTETIĆ ANDRIN</item>
    </izvorni_sadrzaj>
    <derivirana_varijabla naziv="DomainObject.Predmet.StrankaListFormatedWithAdress_1">
      <item>FINA, ALBRECHTOVA 42, 10000 Zagreb</item>
      <item>PANNUS PRIMUS društvo s ograničenom odgovornošću za usluge, trgovinu i proizvodnju, Sljemenska 79, 10297 Kraljev Vrh</item>
      <item>NEDŽADA PEJIĆ</item>
      <item>TUZLA jednostavno društvo s ograničenom odgovornošću za trgovinu i usluge, I.B. Mažuranić 7, 10000 Zagreb</item>
      <item>ŠIBENSKE DELICIJE d.o.o.</item>
      <item>Marijana Kučak</item>
      <item>DUBRAVKO KUČAK, Pavlenski put 5 N, 10000 Zagreb</item>
      <item>MAJA MARJANOVIĆ</item>
      <item>Neda Anđelić</item>
      <item>Ivica Andrin, Pavlenski Put 7c, 10000 Zagreb</item>
      <item>Denis Pastula</item>
      <item>IRENA ŠTETIĆ ANDRIN</item>
    </derivirana_varijabla>
  </DomainObject.Predmet.StrankaListFormatedWithAdress>
  <DomainObject.Predmet.StrankaListFormatedWithAdressOIB>
    <izvorni_sadrzaj>
      <item>FINA, ALBRECHTOVA 42, 10000 Zagreb</item>
      <item>PANNUS PRIMUS društvo s ograničenom odgovornošću za usluge, trgovinu i proizvodnju, OIB 53911995549, Sljemenska 79, 10297 Kraljev Vrh</item>
      <item>NEDŽADA PEJIĆ</item>
      <item>TUZLA jednostavno društvo s ograničenom odgovornošću za trgovinu i usluge, OIB 98551860196, I.B. Mažuranić 7, 10000 Zagreb</item>
      <item>ŠIBENSKE DELICIJE d.o.o.</item>
      <item>Marijana Kučak</item>
      <item>DUBRAVKO KUČAK, OIB 60721769019, Pavlenski put 5 N, 10000 Zagreb</item>
      <item>MAJA MARJANOVIĆ</item>
      <item>Neda Anđelić</item>
      <item>Ivica Andrin, OIB 21518671237, Pavlenski Put 7c, 10000 Zagreb</item>
      <item>Denis Pastula</item>
      <item>IRENA ŠTETIĆ ANDRIN</item>
    </izvorni_sadrzaj>
    <derivirana_varijabla naziv="DomainObject.Predmet.StrankaListFormatedWithAdressOIB_1">
      <item>FINA, ALBRECHTOVA 42, 10000 Zagreb</item>
      <item>PANNUS PRIMUS društvo s ograničenom odgovornošću za usluge, trgovinu i proizvodnju, OIB 53911995549, Sljemenska 79, 10297 Kraljev Vrh</item>
      <item>NEDŽADA PEJIĆ</item>
      <item>TUZLA jednostavno društvo s ograničenom odgovornošću za trgovinu i usluge, OIB 98551860196, I.B. Mažuranić 7, 10000 Zagreb</item>
      <item>ŠIBENSKE DELICIJE d.o.o.</item>
      <item>Marijana Kučak</item>
      <item>DUBRAVKO KUČAK, OIB 60721769019, Pavlenski put 5 N, 10000 Zagreb</item>
      <item>MAJA MARJANOVIĆ</item>
      <item>Neda Anđelić</item>
      <item>Ivica Andrin, OIB 21518671237, Pavlenski Put 7c, 10000 Zagreb</item>
      <item>Denis Pastula</item>
      <item>IRENA ŠTETIĆ ANDRIN</item>
    </derivirana_varijabla>
  </DomainObject.Predmet.StrankaListFormatedWithAdressOIB>
  <DomainObject.Predmet.StrankaListNazivFormated>
    <izvorni_sadrzaj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izvorni_sadrzaj>
    <derivirana_varijabla naziv="DomainObject.Predmet.StrankaListNazivFormated_1"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derivirana_varijabla>
  </DomainObject.Predmet.StrankaListNazivFormated>
  <DomainObject.Predmet.StrankaListNazivFormatedOIB>
    <izvorni_sadrzaj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izvorni_sadrzaj>
    <derivirana_varijabla naziv="DomainObject.Predmet.StrankaListNazivFormatedOIB_1"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derivirana_varijabla>
  </DomainObject.Predmet.StrankaListNazivFormatedOIB>
  <DomainObject.Predmet.ProtuStrankaListFormated>
    <izvorni_sadrzaj>
      <item>ANA I IVA-TON d.o.o. za usluge i trgovinu</item>
    </izvorni_sadrzaj>
    <derivirana_varijabla naziv="DomainObject.Predmet.ProtuStrankaListFormated_1">
      <item>ANA I IVA-TON d.o.o. za usluge i trgovinu</item>
    </derivirana_varijabla>
  </DomainObject.Predmet.ProtuStrankaListFormated>
  <DomainObject.Predmet.ProtuStrankaListFormatedOIB>
    <izvorni_sadrzaj>
      <item>ANA I IVA-TON d.o.o. za usluge i trgovinu, OIB 16229567283</item>
    </izvorni_sadrzaj>
    <derivirana_varijabla naziv="DomainObject.Predmet.ProtuStrankaListFormatedOIB_1">
      <item>ANA I IVA-TON d.o.o. za usluge i trgovinu, OIB 16229567283</item>
    </derivirana_varijabla>
  </DomainObject.Predmet.ProtuStrankaListFormatedOIB>
  <DomainObject.Predmet.ProtuStrankaListFormatedWithAdress>
    <izvorni_sadrzaj>
      <item>ANA I IVA-TON d.o.o. za usluge i trgovinu, Bregovita 5, Kupljenovo</item>
    </izvorni_sadrzaj>
    <derivirana_varijabla naziv="DomainObject.Predmet.ProtuStrankaListFormatedWithAdress_1">
      <item>ANA I IVA-TON d.o.o. za usluge i trgovinu, Bregovita 5, Kupljenovo</item>
    </derivirana_varijabla>
  </DomainObject.Predmet.ProtuStrankaListFormatedWithAdress>
  <DomainObject.Predmet.ProtuStrankaListFormatedWithAdressOIB>
    <izvorni_sadrzaj>
      <item>ANA I IVA-TON d.o.o. za usluge i trgovinu, OIB 16229567283, Bregovita 5, Kupljenovo</item>
    </izvorni_sadrzaj>
    <derivirana_varijabla naziv="DomainObject.Predmet.ProtuStrankaListFormatedWithAdressOIB_1">
      <item>ANA I IVA-TON d.o.o. za usluge i trgovinu, OIB 16229567283, Bregovita 5, Kupljenovo</item>
    </derivirana_varijabla>
  </DomainObject.Predmet.ProtuStrankaListFormatedWithAdressOIB>
  <DomainObject.Predmet.ProtuStrankaListNazivFormated>
    <izvorni_sadrzaj>
      <item>ANA I IVA-TON d.o.o. za usluge i trgovinu</item>
    </izvorni_sadrzaj>
    <derivirana_varijabla naziv="DomainObject.Predmet.ProtuStrankaListNazivFormated_1">
      <item>ANA I IVA-TON d.o.o. za usluge i trgovinu</item>
    </derivirana_varijabla>
  </DomainObject.Predmet.ProtuStrankaListNazivFormated>
  <DomainObject.Predmet.ProtuStrankaListNazivFormatedOIB>
    <izvorni_sadrzaj>
      <item>ANA I IVA-TON d.o.o. za usluge i trgovinu, OIB 16229567283</item>
    </izvorni_sadrzaj>
    <derivirana_varijabla naziv="DomainObject.Predmet.ProtuStrankaListNazivFormatedOIB_1">
      <item>ANA I IVA-TON d.o.o. za usluge i trgovinu, OIB 16229567283</item>
    </derivirana_varijabla>
  </DomainObject.Predmet.ProtuStrankaListNazivFormatedOIB>
  <DomainObject.Predmet.OstaliListFormated>
    <izvorni_sadrzaj>
      <item>Ivica Pranjić</item>
      <item>RH, MF Porezna uprava</item>
      <item>Ministarstvo pravosuđa</item>
      <item>JAVNOST</item>
      <item>Mato Čičak</item>
      <item>ŽDO ZAGREB</item>
      <item>ŽDO VELIKA GORICA</item>
    </izvorni_sadrzaj>
    <derivirana_varijabla naziv="DomainObject.Predmet.OstaliListFormated_1">
      <item>Ivica Pranjić</item>
      <item>RH, MF Porezna uprava</item>
      <item>Ministarstvo pravosuđa</item>
      <item>JAVNOST</item>
      <item>Mato Čičak</item>
      <item>ŽDO ZAGREB</item>
      <item>ŽDO VELIKA GORICA</item>
    </derivirana_varijabla>
  </DomainObject.Predmet.OstaliListFormated>
  <DomainObject.Predmet.OstaliListFormatedOIB>
    <izvorni_sadrzaj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izvorni_sadrzaj>
    <derivirana_varijabla naziv="DomainObject.Predmet.OstaliListFormatedOIB_1"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derivirana_varijabla>
  </DomainObject.Predmet.OstaliListFormatedOIB>
  <DomainObject.Predmet.OstaliListFormatedWithAdress>
    <izvorni_sadrzaj>
      <item>Ivica Pranjić, Ulderika Donadinia 38, 10000 Zagreb</item>
      <item>RH, MF Porezna uprava, Av. Dubrovnik 32, 10000 Zagreb</item>
      <item>Ministarstvo pravosuđa, Dežmanova 10, 10000 Zagreb</item>
      <item>JAVNOST</item>
      <item>Mato Čičak, II odv. Deverićeve 5, 10412 Donja Lomnica</item>
      <item>ŽDO ZAGREB</item>
      <item>ŽDO VELIKA GORICA, Zagrebačka 44/III, 10410 Velika Gorica</item>
    </izvorni_sadrzaj>
    <derivirana_varijabla naziv="DomainObject.Predmet.OstaliListFormatedWithAdress_1">
      <item>Ivica Pranjić, Ulderika Donadinia 38, 10000 Zagreb</item>
      <item>RH, MF Porezna uprava, Av. Dubrovnik 32, 10000 Zagreb</item>
      <item>Ministarstvo pravosuđa, Dežmanova 10, 10000 Zagreb</item>
      <item>JAVNOST</item>
      <item>Mato Čičak, II odv. Deverićeve 5, 10412 Donja Lomnica</item>
      <item>ŽDO ZAGREB</item>
      <item>ŽDO VELIKA GORICA, Zagrebačka 44/III, 10410 Velika Gorica</item>
    </derivirana_varijabla>
  </DomainObject.Predmet.OstaliListFormatedWithAdress>
  <DomainObject.Predmet.OstaliListFormatedWithAdressOIB>
    <izvorni_sadrzaj>
      <item>Ivica Pranjić, OIB 51438034438, Ulderika Donadinia 38, 10000 Zagreb</item>
      <item>RH, MF Porezna uprava, Av. Dubrovnik 32, 10000 Zagreb</item>
      <item>Ministarstvo pravosuđa, Dežmanova 10, 10000 Zagreb</item>
      <item>JAVNOST</item>
      <item>Mato Čičak, OIB 63670108668, II odv. Deverićeve 5, 10412 Donja Lomnica</item>
      <item>ŽDO ZAGREB</item>
      <item>ŽDO VELIKA GORICA, Zagrebačka 44/III, 10410 Velika Gorica</item>
    </izvorni_sadrzaj>
    <derivirana_varijabla naziv="DomainObject.Predmet.OstaliListFormatedWithAdressOIB_1">
      <item>Ivica Pranjić, OIB 51438034438, Ulderika Donadinia 38, 10000 Zagreb</item>
      <item>RH, MF Porezna uprava, Av. Dubrovnik 32, 10000 Zagreb</item>
      <item>Ministarstvo pravosuđa, Dežmanova 10, 10000 Zagreb</item>
      <item>JAVNOST</item>
      <item>Mato Čičak, OIB 63670108668, II odv. Deverićeve 5, 10412 Donja Lomnica</item>
      <item>ŽDO ZAGREB</item>
      <item>ŽDO VELIKA GORICA, Zagrebačka 44/III, 10410 Velika Gorica</item>
    </derivirana_varijabla>
  </DomainObject.Predmet.OstaliListFormatedWithAdressOIB>
  <DomainObject.Predmet.OstaliListNazivFormated>
    <izvorni_sadrzaj>
      <item>Ivica Pranjić</item>
      <item>RH, MF Porezna uprava</item>
      <item>Ministarstvo pravosuđa</item>
      <item>JAVNOST</item>
      <item>Mato Čičak</item>
      <item>ŽDO ZAGREB</item>
      <item>ŽDO VELIKA GORICA</item>
    </izvorni_sadrzaj>
    <derivirana_varijabla naziv="DomainObject.Predmet.OstaliListNazivFormated_1">
      <item>Ivica Pranjić</item>
      <item>RH, MF Porezna uprava</item>
      <item>Ministarstvo pravosuđa</item>
      <item>JAVNOST</item>
      <item>Mato Čičak</item>
      <item>ŽDO ZAGREB</item>
      <item>ŽDO VELIKA GORICA</item>
    </derivirana_varijabla>
  </DomainObject.Predmet.OstaliListNazivFormated>
  <DomainObject.Predmet.OstaliListNazivFormatedOIB>
    <izvorni_sadrzaj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izvorni_sadrzaj>
    <derivirana_varijabla naziv="DomainObject.Predmet.OstaliListNazivFormatedOIB_1"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ANA I IVA-TON d.o.o. za usluge i trgovinu</izvorni_sadrzaj>
    <derivirana_varijabla naziv="DomainObject.Predmet.ProtustrankaIDrugi_1">ANA I IVA-TON d.o.o. za usluge i trgovinu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ANA I IVA-TON d.o.o. za usluge i trgovinu, OIB 16229567283, Bregovita 5, Kupljenovo</izvorni_sadrzaj>
    <derivirana_varijabla naziv="DomainObject.Predmet.ProtustrankaIDrugiAdressOIB_1">ANA I IVA-TON d.o.o. za usluge i trgovinu, OIB 16229567283, Bregovita 5,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I IVA-TON d.o.o. za usluge i trgovinu</item>
      <item>FINA</item>
      <item>Ivica Pranjić</item>
      <item>RH, MF Porezna uprava</item>
      <item>Ministarstvo pravosuđa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JAVNOST</item>
      <item>Mato Čičak</item>
      <item>Marijana Kučak</item>
      <item>DUBRAVKO KUČAK</item>
      <item>ŽDO ZAGREB</item>
      <item>ŽDO VELIKA GORICA</item>
      <item>MAJA MARJANOVIĆ</item>
      <item>Neda Anđelić</item>
      <item>Ivica Andrin</item>
      <item>Denis Pastula</item>
      <item>IRENA ŠTETIĆ ANDRIN</item>
    </izvorni_sadrzaj>
    <derivirana_varijabla naziv="DomainObject.Predmet.SudioniciListNaziv_1">
      <item>ANA I IVA-TON d.o.o. za usluge i trgovinu</item>
      <item>FINA</item>
      <item>Ivica Pranjić</item>
      <item>RH, MF Porezna uprava</item>
      <item>Ministarstvo pravosuđa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JAVNOST</item>
      <item>Mato Čičak</item>
      <item>Marijana Kučak</item>
      <item>DUBRAVKO KUČAK</item>
      <item>ŽDO ZAGREB</item>
      <item>ŽDO VELIKA GORICA</item>
      <item>MAJA MARJANOVIĆ</item>
      <item>Neda Anđelić</item>
      <item>Ivica Andrin</item>
      <item>Denis Pastula</item>
      <item>IRENA ŠTETIĆ ANDRIN</item>
    </derivirana_varijabla>
  </DomainObject.Predmet.SudioniciListNaziv>
  <DomainObject.Predmet.SudioniciListAdressOIB>
    <izvorni_sadrzaj>
      <item>ANA I IVA-TON d.o.o. za usluge i trgovinu, OIB 16229567283, Bregovita 5,Kupljenovo</item>
      <item>FINA, ALBRECHTOVA 42,10000 Zagreb</item>
      <item>Ivica Pranjić, OIB 51438034438, Ulderika Donadinia 38,10000 Zagreb</item>
      <item>RH, MF Porezna uprava, Av. Dubrovnik 32,10000 Zagreb</item>
      <item>Ministarstvo pravosuđa, Dežmanova 10,10000 Zagreb</item>
      <item>PANNUS PRIMUS društvo s ograničenom odgovornošću za usluge, trgovinu i proizvodnju, OIB 53911995549, Sljemenska 79,10297 Kraljev Vrh</item>
      <item>NEDŽADA PEJIĆ</item>
      <item>TUZLA jednostavno društvo s ograničenom odgovornošću za trgovinu i usluge, OIB 98551860196, I.B. Mažuranić 7,10000 Zagreb</item>
      <item>ŠIBENSKE DELICIJE d.o.o.</item>
      <item>JAVNOST</item>
      <item>Mato Čičak, OIB 63670108668, II odv. Deverićeve 5,10412 Donja Lomnica</item>
      <item>Marijana Kučak</item>
      <item>DUBRAVKO KUČAK, OIB 60721769019, Pavlenski put 5 N,10000 Zagreb</item>
      <item>ŽDO ZAGREB</item>
      <item>ŽDO VELIKA GORICA, Zagrebačka 44/III,10410 Velika Gorica</item>
      <item>MAJA MARJANOVIĆ</item>
      <item>Neda Anđelić</item>
      <item>Ivica Andrin, OIB 21518671237, Pavlenski Put 7c,10000 Zagreb</item>
      <item>Denis Pastula</item>
      <item>IRENA ŠTETIĆ ANDRIN</item>
    </izvorni_sadrzaj>
    <derivirana_varijabla naziv="DomainObject.Predmet.SudioniciListAdressOIB_1">
      <item>ANA I IVA-TON d.o.o. za usluge i trgovinu, OIB 16229567283, Bregovita 5,Kupljenovo</item>
      <item>FINA, ALBRECHTOVA 42,10000 Zagreb</item>
      <item>Ivica Pranjić, OIB 51438034438, Ulderika Donadinia 38,10000 Zagreb</item>
      <item>RH, MF Porezna uprava, Av. Dubrovnik 32,10000 Zagreb</item>
      <item>Ministarstvo pravosuđa, Dežmanova 10,10000 Zagreb</item>
      <item>PANNUS PRIMUS društvo s ograničenom odgovornošću za usluge, trgovinu i proizvodnju, OIB 53911995549, Sljemenska 79,10297 Kraljev Vrh</item>
      <item>NEDŽADA PEJIĆ</item>
      <item>TUZLA jednostavno društvo s ograničenom odgovornošću za trgovinu i usluge, OIB 98551860196, I.B. Mažuranić 7,10000 Zagreb</item>
      <item>ŠIBENSKE DELICIJE d.o.o.</item>
      <item>JAVNOST</item>
      <item>Mato Čičak, OIB 63670108668, II odv. Deverićeve 5,10412 Donja Lomnica</item>
      <item>Marijana Kučak</item>
      <item>DUBRAVKO KUČAK, OIB 60721769019, Pavlenski put 5 N,10000 Zagreb</item>
      <item>ŽDO ZAGREB</item>
      <item>ŽDO VELIKA GORICA, Zagrebačka 44/III,10410 Velika Gorica</item>
      <item>MAJA MARJANOVIĆ</item>
      <item>Neda Anđelić</item>
      <item>Ivica Andrin, OIB 21518671237, Pavlenski Put 7c,10000 Zagreb</item>
      <item>Denis Pastula</item>
      <item>IRENA ŠTETIĆ ANDRIN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16229567283</item>
      <item>, OIB null</item>
      <item>, OIB 51438034438</item>
      <item>, OIB null</item>
      <item>, OIB null</item>
      <item>, OIB 53911995549</item>
      <item>, OIB null</item>
      <item>, OIB 98551860196</item>
      <item>, OIB null</item>
      <item>, OIB null</item>
      <item>, OIB 63670108668</item>
      <item>, OIB null</item>
      <item>, OIB 60721769019</item>
      <item>, OIB null</item>
      <item>, OIB null</item>
      <item>, OIB null</item>
      <item>, OIB null</item>
      <item>, OIB 21518671237</item>
      <item>, OIB null</item>
      <item>, OIB null</item>
    </izvorni_sadrzaj>
    <derivirana_varijabla naziv="DomainObject.Predmet.SudioniciListNazivOIB_1">
      <item>, OIB 16229567283</item>
      <item>, OIB null</item>
      <item>, OIB 51438034438</item>
      <item>, OIB null</item>
      <item>, OIB null</item>
      <item>, OIB 53911995549</item>
      <item>, OIB null</item>
      <item>, OIB 98551860196</item>
      <item>, OIB null</item>
      <item>, OIB null</item>
      <item>, OIB 63670108668</item>
      <item>, OIB null</item>
      <item>, OIB 60721769019</item>
      <item>, OIB null</item>
      <item>, OIB null</item>
      <item>, OIB null</item>
      <item>, OIB null</item>
      <item>, OIB 21518671237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539</properties:Characters>
  <properties:Lines>37</properties:Lines>
  <properties:Paragraphs>15</properties:Paragraphs>
  <properties:TotalTime>0</properties:TotalTime>
  <properties:ScaleCrop>false</properties:ScaleCrop>
  <properties:LinksUpToDate>false</properties:LinksUpToDate>
  <properties:CharactersWithSpaces>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2015-10-19T11:38:00Z</dcterms:created>
  <dc:creator>Karmela Dolenc</dc:creator>
  <cp:lastModifiedBy>Karmela Dolenc</cp:lastModifiedBy>
  <cp:lastPrinted>2015-10-19T11:39:00Z</cp:lastPrinted>
  <dcterms:modified xmlns:xsi="http://www.w3.org/2001/XMLSchema-instance" xsi:type="dcterms:W3CDTF">2015-10-19T11:41:00Z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