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7bed" w14:paraId="2be7bed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5D7505">
        <w:rPr>
          <w:b/>
        </w:rPr>
        <w:t>849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DE5301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 </w:t>
      </w:r>
      <w:r>
        <w:t>OTKUP METALA KOKIĆ d.o.o., Postira, Glavica 55, OIB: 35962615969</w:t>
      </w:r>
      <w:r w:rsidR="00BA3950">
        <w:t>,</w:t>
      </w:r>
      <w:r w:rsidR="00DE5301">
        <w:rPr>
          <w:sz w:val="22"/>
          <w:szCs w:val="22"/>
        </w:rPr>
        <w:t xml:space="preserve"> </w:t>
      </w:r>
      <w:r w:rsidR="00407841" w:rsidRPr="00F14A92">
        <w:t>dana</w:t>
      </w:r>
      <w:r w:rsidR="00583F5B" w:rsidRPr="00F14A92">
        <w:t xml:space="preserve"> </w:t>
      </w:r>
      <w:r>
        <w:t>23. lipnja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3D1676">
        <w:t>OTKUP METALA KOKIĆ d.o.o., Postira, Glavica 55, OIB: 35962615969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10-849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3D1676">
        <w:t xml:space="preserve">23.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3D1676">
        <w:t>OTKUP METALA KOKIĆ d.o.o., Postira, Glavica 55, OIB: 35962615969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D1676">
        <w:t xml:space="preserve">9. svibnja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3D1676">
        <w:t>160.608,50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3D1676">
        <w:t>334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 prokaznog popisa imovine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3D1676">
        <w:rPr>
          <w:b/>
        </w:rPr>
        <w:t>23. lipnja</w:t>
      </w:r>
      <w:r w:rsidR="00FF4F62">
        <w:rPr>
          <w:b/>
        </w:rPr>
        <w:t xml:space="preserve">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176">
          <w:rPr>
            <w:noProof/>
          </w:rPr>
          <w:t>2</w:t>
        </w:r>
        <w:r>
          <w:fldChar w:fldCharType="end"/>
        </w:r>
        <w:r w:rsidR="005D7505">
          <w:t xml:space="preserve"> </w:t>
        </w:r>
        <w:r w:rsidR="005D7505">
          <w:tab/>
        </w:r>
        <w:r w:rsidR="005D7505">
          <w:tab/>
          <w:t>Posl.br. 7.St.849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05AA3"/>
    <w:rsid w:val="002D78E4"/>
    <w:rsid w:val="003D1676"/>
    <w:rsid w:val="003D731C"/>
    <w:rsid w:val="00407841"/>
    <w:rsid w:val="00443432"/>
    <w:rsid w:val="004634EE"/>
    <w:rsid w:val="004778A7"/>
    <w:rsid w:val="00550A50"/>
    <w:rsid w:val="00572176"/>
    <w:rsid w:val="00583F5B"/>
    <w:rsid w:val="005C12B7"/>
    <w:rsid w:val="005D7505"/>
    <w:rsid w:val="0065181B"/>
    <w:rsid w:val="007634B0"/>
    <w:rsid w:val="00772BD0"/>
    <w:rsid w:val="00896A3D"/>
    <w:rsid w:val="009D5071"/>
    <w:rsid w:val="00A126EF"/>
    <w:rsid w:val="00BA3950"/>
    <w:rsid w:val="00CC5486"/>
    <w:rsid w:val="00D2067C"/>
    <w:rsid w:val="00DE5301"/>
    <w:rsid w:val="00EA5C88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2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1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1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1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1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2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1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1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1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1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OTKUP METALA KOKIĆ d.o.o. za usluge i trgovinu</izvorni_sadrzaj>
    <derivirana_varijabla naziv="DomainObject.Predmet.ProtustrankaFormated_1">  OTKUP METALA KOKIĆ d.o.o. za usluge i trgovinu</derivirana_varijabla>
  </DomainObject.Predmet.ProtustrankaFormated>
  <DomainObject.Predmet.ProtustrankaFormatedOIB>
    <izvorni_sadrzaj>  OTKUP METALA KOKIĆ d.o.o. za usluge i trgovinu, OIB 35962615969</izvorni_sadrzaj>
    <derivirana_varijabla naziv="DomainObject.Predmet.ProtustrankaFormatedOIB_1">  OTKUP METALA KOKIĆ d.o.o. za usluge i trgovinu, OIB 35962615969</derivirana_varijabla>
  </DomainObject.Predmet.ProtustrankaFormatedOIB>
  <DomainObject.Predmet.ProtustrankaFormatedWithAdress>
    <izvorni_sadrzaj> OTKUP METALA KOKIĆ d.o.o. za usluge i trgovinu, Glavica 55, 21410 Postira</izvorni_sadrzaj>
    <derivirana_varijabla naziv="DomainObject.Predmet.ProtustrankaFormatedWithAdress_1"> OTKUP METALA KOKIĆ d.o.o. za usluge i trgovinu, Glavica 55, 21410 Postira</derivirana_varijabla>
  </DomainObject.Predmet.ProtustrankaFormatedWithAdress>
  <DomainObject.Predmet.ProtustrankaFormatedWithAdressOIB>
    <izvorni_sadrzaj> OTKUP METALA KOKIĆ d.o.o. za usluge i trgovinu, OIB 35962615969, Glavica 55, 21410 Postira</izvorni_sadrzaj>
    <derivirana_varijabla naziv="DomainObject.Predmet.ProtustrankaFormatedWithAdressOIB_1"> OTKUP METALA KOKIĆ d.o.o. za usluge i trgovinu, OIB 35962615969, Glavica 55, 21410 Postira</derivirana_varijabla>
  </DomainObject.Predmet.ProtustrankaFormatedWithAdressOIB>
  <DomainObject.Predmet.ProtustrankaWithAdress>
    <izvorni_sadrzaj>OTKUP METALA KOKIĆ d.o.o. za usluge i trgovinu Glavica 55, 21410 Postira</izvorni_sadrzaj>
    <derivirana_varijabla naziv="DomainObject.Predmet.ProtustrankaWithAdress_1">OTKUP METALA KOKIĆ d.o.o. za usluge i trgovinu Glavica 55, 21410 Postira</derivirana_varijabla>
  </DomainObject.Predmet.ProtustrankaWithAdress>
  <DomainObject.Predmet.ProtustrankaWithAdressOIB>
    <izvorni_sadrzaj>OTKUP METALA KOKIĆ d.o.o. za usluge i trgovinu, OIB 35962615969, Glavica 55, 21410 Postira</izvorni_sadrzaj>
    <derivirana_varijabla naziv="DomainObject.Predmet.ProtustrankaWithAdressOIB_1">OTKUP METALA KOKIĆ d.o.o. za usluge i trgovinu, OIB 35962615969, Glavica 55, 21410 Postira</derivirana_varijabla>
  </DomainObject.Predmet.ProtustrankaWithAdressOIB>
  <DomainObject.Predmet.ProtustrankaNazivFormated>
    <izvorni_sadrzaj>OTKUP METALA KOKIĆ d.o.o. za usluge i trgovinu</izvorni_sadrzaj>
    <derivirana_varijabla naziv="DomainObject.Predmet.ProtustrankaNazivFormated_1">OTKUP METALA KOKIĆ d.o.o. za usluge i trgovinu</derivirana_varijabla>
  </DomainObject.Predmet.ProtustrankaNazivFormated>
  <DomainObject.Predmet.ProtustrankaNazivFormatedOIB>
    <izvorni_sadrzaj>OTKUP METALA KOKIĆ d.o.o. za usluge i trgovinu, OIB 35962615969</izvorni_sadrzaj>
    <derivirana_varijabla naziv="DomainObject.Predmet.ProtustrankaNazivFormatedOIB_1">OTKUP METALA KOKIĆ d.o.o. za usluge i trgovinu, OIB 35962615969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160608.50</izvorni_sadrzaj>
    <derivirana_varijabla naziv="DomainObject.Predmet.TrenutnaVrijednost_1">160608.50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OTKUP METALA KOKIĆ d.o.o. za usluge i trgovinu</item>
    </izvorni_sadrzaj>
    <derivirana_varijabla naziv="DomainObject.Predmet.ProtuStrankaListFormated_1">
      <item>OTKUP METALA KOKIĆ d.o.o. za usluge i trgovinu</item>
    </derivirana_varijabla>
  </DomainObject.Predmet.ProtuStrankaListFormated>
  <DomainObject.Predmet.ProtuStrankaListFormatedOIB>
    <izvorni_sadrzaj>
      <item>OTKUP METALA KOKIĆ d.o.o. za usluge i trgovinu, OIB 35962615969</item>
    </izvorni_sadrzaj>
    <derivirana_varijabla naziv="DomainObject.Predmet.ProtuStrankaListFormatedOIB_1">
      <item>OTKUP METALA KOKIĆ d.o.o. za usluge i trgovinu, OIB 35962615969</item>
    </derivirana_varijabla>
  </DomainObject.Predmet.ProtuStrankaListFormatedOIB>
  <DomainObject.Predmet.ProtuStrankaListFormatedWithAdress>
    <izvorni_sadrzaj>
      <item>OTKUP METALA KOKIĆ d.o.o. za usluge i trgovinu, Glavica 55, 21410 Postira</item>
    </izvorni_sadrzaj>
    <derivirana_varijabla naziv="DomainObject.Predmet.ProtuStrankaListFormatedWithAdress_1">
      <item>OTKUP METALA KOKIĆ d.o.o. za usluge i trgovinu, Glavica 55, 21410 Postira</item>
    </derivirana_varijabla>
  </DomainObject.Predmet.ProtuStrankaListFormatedWithAdress>
  <DomainObject.Predmet.ProtuStrankaListFormatedWithAdressOIB>
    <izvorni_sadrzaj>
      <item>OTKUP METALA KOKIĆ d.o.o. za usluge i trgovinu, OIB 35962615969, Glavica 55, 21410 Postira</item>
    </izvorni_sadrzaj>
    <derivirana_varijabla naziv="DomainObject.Predmet.ProtuStrankaListFormatedWithAdressOIB_1">
      <item>OTKUP METALA KOKIĆ d.o.o. za usluge i trgovinu, OIB 35962615969, Glavica 55, 21410 Postira</item>
    </derivirana_varijabla>
  </DomainObject.Predmet.ProtuStrankaListFormatedWithAdressOIB>
  <DomainObject.Predmet.ProtuStrankaListNazivFormated>
    <izvorni_sadrzaj>
      <item>OTKUP METALA KOKIĆ d.o.o. za usluge i trgovinu</item>
    </izvorni_sadrzaj>
    <derivirana_varijabla naziv="DomainObject.Predmet.ProtuStrankaListNazivFormated_1">
      <item>OTKUP METALA KOKIĆ d.o.o. za usluge i trgovinu</item>
    </derivirana_varijabla>
  </DomainObject.Predmet.ProtuStrankaListNazivFormated>
  <DomainObject.Predmet.ProtuStrankaListNazivFormatedOIB>
    <izvorni_sadrzaj>
      <item>OTKUP METALA KOKIĆ d.o.o. za usluge i trgovinu, OIB 35962615969</item>
    </izvorni_sadrzaj>
    <derivirana_varijabla naziv="DomainObject.Predmet.ProtuStrankaListNazivFormatedOIB_1">
      <item>OTKUP METALA KOKIĆ d.o.o. za usluge i trgovinu, OIB 35962615969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OTKUP METALA KOKIĆ d.o.o. za usluge i trgovinu</izvorni_sadrzaj>
    <derivirana_varijabla naziv="DomainObject.Predmet.ProtustrankaIDrugi_1">OTKUP METALA KOKIĆ d.o.o. za usluge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OTKUP METALA KOKIĆ d.o.o. za usluge i trgovinu, OIB 35962615969, Glavica 55, 21410 Postira</izvorni_sadrzaj>
    <derivirana_varijabla naziv="DomainObject.Predmet.ProtustrankaIDrugiAdressOIB_1">OTKUP METALA KOKIĆ d.o.o. za usluge i trgovinu, OIB 35962615969, Glavica 55,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OTKUP METALA KOKIĆ d.o.o. za usluge i trgovinu</item>
      <item>FINANCIJSKA AGENCIJA, PODRUŽNICA SPLIT</item>
    </izvorni_sadrzaj>
    <derivirana_varijabla naziv="DomainObject.Predmet.SudioniciListNaziv_1">
      <item>OTKUP METALA KOKIĆ d.o.o. za usluge i trgovinu</item>
      <item>FINANCIJSKA AGENCIJA, PODRUŽNICA SPLIT</item>
    </derivirana_varijabla>
  </DomainObject.Predmet.SudioniciListNaziv>
  <DomainObject.Predmet.SudioniciListAdressOIB>
    <izvorni_sadrzaj>
      <item>OTKUP METALA KOKIĆ d.o.o. za usluge i trgovinu, OIB 35962615969, Glavica 55,21410 Postira</item>
      <item>FINANCIJSKA AGENCIJA, PODRUŽNICA SPLIT, OIB 85821130368, Mažuranićevo šetalište 24b,21000 Split</item>
    </izvorni_sadrzaj>
    <derivirana_varijabla naziv="DomainObject.Predmet.SudioniciListAdressOIB_1">
      <item>OTKUP METALA KOKIĆ d.o.o. za usluge i trgovinu, OIB 35962615969, Glavica 55,21410 Postira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35962615969</item>
      <item>, OIB 85821130368</item>
    </izvorni_sadrzaj>
    <derivirana_varijabla naziv="DomainObject.Predmet.SudioniciListNazivOIB_1">
      <item>, OIB 35962615969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3470</properties:Characters>
  <properties:Lines>91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2016-06-21T11:22:00Z</dcterms:created>
  <dc:creator>Diana Butigan Granić</dc:creator>
  <cp:lastModifiedBy>Mara Marčinko</cp:lastModifiedBy>
  <cp:lastPrinted>2016-06-23T11:32:00Z</cp:lastPrinted>
  <dcterms:modified xmlns:xsi="http://www.w3.org/2001/XMLSchema-instance" xsi:type="dcterms:W3CDTF">2016-06-23T11:37:00Z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